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3F0">
        <w:rPr>
          <w:rFonts w:ascii="Arial" w:hAnsi="Arial" w:cs="Arial"/>
          <w:sz w:val="24"/>
          <w:szCs w:val="24"/>
        </w:rPr>
        <w:t xml:space="preserve">Сообщение UCS-INFO.999, 31 мая </w:t>
      </w:r>
      <w:smartTag w:uri="urn:schemas-microsoft-com:office:smarttags" w:element="metricconverter">
        <w:smartTagPr>
          <w:attr w:name="ProductID" w:val="2003 г"/>
        </w:smartTagPr>
        <w:r w:rsidRPr="00D923F0">
          <w:rPr>
            <w:rFonts w:ascii="Arial" w:hAnsi="Arial" w:cs="Arial"/>
            <w:sz w:val="24"/>
            <w:szCs w:val="24"/>
          </w:rPr>
          <w:t>2003 г</w:t>
        </w:r>
      </w:smartTag>
      <w:r w:rsidRPr="00D923F0">
        <w:rPr>
          <w:rFonts w:ascii="Arial" w:hAnsi="Arial" w:cs="Arial"/>
          <w:sz w:val="24"/>
          <w:szCs w:val="24"/>
        </w:rPr>
        <w:t>. *</w:t>
      </w:r>
    </w:p>
    <w:p w:rsidR="00A32B89" w:rsidRDefault="00A32B89" w:rsidP="00D923F0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</w:p>
    <w:p w:rsidR="00A32B89" w:rsidRPr="00D923F0" w:rsidRDefault="00A32B89" w:rsidP="00D923F0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D923F0">
        <w:rPr>
          <w:rFonts w:ascii="Arial" w:hAnsi="Arial" w:cs="Arial"/>
          <w:b/>
          <w:color w:val="FF0000"/>
          <w:sz w:val="28"/>
          <w:szCs w:val="28"/>
        </w:rPr>
        <w:t>ТАК ЧТО ДЕЛАТЬ С ПЛУТОНИЕМ?</w:t>
      </w:r>
    </w:p>
    <w:p w:rsidR="00A32B89" w:rsidRPr="00D923F0" w:rsidRDefault="00A32B89" w:rsidP="00D923F0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D923F0">
        <w:rPr>
          <w:rFonts w:ascii="Arial" w:hAnsi="Arial" w:cs="Arial"/>
          <w:sz w:val="24"/>
          <w:szCs w:val="24"/>
        </w:rPr>
        <w:t>(Радио Свобода, "Запретная зона", 29.05.2003)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A32B89" w:rsidRPr="00A54C2B" w:rsidRDefault="00A32B89" w:rsidP="00D923F0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A54C2B">
        <w:rPr>
          <w:rFonts w:ascii="Arial" w:hAnsi="Arial" w:cs="Arial"/>
          <w:i/>
          <w:sz w:val="24"/>
          <w:szCs w:val="24"/>
        </w:rPr>
        <w:t>Планы по переработке российского оружейного плутония в МОКС топливо н</w:t>
      </w:r>
      <w:r w:rsidRPr="00A54C2B">
        <w:rPr>
          <w:rFonts w:ascii="Arial" w:hAnsi="Arial" w:cs="Arial"/>
          <w:i/>
          <w:sz w:val="24"/>
          <w:szCs w:val="24"/>
        </w:rPr>
        <w:t>е</w:t>
      </w:r>
      <w:r w:rsidRPr="00A54C2B">
        <w:rPr>
          <w:rFonts w:ascii="Arial" w:hAnsi="Arial" w:cs="Arial"/>
          <w:i/>
          <w:sz w:val="24"/>
          <w:szCs w:val="24"/>
        </w:rPr>
        <w:t>сут угрозу ядерной безопасности страны</w:t>
      </w:r>
    </w:p>
    <w:p w:rsidR="00A32B89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3F0">
        <w:rPr>
          <w:rFonts w:ascii="Arial" w:hAnsi="Arial" w:cs="Arial"/>
          <w:sz w:val="24"/>
          <w:szCs w:val="24"/>
        </w:rPr>
        <w:t xml:space="preserve"> </w:t>
      </w:r>
      <w:r w:rsidRPr="00A54C2B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Говорит Радио Свобода. В эфире экологическая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программа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З</w:t>
      </w:r>
      <w:r w:rsidRPr="00D923F0"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>претная зона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>. У микрофона автор и ведущая Марина Катыс.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В 2000 году правительс</w:t>
      </w:r>
      <w:r w:rsidRPr="00D923F0">
        <w:rPr>
          <w:rFonts w:ascii="Arial" w:hAnsi="Arial" w:cs="Arial"/>
          <w:sz w:val="24"/>
          <w:szCs w:val="24"/>
        </w:rPr>
        <w:t>т</w:t>
      </w:r>
      <w:r w:rsidRPr="00D923F0">
        <w:rPr>
          <w:rFonts w:ascii="Arial" w:hAnsi="Arial" w:cs="Arial"/>
          <w:sz w:val="24"/>
          <w:szCs w:val="24"/>
        </w:rPr>
        <w:t>ва России и США подписали договор об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утилизации 68 тонн оружейного плутония, по 34 тонны с каждой стороны.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Стоимость российской части программы </w:t>
      </w:r>
      <w:r>
        <w:rPr>
          <w:rFonts w:ascii="Arial" w:hAnsi="Arial" w:cs="Arial"/>
          <w:sz w:val="24"/>
          <w:szCs w:val="24"/>
        </w:rPr>
        <w:t xml:space="preserve">– </w:t>
      </w:r>
      <w:r w:rsidRPr="00D923F0">
        <w:rPr>
          <w:rFonts w:ascii="Arial" w:hAnsi="Arial" w:cs="Arial"/>
          <w:sz w:val="24"/>
          <w:szCs w:val="24"/>
        </w:rPr>
        <w:t>1 миллиард 720 миллионов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долларов, американской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4 миллиарда 650 миллионов долларов.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Предп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лагается, что плутоний будет использован для изготовления МОКС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топлива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смеша</w:t>
      </w:r>
      <w:r w:rsidRPr="00D923F0">
        <w:rPr>
          <w:rFonts w:ascii="Arial" w:hAnsi="Arial" w:cs="Arial"/>
          <w:sz w:val="24"/>
          <w:szCs w:val="24"/>
        </w:rPr>
        <w:t>н</w:t>
      </w:r>
      <w:r w:rsidRPr="00D923F0">
        <w:rPr>
          <w:rFonts w:ascii="Arial" w:hAnsi="Arial" w:cs="Arial"/>
          <w:sz w:val="24"/>
          <w:szCs w:val="24"/>
        </w:rPr>
        <w:t>ного уран-плутониевого оксидного топлива, которое затем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поступит на атомные ста</w:t>
      </w:r>
      <w:r w:rsidRPr="00D923F0">
        <w:rPr>
          <w:rFonts w:ascii="Arial" w:hAnsi="Arial" w:cs="Arial"/>
          <w:sz w:val="24"/>
          <w:szCs w:val="24"/>
        </w:rPr>
        <w:t>н</w:t>
      </w:r>
      <w:r w:rsidRPr="00D923F0">
        <w:rPr>
          <w:rFonts w:ascii="Arial" w:hAnsi="Arial" w:cs="Arial"/>
          <w:sz w:val="24"/>
          <w:szCs w:val="24"/>
        </w:rPr>
        <w:t xml:space="preserve">ции. Слово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президенту общественного Центра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экологической политики России, чл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>ну-корреспонденту РАН Алексею Яблокову.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3F0">
        <w:rPr>
          <w:rFonts w:ascii="Arial" w:hAnsi="Arial" w:cs="Arial"/>
          <w:sz w:val="24"/>
          <w:szCs w:val="24"/>
        </w:rPr>
        <w:t xml:space="preserve"> </w:t>
      </w:r>
      <w:r w:rsidRPr="00A54C2B">
        <w:rPr>
          <w:rFonts w:ascii="Arial" w:hAnsi="Arial" w:cs="Arial"/>
          <w:sz w:val="24"/>
          <w:szCs w:val="24"/>
          <w:u w:val="single"/>
        </w:rPr>
        <w:t>Алексей Яблоков:</w:t>
      </w:r>
      <w:r w:rsidRPr="00D923F0">
        <w:rPr>
          <w:rFonts w:ascii="Arial" w:hAnsi="Arial" w:cs="Arial"/>
          <w:sz w:val="24"/>
          <w:szCs w:val="24"/>
        </w:rPr>
        <w:t xml:space="preserve"> Это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не планы действительного уничтожения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плутония. Амер</w:t>
      </w:r>
      <w:r w:rsidRPr="00D923F0">
        <w:rPr>
          <w:rFonts w:ascii="Arial" w:hAnsi="Arial" w:cs="Arial"/>
          <w:sz w:val="24"/>
          <w:szCs w:val="24"/>
        </w:rPr>
        <w:t>и</w:t>
      </w:r>
      <w:r w:rsidRPr="00D923F0">
        <w:rPr>
          <w:rFonts w:ascii="Arial" w:hAnsi="Arial" w:cs="Arial"/>
          <w:sz w:val="24"/>
          <w:szCs w:val="24"/>
        </w:rPr>
        <w:t>ка хочет любым способом перевести оружейный плутоний 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какую-то менее доступную форму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это логика США. Логика России совсем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другая: они хотят перевести плут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ний в МОКС топливо, которое потом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будет использовано на атомных станциях. Все пре</w:t>
      </w:r>
      <w:r w:rsidRPr="00D923F0">
        <w:rPr>
          <w:rFonts w:ascii="Arial" w:hAnsi="Arial" w:cs="Arial"/>
          <w:sz w:val="24"/>
          <w:szCs w:val="24"/>
        </w:rPr>
        <w:t>д</w:t>
      </w:r>
      <w:r w:rsidRPr="00D923F0">
        <w:rPr>
          <w:rFonts w:ascii="Arial" w:hAnsi="Arial" w:cs="Arial"/>
          <w:sz w:val="24"/>
          <w:szCs w:val="24"/>
        </w:rPr>
        <w:t>варительные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исследования показывают, что такое оксидное МОКС топливо опасно, оно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гораздо более опасно, чем простое урановое топливо.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При этом никакого уничт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жения плутония не получается. 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результате того, что это МОКС топливо попадает на атомные станции, оно,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в конце концов, (благодаря реакторам) размножается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и пол</w:t>
      </w:r>
      <w:r w:rsidRPr="00D923F0">
        <w:rPr>
          <w:rFonts w:ascii="Arial" w:hAnsi="Arial" w:cs="Arial"/>
          <w:sz w:val="24"/>
          <w:szCs w:val="24"/>
        </w:rPr>
        <w:t>у</w:t>
      </w:r>
      <w:r w:rsidRPr="00D923F0">
        <w:rPr>
          <w:rFonts w:ascii="Arial" w:hAnsi="Arial" w:cs="Arial"/>
          <w:sz w:val="24"/>
          <w:szCs w:val="24"/>
        </w:rPr>
        <w:t>чается больше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плутония, чем вы положили в реактор. Резон я вижу в этом только один: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какое-то количество плутония перейд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т из состояния, готового для того,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чтобы из него сделать атомную бомбу, в состояние, когда сделать атомную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бомбу трудно. Мо</w:t>
      </w:r>
      <w:r w:rsidRPr="00D923F0">
        <w:rPr>
          <w:rFonts w:ascii="Arial" w:hAnsi="Arial" w:cs="Arial"/>
          <w:sz w:val="24"/>
          <w:szCs w:val="24"/>
        </w:rPr>
        <w:t>ж</w:t>
      </w:r>
      <w:r w:rsidRPr="00D923F0">
        <w:rPr>
          <w:rFonts w:ascii="Arial" w:hAnsi="Arial" w:cs="Arial"/>
          <w:sz w:val="24"/>
          <w:szCs w:val="24"/>
        </w:rPr>
        <w:t xml:space="preserve">но, но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трудно. Вот и вс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.</w:t>
      </w:r>
    </w:p>
    <w:p w:rsidR="00A32B89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3F0">
        <w:rPr>
          <w:rFonts w:ascii="Arial" w:hAnsi="Arial" w:cs="Arial"/>
          <w:sz w:val="24"/>
          <w:szCs w:val="24"/>
        </w:rPr>
        <w:t>А с экологической точки зрения здесь сплошные проигрыши.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Уровень выбросов любой атомной станции опасен для населения, особенно </w:t>
      </w:r>
      <w:r>
        <w:rPr>
          <w:rFonts w:ascii="Arial" w:hAnsi="Arial" w:cs="Arial"/>
          <w:sz w:val="24"/>
          <w:szCs w:val="24"/>
        </w:rPr>
        <w:t xml:space="preserve">– </w:t>
      </w:r>
      <w:r w:rsidRPr="00D923F0">
        <w:rPr>
          <w:rFonts w:ascii="Arial" w:hAnsi="Arial" w:cs="Arial"/>
          <w:sz w:val="24"/>
          <w:szCs w:val="24"/>
        </w:rPr>
        <w:t>для живущего в радиусе от 10 до 20 километров по розе ветров. Больше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онкологических заболеваний, больше детских смертей, больше лейкемии 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так далее. Если будет использоваться МОКС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негативное влияние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нормально работающих атомных станций усилится. С точки зр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>ния экологии</w:t>
      </w:r>
      <w:r>
        <w:rPr>
          <w:rFonts w:ascii="Arial" w:hAnsi="Arial" w:cs="Arial"/>
          <w:sz w:val="24"/>
          <w:szCs w:val="24"/>
        </w:rPr>
        <w:t xml:space="preserve"> –</w:t>
      </w:r>
      <w:r w:rsidRPr="00D923F0">
        <w:rPr>
          <w:rFonts w:ascii="Arial" w:hAnsi="Arial" w:cs="Arial"/>
          <w:sz w:val="24"/>
          <w:szCs w:val="24"/>
        </w:rPr>
        <w:t xml:space="preserve"> гораздо безопаснее плутоний хранить. Только нужно создать хорошую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охрану, чтобы хранилище не могло быть было захвачено, вот и вс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54C2B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Власти США приняли решение построить завод по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производству плутониевого МОКС топлива на объекте Саванна Ривер Сайт.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Директор Центра яде</w:t>
      </w:r>
      <w:r w:rsidRPr="00D923F0">
        <w:rPr>
          <w:rFonts w:ascii="Arial" w:hAnsi="Arial" w:cs="Arial"/>
          <w:sz w:val="24"/>
          <w:szCs w:val="24"/>
        </w:rPr>
        <w:t>р</w:t>
      </w:r>
      <w:r w:rsidRPr="00D923F0">
        <w:rPr>
          <w:rFonts w:ascii="Arial" w:hAnsi="Arial" w:cs="Arial"/>
          <w:sz w:val="24"/>
          <w:szCs w:val="24"/>
        </w:rPr>
        <w:t>ной экологии и энергетической политики Социально-экологического союза Лидия Поп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ва считает, что в н</w:t>
      </w:r>
      <w:r w:rsidRPr="00D923F0"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>стоящее время Россия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ещ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 xml:space="preserve"> не готова к утилизации плутония.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54C2B">
        <w:rPr>
          <w:rFonts w:ascii="Arial" w:hAnsi="Arial" w:cs="Arial"/>
          <w:sz w:val="24"/>
          <w:szCs w:val="24"/>
          <w:u w:val="single"/>
        </w:rPr>
        <w:t>Лидия Попова:</w:t>
      </w:r>
      <w:r w:rsidRPr="00D923F0">
        <w:rPr>
          <w:rFonts w:ascii="Arial" w:hAnsi="Arial" w:cs="Arial"/>
          <w:sz w:val="24"/>
          <w:szCs w:val="24"/>
        </w:rPr>
        <w:t xml:space="preserve"> Если Соедин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нные Штаты объявили о так называемом</w:t>
      </w:r>
      <w:r>
        <w:rPr>
          <w:rFonts w:ascii="Arial" w:hAnsi="Arial" w:cs="Arial"/>
          <w:sz w:val="24"/>
          <w:szCs w:val="24"/>
        </w:rPr>
        <w:t xml:space="preserve"> «</w:t>
      </w:r>
      <w:r w:rsidRPr="00D923F0">
        <w:rPr>
          <w:rFonts w:ascii="Arial" w:hAnsi="Arial" w:cs="Arial"/>
          <w:sz w:val="24"/>
          <w:szCs w:val="24"/>
        </w:rPr>
        <w:t>двойном пути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 xml:space="preserve"> уничтожения плутония: иммобилизации и переработке 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МОКС топливо, то Ро</w:t>
      </w:r>
      <w:r w:rsidRPr="00D923F0">
        <w:rPr>
          <w:rFonts w:ascii="Arial" w:hAnsi="Arial" w:cs="Arial"/>
          <w:sz w:val="24"/>
          <w:szCs w:val="24"/>
        </w:rPr>
        <w:t>с</w:t>
      </w:r>
      <w:r w:rsidRPr="00D923F0">
        <w:rPr>
          <w:rFonts w:ascii="Arial" w:hAnsi="Arial" w:cs="Arial"/>
          <w:sz w:val="24"/>
          <w:szCs w:val="24"/>
        </w:rPr>
        <w:t>сия заявила только о том, что излишки оружейного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плутония (пока речь ид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т о 34 то</w:t>
      </w:r>
      <w:r w:rsidRPr="00D923F0">
        <w:rPr>
          <w:rFonts w:ascii="Arial" w:hAnsi="Arial" w:cs="Arial"/>
          <w:sz w:val="24"/>
          <w:szCs w:val="24"/>
        </w:rPr>
        <w:t>н</w:t>
      </w:r>
      <w:r w:rsidRPr="00D923F0">
        <w:rPr>
          <w:rFonts w:ascii="Arial" w:hAnsi="Arial" w:cs="Arial"/>
          <w:sz w:val="24"/>
          <w:szCs w:val="24"/>
        </w:rPr>
        <w:t>нах), будут уничтожатся только в виде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МОКС топлива.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3F0">
        <w:rPr>
          <w:rFonts w:ascii="Arial" w:hAnsi="Arial" w:cs="Arial"/>
          <w:sz w:val="24"/>
          <w:szCs w:val="24"/>
        </w:rPr>
        <w:t xml:space="preserve">Что такое МОКС? МОКС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это смешанное оксидное уран-плутониевое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топливо. Оно используется в части французских реакторов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и в бельгийских,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по-моему, тоже. МОКС топливом нельзя загружать всю активную зону рекатора.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(в данном случае речь ид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т о л</w:t>
      </w:r>
      <w:r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>гко-водных реакторах). Россией тоже было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заявлено, что излишки оружейного пл</w:t>
      </w:r>
      <w:r w:rsidRPr="00D923F0">
        <w:rPr>
          <w:rFonts w:ascii="Arial" w:hAnsi="Arial" w:cs="Arial"/>
          <w:sz w:val="24"/>
          <w:szCs w:val="24"/>
        </w:rPr>
        <w:t>у</w:t>
      </w:r>
      <w:r w:rsidRPr="00D923F0">
        <w:rPr>
          <w:rFonts w:ascii="Arial" w:hAnsi="Arial" w:cs="Arial"/>
          <w:sz w:val="24"/>
          <w:szCs w:val="24"/>
        </w:rPr>
        <w:t>тония будут сжигаться в виде МОКС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топлива в легко-водных реакторах. У Минатома существует такая амбициозная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программа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построить ещ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 xml:space="preserve"> 60 реакторов типа ВВЭР и тоже загружать их МОКС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топливом</w:t>
      </w:r>
      <w:r>
        <w:rPr>
          <w:rFonts w:ascii="Arial" w:hAnsi="Arial" w:cs="Arial"/>
          <w:sz w:val="24"/>
          <w:szCs w:val="24"/>
        </w:rPr>
        <w:t>…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54C2B">
        <w:rPr>
          <w:rFonts w:ascii="Arial" w:hAnsi="Arial" w:cs="Arial"/>
          <w:sz w:val="24"/>
          <w:szCs w:val="24"/>
          <w:u w:val="single"/>
        </w:rPr>
        <w:t xml:space="preserve"> Марина Катыс:</w:t>
      </w:r>
      <w:r w:rsidRPr="00D923F0">
        <w:rPr>
          <w:rFonts w:ascii="Arial" w:hAnsi="Arial" w:cs="Arial"/>
          <w:sz w:val="24"/>
          <w:szCs w:val="24"/>
        </w:rPr>
        <w:t xml:space="preserve"> Минатом планирует строительство первого завода по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производству плутониевого МОКС топлива в городе Северск Томской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области, на Сибирском хим</w:t>
      </w:r>
      <w:r w:rsidRPr="00D923F0">
        <w:rPr>
          <w:rFonts w:ascii="Arial" w:hAnsi="Arial" w:cs="Arial"/>
          <w:sz w:val="24"/>
          <w:szCs w:val="24"/>
        </w:rPr>
        <w:t>и</w:t>
      </w:r>
      <w:r w:rsidRPr="00D923F0">
        <w:rPr>
          <w:rFonts w:ascii="Arial" w:hAnsi="Arial" w:cs="Arial"/>
          <w:sz w:val="24"/>
          <w:szCs w:val="24"/>
        </w:rPr>
        <w:t xml:space="preserve">ческом комбинате. Приказ </w:t>
      </w:r>
      <w:r>
        <w:rPr>
          <w:rFonts w:ascii="Arial" w:hAnsi="Arial" w:cs="Arial"/>
          <w:sz w:val="24"/>
          <w:szCs w:val="24"/>
        </w:rPr>
        <w:t>№</w:t>
      </w:r>
      <w:r w:rsidRPr="00D923F0">
        <w:rPr>
          <w:rFonts w:ascii="Arial" w:hAnsi="Arial" w:cs="Arial"/>
          <w:sz w:val="24"/>
          <w:szCs w:val="24"/>
        </w:rPr>
        <w:t xml:space="preserve"> 150 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строительстве завода был подписан 7 апреля 2003 года, однако начальник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Управления по взаимодействию с органами государственной власти 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информационной политики Минатома России Николай Шингарев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утверждает, что окончательное решение ещ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 xml:space="preserve"> не принято.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54C2B">
        <w:rPr>
          <w:rFonts w:ascii="Arial" w:hAnsi="Arial" w:cs="Arial"/>
          <w:sz w:val="24"/>
          <w:szCs w:val="24"/>
          <w:u w:val="single"/>
        </w:rPr>
        <w:t>Николай Шингарев:</w:t>
      </w:r>
      <w:r w:rsidRPr="00D923F0">
        <w:rPr>
          <w:rFonts w:ascii="Arial" w:hAnsi="Arial" w:cs="Arial"/>
          <w:sz w:val="24"/>
          <w:szCs w:val="24"/>
        </w:rPr>
        <w:t xml:space="preserve"> Есть намерение по строительству завода по производству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МОКС топлива в Северске. Окончательное решение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что именно в Северске </w:t>
      </w:r>
      <w:r>
        <w:rPr>
          <w:rFonts w:ascii="Arial" w:hAnsi="Arial" w:cs="Arial"/>
          <w:sz w:val="24"/>
          <w:szCs w:val="24"/>
        </w:rPr>
        <w:t xml:space="preserve">– </w:t>
      </w:r>
      <w:r w:rsidRPr="00D923F0">
        <w:rPr>
          <w:rFonts w:ascii="Arial" w:hAnsi="Arial" w:cs="Arial"/>
          <w:sz w:val="24"/>
          <w:szCs w:val="24"/>
        </w:rPr>
        <w:t>пока вс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-таки не принято, насколько мне известно. Но в соответствии с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соглашением первая партия МОКС топлива должна быть использована в 2007 г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ду.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54C2B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Завод по производству МОКС топлива планируется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построить в рамках российско-американской программы по утилизации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оружейного плутония. И снова я обращаюсь с вопросом к Николаю Шингареву.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Ведь в России сейчас существ</w:t>
      </w:r>
      <w:r w:rsidRPr="00D923F0">
        <w:rPr>
          <w:rFonts w:ascii="Arial" w:hAnsi="Arial" w:cs="Arial"/>
          <w:sz w:val="24"/>
          <w:szCs w:val="24"/>
        </w:rPr>
        <w:t>у</w:t>
      </w:r>
      <w:r w:rsidRPr="00D923F0">
        <w:rPr>
          <w:rFonts w:ascii="Arial" w:hAnsi="Arial" w:cs="Arial"/>
          <w:sz w:val="24"/>
          <w:szCs w:val="24"/>
        </w:rPr>
        <w:t>ет только один реактор (на Белоярской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АЭС), который способен работать на МОКС т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пливе?</w:t>
      </w:r>
    </w:p>
    <w:p w:rsidR="00A32B89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54C2B">
        <w:rPr>
          <w:rFonts w:ascii="Arial" w:hAnsi="Arial" w:cs="Arial"/>
          <w:sz w:val="24"/>
          <w:szCs w:val="24"/>
          <w:u w:val="single"/>
        </w:rPr>
        <w:t>Николай Шингарев:</w:t>
      </w:r>
      <w:r w:rsidRPr="00D923F0">
        <w:rPr>
          <w:rFonts w:ascii="Arial" w:hAnsi="Arial" w:cs="Arial"/>
          <w:sz w:val="24"/>
          <w:szCs w:val="24"/>
        </w:rPr>
        <w:t xml:space="preserve"> Да, на этом реакторе проводились исследования, туда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загр</w:t>
      </w:r>
      <w:r w:rsidRPr="00D923F0">
        <w:rPr>
          <w:rFonts w:ascii="Arial" w:hAnsi="Arial" w:cs="Arial"/>
          <w:sz w:val="24"/>
          <w:szCs w:val="24"/>
        </w:rPr>
        <w:t>у</w:t>
      </w:r>
      <w:r w:rsidRPr="00D923F0">
        <w:rPr>
          <w:rFonts w:ascii="Arial" w:hAnsi="Arial" w:cs="Arial"/>
          <w:sz w:val="24"/>
          <w:szCs w:val="24"/>
        </w:rPr>
        <w:t>жались сборки. Но и он требует реконструкции и модернизации. Да,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мы собираемся приспособить под утилизацию плутония ряд существующих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легко-водных реакторов на атомных станциях. Ничего особенного в этом нет.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В мире существуют десятки легко-водных реакторов, которые работают на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смешанном МОКС топливе: во Франции, в Бельгии и в других странах. То есть </w:t>
      </w:r>
      <w:r>
        <w:rPr>
          <w:rFonts w:ascii="Arial" w:hAnsi="Arial" w:cs="Arial"/>
          <w:sz w:val="24"/>
          <w:szCs w:val="24"/>
        </w:rPr>
        <w:t xml:space="preserve">– </w:t>
      </w:r>
      <w:r w:rsidRPr="00D923F0">
        <w:rPr>
          <w:rFonts w:ascii="Arial" w:hAnsi="Arial" w:cs="Arial"/>
          <w:sz w:val="24"/>
          <w:szCs w:val="24"/>
        </w:rPr>
        <w:t>технически это возможно. Да, конечно, это тр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>бует определ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нных затрат, но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это включается в общую программу.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54C2B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По мнению экологических организаций России 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США, использов</w:t>
      </w:r>
      <w:r w:rsidRPr="00D923F0"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>ние плутония в качестве топлива для атомных станций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может привести к новым яде</w:t>
      </w:r>
      <w:r w:rsidRPr="00D923F0">
        <w:rPr>
          <w:rFonts w:ascii="Arial" w:hAnsi="Arial" w:cs="Arial"/>
          <w:sz w:val="24"/>
          <w:szCs w:val="24"/>
        </w:rPr>
        <w:t>р</w:t>
      </w:r>
      <w:r w:rsidRPr="00D923F0">
        <w:rPr>
          <w:rFonts w:ascii="Arial" w:hAnsi="Arial" w:cs="Arial"/>
          <w:sz w:val="24"/>
          <w:szCs w:val="24"/>
        </w:rPr>
        <w:t>ным авариям и плутониевому загрязнению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российских территорий, а также создаст у</w:t>
      </w:r>
      <w:r w:rsidRPr="00D923F0">
        <w:rPr>
          <w:rFonts w:ascii="Arial" w:hAnsi="Arial" w:cs="Arial"/>
          <w:sz w:val="24"/>
          <w:szCs w:val="24"/>
        </w:rPr>
        <w:t>г</w:t>
      </w:r>
      <w:r w:rsidRPr="00D923F0">
        <w:rPr>
          <w:rFonts w:ascii="Arial" w:hAnsi="Arial" w:cs="Arial"/>
          <w:sz w:val="24"/>
          <w:szCs w:val="24"/>
        </w:rPr>
        <w:t>розу распространения ядерных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материалов. Слово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директору Центра ядерной экол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гии и энергетической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политики Социально-экологического союза Лидии Поповой.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54C2B">
        <w:rPr>
          <w:rFonts w:ascii="Arial" w:hAnsi="Arial" w:cs="Arial"/>
          <w:sz w:val="24"/>
          <w:szCs w:val="24"/>
          <w:u w:val="single"/>
        </w:rPr>
        <w:t>Лидия Попова:</w:t>
      </w:r>
      <w:r w:rsidRPr="00D923F0">
        <w:rPr>
          <w:rFonts w:ascii="Arial" w:hAnsi="Arial" w:cs="Arial"/>
          <w:sz w:val="24"/>
          <w:szCs w:val="24"/>
        </w:rPr>
        <w:t xml:space="preserve"> В России, во-первых, нет опыта работы реактора типа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ВВЭР на МОКС топливе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это раз. Во-вторых, существующие реакторы,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которые собираются и</w:t>
      </w:r>
      <w:r w:rsidRPr="00D923F0">
        <w:rPr>
          <w:rFonts w:ascii="Arial" w:hAnsi="Arial" w:cs="Arial"/>
          <w:sz w:val="24"/>
          <w:szCs w:val="24"/>
        </w:rPr>
        <w:t>с</w:t>
      </w:r>
      <w:r w:rsidRPr="00D923F0">
        <w:rPr>
          <w:rFonts w:ascii="Arial" w:hAnsi="Arial" w:cs="Arial"/>
          <w:sz w:val="24"/>
          <w:szCs w:val="24"/>
        </w:rPr>
        <w:t>пользовать для диспозиции излишков оружейного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плутония, нужно, так сказать,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дов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дить до ума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>, они требуют определ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нной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модификации. В-третьих, в России не очень хорошее качество сварки,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поэтому возможна утечка плутония через стыки трубных ко</w:t>
      </w:r>
      <w:r w:rsidRPr="00D923F0">
        <w:rPr>
          <w:rFonts w:ascii="Arial" w:hAnsi="Arial" w:cs="Arial"/>
          <w:sz w:val="24"/>
          <w:szCs w:val="24"/>
        </w:rPr>
        <w:t>н</w:t>
      </w:r>
      <w:r w:rsidRPr="00D923F0">
        <w:rPr>
          <w:rFonts w:ascii="Arial" w:hAnsi="Arial" w:cs="Arial"/>
          <w:sz w:val="24"/>
          <w:szCs w:val="24"/>
        </w:rPr>
        <w:t>струкций 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реакторе и загрязнение окружающей среды плутонием.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3F0">
        <w:rPr>
          <w:rFonts w:ascii="Arial" w:hAnsi="Arial" w:cs="Arial"/>
          <w:sz w:val="24"/>
          <w:szCs w:val="24"/>
        </w:rPr>
        <w:t>Кроме того, с развитием этой программы увеличатся перевозки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материалов, с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держащих плутоний. В нынешней обстановке это будет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способствовать распростран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>нию плутония как делящегося материала.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Теперь мы уже знаем, что крупные террор</w:t>
      </w:r>
      <w:r w:rsidRPr="00D923F0">
        <w:rPr>
          <w:rFonts w:ascii="Arial" w:hAnsi="Arial" w:cs="Arial"/>
          <w:sz w:val="24"/>
          <w:szCs w:val="24"/>
        </w:rPr>
        <w:t>и</w:t>
      </w:r>
      <w:r w:rsidRPr="00D923F0">
        <w:rPr>
          <w:rFonts w:ascii="Arial" w:hAnsi="Arial" w:cs="Arial"/>
          <w:sz w:val="24"/>
          <w:szCs w:val="24"/>
        </w:rPr>
        <w:t>стические организации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используют очень хорошо образованных специалистов и обл</w:t>
      </w:r>
      <w:r w:rsidRPr="00D923F0"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>дают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серь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зным интеллектуальным потенциалом. Поэтому возможен захват этих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</w:t>
      </w:r>
      <w:r w:rsidRPr="00D923F0">
        <w:rPr>
          <w:rFonts w:ascii="Arial" w:hAnsi="Arial" w:cs="Arial"/>
          <w:sz w:val="24"/>
          <w:szCs w:val="24"/>
        </w:rPr>
        <w:t>у</w:t>
      </w:r>
      <w:r w:rsidRPr="00D923F0">
        <w:rPr>
          <w:rFonts w:ascii="Arial" w:hAnsi="Arial" w:cs="Arial"/>
          <w:sz w:val="24"/>
          <w:szCs w:val="24"/>
        </w:rPr>
        <w:t>тонийсодержащих материалов и выделение оружейного плутония,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создание атомной бомбы, которая может попасть в руки террористов.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И я бы назвала ещ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 xml:space="preserve"> одну причину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социальную. Вовлечение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оружейного плутония в гражданский сектор энергетики для производства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электроэнергии ущемит гражданские права в России, потому что 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гра</w:t>
      </w:r>
      <w:r w:rsidRPr="00D923F0">
        <w:rPr>
          <w:rFonts w:ascii="Arial" w:hAnsi="Arial" w:cs="Arial"/>
          <w:sz w:val="24"/>
          <w:szCs w:val="24"/>
        </w:rPr>
        <w:t>ж</w:t>
      </w:r>
      <w:r w:rsidRPr="00D923F0">
        <w:rPr>
          <w:rFonts w:ascii="Arial" w:hAnsi="Arial" w:cs="Arial"/>
          <w:sz w:val="24"/>
          <w:szCs w:val="24"/>
        </w:rPr>
        <w:t>данский сектор, в коммерческий сектор, вовлекается элемент, который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является ор</w:t>
      </w:r>
      <w:r w:rsidRPr="00D923F0">
        <w:rPr>
          <w:rFonts w:ascii="Arial" w:hAnsi="Arial" w:cs="Arial"/>
          <w:sz w:val="24"/>
          <w:szCs w:val="24"/>
        </w:rPr>
        <w:t>у</w:t>
      </w:r>
      <w:r w:rsidRPr="00D923F0">
        <w:rPr>
          <w:rFonts w:ascii="Arial" w:hAnsi="Arial" w:cs="Arial"/>
          <w:sz w:val="24"/>
          <w:szCs w:val="24"/>
        </w:rPr>
        <w:t>жейным материалом. Значит нужно будет ужесточ</w:t>
      </w:r>
      <w:r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>ть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контроль за персоналом, за ро</w:t>
      </w:r>
      <w:r w:rsidRPr="00D923F0">
        <w:rPr>
          <w:rFonts w:ascii="Arial" w:hAnsi="Arial" w:cs="Arial"/>
          <w:sz w:val="24"/>
          <w:szCs w:val="24"/>
        </w:rPr>
        <w:t>д</w:t>
      </w:r>
      <w:r w:rsidRPr="00D923F0">
        <w:rPr>
          <w:rFonts w:ascii="Arial" w:hAnsi="Arial" w:cs="Arial"/>
          <w:sz w:val="24"/>
          <w:szCs w:val="24"/>
        </w:rPr>
        <w:t>ственниками персонала. Мы будем иметь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ситуацию, которая была в Советском Союзе с первыми отделами, с так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называемыми</w:t>
      </w:r>
      <w:r>
        <w:rPr>
          <w:rFonts w:ascii="Arial" w:hAnsi="Arial" w:cs="Arial"/>
          <w:sz w:val="24"/>
          <w:szCs w:val="24"/>
        </w:rPr>
        <w:t xml:space="preserve"> «</w:t>
      </w:r>
      <w:r w:rsidRPr="00D923F0">
        <w:rPr>
          <w:rFonts w:ascii="Arial" w:hAnsi="Arial" w:cs="Arial"/>
          <w:sz w:val="24"/>
          <w:szCs w:val="24"/>
        </w:rPr>
        <w:t>ящиками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>, и так далее.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 xml:space="preserve"> Марина Катыс:</w:t>
      </w:r>
      <w:r w:rsidRPr="00D923F0">
        <w:rPr>
          <w:rFonts w:ascii="Arial" w:hAnsi="Arial" w:cs="Arial"/>
          <w:sz w:val="24"/>
          <w:szCs w:val="24"/>
        </w:rPr>
        <w:t xml:space="preserve"> С этим согласен и сопредседатель международной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группы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Эк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защита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 xml:space="preserve"> Владимир Сливяк.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 xml:space="preserve"> Владимир Сливяк:</w:t>
      </w:r>
      <w:r w:rsidRPr="00D923F0">
        <w:rPr>
          <w:rFonts w:ascii="Arial" w:hAnsi="Arial" w:cs="Arial"/>
          <w:sz w:val="24"/>
          <w:szCs w:val="24"/>
        </w:rPr>
        <w:t xml:space="preserve"> Внедрение плутония в гражданскую атомную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индустрию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это крайне опасная инициатива. Надо напомнить, что на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сегодняшний день плутоний ш</w:t>
      </w:r>
      <w:r w:rsidRPr="00D923F0">
        <w:rPr>
          <w:rFonts w:ascii="Arial" w:hAnsi="Arial" w:cs="Arial"/>
          <w:sz w:val="24"/>
          <w:szCs w:val="24"/>
        </w:rPr>
        <w:t>и</w:t>
      </w:r>
      <w:r w:rsidRPr="00D923F0">
        <w:rPr>
          <w:rFonts w:ascii="Arial" w:hAnsi="Arial" w:cs="Arial"/>
          <w:sz w:val="24"/>
          <w:szCs w:val="24"/>
        </w:rPr>
        <w:t>роко не используется в качестве ядерного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топлива. И реакторы, которые работают в Российской Федерации, когда их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конструировали, не были рассчитаны на использов</w:t>
      </w:r>
      <w:r w:rsidRPr="00D923F0"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>ние плутония.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Здесь необходимо сказать, что плутоний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это крайне опасное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вещество искусственного происхождения, его не существует в природе, его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период полураспада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24 тысячи лет. И это, наверное, самое опасное 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токсичное вещество, известное с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>годня человеку.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В 1993 году на плутониевом производстве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Сибирского химического комбината произош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л взрыв. Авария случилась 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одном из цехов радиохимического завода, в аппарате по выделению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плутония из раствор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нных облученных урановых элементов. Это повлекло за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собой радиоактивное загрязнение прилегающих террит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рий и выход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плутония в окружающую среду. Тем не менее начальник Управления по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взаимодействию с органами государственной власти и информационной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политике М</w:t>
      </w:r>
      <w:r w:rsidRPr="00D923F0">
        <w:rPr>
          <w:rFonts w:ascii="Arial" w:hAnsi="Arial" w:cs="Arial"/>
          <w:sz w:val="24"/>
          <w:szCs w:val="24"/>
        </w:rPr>
        <w:t>и</w:t>
      </w:r>
      <w:r w:rsidRPr="00D923F0">
        <w:rPr>
          <w:rFonts w:ascii="Arial" w:hAnsi="Arial" w:cs="Arial"/>
          <w:sz w:val="24"/>
          <w:szCs w:val="24"/>
        </w:rPr>
        <w:t>натома России Николай Шингарев утверждает, что переработка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плутония в МОКС то</w:t>
      </w:r>
      <w:r w:rsidRPr="00D923F0">
        <w:rPr>
          <w:rFonts w:ascii="Arial" w:hAnsi="Arial" w:cs="Arial"/>
          <w:sz w:val="24"/>
          <w:szCs w:val="24"/>
        </w:rPr>
        <w:t>п</w:t>
      </w:r>
      <w:r w:rsidRPr="00D923F0">
        <w:rPr>
          <w:rFonts w:ascii="Arial" w:hAnsi="Arial" w:cs="Arial"/>
          <w:sz w:val="24"/>
          <w:szCs w:val="24"/>
        </w:rPr>
        <w:t xml:space="preserve">ливо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наиболее безопасный выход.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Николай Шингарев:</w:t>
      </w:r>
      <w:r w:rsidRPr="00D923F0">
        <w:rPr>
          <w:rFonts w:ascii="Arial" w:hAnsi="Arial" w:cs="Arial"/>
          <w:sz w:val="24"/>
          <w:szCs w:val="24"/>
        </w:rPr>
        <w:t xml:space="preserve"> С точки зрения обращения с этим топливом,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опасности для о</w:t>
      </w:r>
      <w:r w:rsidRPr="00D923F0">
        <w:rPr>
          <w:rFonts w:ascii="Arial" w:hAnsi="Arial" w:cs="Arial"/>
          <w:sz w:val="24"/>
          <w:szCs w:val="24"/>
        </w:rPr>
        <w:t>к</w:t>
      </w:r>
      <w:r w:rsidRPr="00D923F0">
        <w:rPr>
          <w:rFonts w:ascii="Arial" w:hAnsi="Arial" w:cs="Arial"/>
          <w:sz w:val="24"/>
          <w:szCs w:val="24"/>
        </w:rPr>
        <w:t xml:space="preserve">ружающей среды оно не представляет. Это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оценки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специалистов, это общеизвестный факт. Нет более экологически безопасного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и экономически целесообразного способа уничтожения плутония, чем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сжигание его в реакторах.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А почему не пойти по пути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остекловывания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 xml:space="preserve"> (иммобилизации)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и просто хранения плутония до лучших времен, когда будут разработаны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безопасные реакторы, способные работать именно на этом топливе?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Николай Шингарев:</w:t>
      </w:r>
      <w:r w:rsidRPr="00D923F0">
        <w:rPr>
          <w:rFonts w:ascii="Arial" w:hAnsi="Arial" w:cs="Arial"/>
          <w:sz w:val="24"/>
          <w:szCs w:val="24"/>
        </w:rPr>
        <w:t xml:space="preserve"> Плутоний нужно привести в такой вид, в котором его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больше нельзя использовать для изготовления ядерной бомбы, поэтому просто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хранить его мы не можем. В случае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остекловывания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мы это знаем, 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экспертные оценки это по</w:t>
      </w:r>
      <w:r w:rsidRPr="00D923F0">
        <w:rPr>
          <w:rFonts w:ascii="Arial" w:hAnsi="Arial" w:cs="Arial"/>
          <w:sz w:val="24"/>
          <w:szCs w:val="24"/>
        </w:rPr>
        <w:t>д</w:t>
      </w:r>
      <w:r w:rsidRPr="00D923F0">
        <w:rPr>
          <w:rFonts w:ascii="Arial" w:hAnsi="Arial" w:cs="Arial"/>
          <w:sz w:val="24"/>
          <w:szCs w:val="24"/>
        </w:rPr>
        <w:t xml:space="preserve">твердили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состав плутония не меняется. Да, он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остекловывается, но пут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м технолог</w:t>
      </w:r>
      <w:r w:rsidRPr="00D923F0">
        <w:rPr>
          <w:rFonts w:ascii="Arial" w:hAnsi="Arial" w:cs="Arial"/>
          <w:sz w:val="24"/>
          <w:szCs w:val="24"/>
        </w:rPr>
        <w:t>и</w:t>
      </w:r>
      <w:r w:rsidRPr="00D923F0">
        <w:rPr>
          <w:rFonts w:ascii="Arial" w:hAnsi="Arial" w:cs="Arial"/>
          <w:sz w:val="24"/>
          <w:szCs w:val="24"/>
        </w:rPr>
        <w:t>ческих процессов спокойно можно извлечь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его из этого стекла и потом делать из него ядерное оружие. Из ядерного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топлива извлечь такой же плутоний невозможно, потому что меняется его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изотопный состав.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В июне 2000 года были обнародованы результаты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первого незав</w:t>
      </w:r>
      <w:r w:rsidRPr="00D923F0">
        <w:rPr>
          <w:rFonts w:ascii="Arial" w:hAnsi="Arial" w:cs="Arial"/>
          <w:sz w:val="24"/>
          <w:szCs w:val="24"/>
        </w:rPr>
        <w:t>и</w:t>
      </w:r>
      <w:r w:rsidRPr="00D923F0">
        <w:rPr>
          <w:rFonts w:ascii="Arial" w:hAnsi="Arial" w:cs="Arial"/>
          <w:sz w:val="24"/>
          <w:szCs w:val="24"/>
        </w:rPr>
        <w:t>симого российского исследования по вопросу сжигания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МОКС топлива в реакторах т</w:t>
      </w:r>
      <w:r w:rsidRPr="00D923F0">
        <w:rPr>
          <w:rFonts w:ascii="Arial" w:hAnsi="Arial" w:cs="Arial"/>
          <w:sz w:val="24"/>
          <w:szCs w:val="24"/>
        </w:rPr>
        <w:t>и</w:t>
      </w:r>
      <w:r w:rsidRPr="00D923F0">
        <w:rPr>
          <w:rFonts w:ascii="Arial" w:hAnsi="Arial" w:cs="Arial"/>
          <w:sz w:val="24"/>
          <w:szCs w:val="24"/>
        </w:rPr>
        <w:t>па ВВЭР, в котором утверждалось, что 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случае аварии на реакторе, загруженном пл</w:t>
      </w:r>
      <w:r w:rsidRPr="00D923F0">
        <w:rPr>
          <w:rFonts w:ascii="Arial" w:hAnsi="Arial" w:cs="Arial"/>
          <w:sz w:val="24"/>
          <w:szCs w:val="24"/>
        </w:rPr>
        <w:t>у</w:t>
      </w:r>
      <w:r w:rsidRPr="00D923F0">
        <w:rPr>
          <w:rFonts w:ascii="Arial" w:hAnsi="Arial" w:cs="Arial"/>
          <w:sz w:val="24"/>
          <w:szCs w:val="24"/>
        </w:rPr>
        <w:t>тонием, уровень загрязнения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окружающей среды будет в два-три раза выше, нежели в случае с обычным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урановым топливом. Кроме того, использование плутония вызвало бы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дополнительные проблемы в сфере ядерной безопасности, ведь ВВЭР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спроектир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ваны для принципиально другого вида ядерного топлива.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3F0">
        <w:rPr>
          <w:rFonts w:ascii="Arial" w:hAnsi="Arial" w:cs="Arial"/>
          <w:sz w:val="24"/>
          <w:szCs w:val="24"/>
        </w:rPr>
        <w:t xml:space="preserve">Рассказывает сопредседатель международной группы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Экозащита</w:t>
      </w:r>
      <w:r>
        <w:rPr>
          <w:rFonts w:ascii="Arial" w:hAnsi="Arial" w:cs="Arial"/>
          <w:sz w:val="24"/>
          <w:szCs w:val="24"/>
        </w:rPr>
        <w:t xml:space="preserve">» </w:t>
      </w:r>
      <w:r w:rsidRPr="00D923F0">
        <w:rPr>
          <w:rFonts w:ascii="Arial" w:hAnsi="Arial" w:cs="Arial"/>
          <w:sz w:val="24"/>
          <w:szCs w:val="24"/>
        </w:rPr>
        <w:t>Владимир Сливяк.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Владимир Сливяк:</w:t>
      </w:r>
      <w:r w:rsidRPr="00D923F0">
        <w:rPr>
          <w:rFonts w:ascii="Arial" w:hAnsi="Arial" w:cs="Arial"/>
          <w:sz w:val="24"/>
          <w:szCs w:val="24"/>
        </w:rPr>
        <w:t xml:space="preserve"> Группа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Экозащита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 xml:space="preserve"> пригласила компетентных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экспертов, бы</w:t>
      </w:r>
      <w:r w:rsidRPr="00D923F0">
        <w:rPr>
          <w:rFonts w:ascii="Arial" w:hAnsi="Arial" w:cs="Arial"/>
          <w:sz w:val="24"/>
          <w:szCs w:val="24"/>
        </w:rPr>
        <w:t>в</w:t>
      </w:r>
      <w:r w:rsidRPr="00D923F0">
        <w:rPr>
          <w:rFonts w:ascii="Arial" w:hAnsi="Arial" w:cs="Arial"/>
          <w:sz w:val="24"/>
          <w:szCs w:val="24"/>
        </w:rPr>
        <w:t>ших сотрудников атомной индустрии, и в соответствии с этим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исследованием, к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торое было посвящено сжиганию плутониевого топлива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на реакторах ВВЭР-1000, ок</w:t>
      </w:r>
      <w:r w:rsidRPr="00D923F0"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>залось, что, во-первых, реакторы будут себя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вести более нестабильно. Во-вторых, при аварии на реакторе, который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загружен МОКС топливом, загрязнение от этой аварии будет с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держать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плутоний и оно будет в два-три раза более радиоактивным по сравнению с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аналогичной же аварией, </w:t>
      </w:r>
      <w:r>
        <w:rPr>
          <w:rFonts w:ascii="Arial" w:hAnsi="Arial" w:cs="Arial"/>
          <w:sz w:val="24"/>
          <w:szCs w:val="24"/>
        </w:rPr>
        <w:t>чем</w:t>
      </w:r>
      <w:r w:rsidRPr="00D923F0">
        <w:rPr>
          <w:rFonts w:ascii="Arial" w:hAnsi="Arial" w:cs="Arial"/>
          <w:sz w:val="24"/>
          <w:szCs w:val="24"/>
        </w:rPr>
        <w:t xml:space="preserve"> если бы реактор был загружен урановым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топливом, кот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рое сейчас применяется.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3F0">
        <w:rPr>
          <w:rFonts w:ascii="Arial" w:hAnsi="Arial" w:cs="Arial"/>
          <w:sz w:val="24"/>
          <w:szCs w:val="24"/>
        </w:rPr>
        <w:t>Кроме того, наше исследование показывает, что вследствие этой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программы во</w:t>
      </w:r>
      <w:r w:rsidRPr="00D923F0">
        <w:rPr>
          <w:rFonts w:ascii="Arial" w:hAnsi="Arial" w:cs="Arial"/>
          <w:sz w:val="24"/>
          <w:szCs w:val="24"/>
        </w:rPr>
        <w:t>з</w:t>
      </w:r>
      <w:r w:rsidRPr="00D923F0">
        <w:rPr>
          <w:rFonts w:ascii="Arial" w:hAnsi="Arial" w:cs="Arial"/>
          <w:sz w:val="24"/>
          <w:szCs w:val="24"/>
        </w:rPr>
        <w:t>никает очень большая опасность ядерного распространения,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так как заводы по прои</w:t>
      </w:r>
      <w:r w:rsidRPr="00D923F0">
        <w:rPr>
          <w:rFonts w:ascii="Arial" w:hAnsi="Arial" w:cs="Arial"/>
          <w:sz w:val="24"/>
          <w:szCs w:val="24"/>
        </w:rPr>
        <w:t>з</w:t>
      </w:r>
      <w:r w:rsidRPr="00D923F0">
        <w:rPr>
          <w:rFonts w:ascii="Arial" w:hAnsi="Arial" w:cs="Arial"/>
          <w:sz w:val="24"/>
          <w:szCs w:val="24"/>
        </w:rPr>
        <w:t>водству плутониевого топлива планируется строить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на Урале и в Сибири (в частн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 xml:space="preserve">сти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в Томске, шли разговоры о Красноярске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и Челябинске). А многие атомные станции с реакторами ВВЭР-1000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расположены в европейской части Российской Федерации. Т</w:t>
      </w:r>
      <w:r w:rsidRPr="00D923F0"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>ким образом,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это топливо, в составе которого находится настоящий оружейный плут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ний,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нужно будет перевозить на расстояния в несколько тысяч километров. С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нашей точки зрения, это неприемлемо и опасно.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В настоящее время в России работает лишь один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реактор, который был спроектирован с учетом использования плутония, </w:t>
      </w:r>
      <w:r>
        <w:rPr>
          <w:rFonts w:ascii="Arial" w:hAnsi="Arial" w:cs="Arial"/>
          <w:sz w:val="24"/>
          <w:szCs w:val="24"/>
        </w:rPr>
        <w:t xml:space="preserve">– </w:t>
      </w:r>
      <w:r w:rsidRPr="00D923F0">
        <w:rPr>
          <w:rFonts w:ascii="Arial" w:hAnsi="Arial" w:cs="Arial"/>
          <w:sz w:val="24"/>
          <w:szCs w:val="24"/>
        </w:rPr>
        <w:t>БН-600 на Белоярской ато</w:t>
      </w:r>
      <w:r w:rsidRPr="00D923F0">
        <w:rPr>
          <w:rFonts w:ascii="Arial" w:hAnsi="Arial" w:cs="Arial"/>
          <w:sz w:val="24"/>
          <w:szCs w:val="24"/>
        </w:rPr>
        <w:t>м</w:t>
      </w:r>
      <w:r w:rsidRPr="00D923F0">
        <w:rPr>
          <w:rFonts w:ascii="Arial" w:hAnsi="Arial" w:cs="Arial"/>
          <w:sz w:val="24"/>
          <w:szCs w:val="24"/>
        </w:rPr>
        <w:t>ной станции. Но его мощностей недостаточно,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чтобы (в соответствии с договором) до 2024 года утилизировать 34 тонны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плутония. Продолжает Владимир Сливяк.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Владимир Сливяк:</w:t>
      </w:r>
      <w:r w:rsidRPr="00D923F0">
        <w:rPr>
          <w:rFonts w:ascii="Arial" w:hAnsi="Arial" w:cs="Arial"/>
          <w:sz w:val="24"/>
          <w:szCs w:val="24"/>
        </w:rPr>
        <w:t xml:space="preserve"> Достаточного опыта использования плутониевого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топлива там нет, потому что на протяжении последних нескольких лет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проводились только тесты. То есть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в активную зону загружалась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небольшая часть плутониевого топлива, и уч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>ные смотрели, как реактор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ведет себя.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То есть, фактически можно сказать, что сейчас бридер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Белоярской атомной станции используется как опытный, а не как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промышленный реактор?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Владимир Сливяк:</w:t>
      </w:r>
      <w:r w:rsidRPr="00D923F0">
        <w:rPr>
          <w:rFonts w:ascii="Arial" w:hAnsi="Arial" w:cs="Arial"/>
          <w:sz w:val="24"/>
          <w:szCs w:val="24"/>
        </w:rPr>
        <w:t xml:space="preserve"> Да, совершенно верно. И потом: это только один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реактор и он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старый. В ближайшие 10-15 лет практически не будет ни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экономической, ни какой-то другой возможности построить новый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бридерный реактор.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С другой стороны, Америка ведь тоже должна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утилизировать свою часть плутония. И как эта проблема решается на Западе?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Владимир Сливяк:</w:t>
      </w:r>
      <w:r w:rsidRPr="00D923F0">
        <w:rPr>
          <w:rFonts w:ascii="Arial" w:hAnsi="Arial" w:cs="Arial"/>
          <w:sz w:val="24"/>
          <w:szCs w:val="24"/>
        </w:rPr>
        <w:t xml:space="preserve"> Что касается США, то там существуют ровно те же самые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блемы и ровно та же самая критика со стороны общественности, что и 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России. К очень большому сожалению, сегодня новая администрация Соединенных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Штатов Ам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 xml:space="preserve">рики (по крайней мере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в плутониевой теме) придерживается такого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же подхода, как и российское правительство, вернее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Министерство по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атомной энергии, которое в с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ставе этого правительства находится.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Президент Общественного Центра экологической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политики России, член-корреспондент РАН Алексей Яблоков видит данную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проблему несколько по-другому.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Алексей Яблоков:</w:t>
      </w:r>
      <w:r w:rsidRPr="00D923F0">
        <w:rPr>
          <w:rFonts w:ascii="Arial" w:hAnsi="Arial" w:cs="Arial"/>
          <w:sz w:val="24"/>
          <w:szCs w:val="24"/>
        </w:rPr>
        <w:t xml:space="preserve"> Буш был выбран на деньги крупных американских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фирм, в том числе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и на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атомные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 xml:space="preserve"> деньги. И программа развития атомной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энергетики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это ра</w:t>
      </w:r>
      <w:r w:rsidRPr="00D923F0">
        <w:rPr>
          <w:rFonts w:ascii="Arial" w:hAnsi="Arial" w:cs="Arial"/>
          <w:sz w:val="24"/>
          <w:szCs w:val="24"/>
        </w:rPr>
        <w:t>с</w:t>
      </w:r>
      <w:r w:rsidRPr="00D923F0">
        <w:rPr>
          <w:rFonts w:ascii="Arial" w:hAnsi="Arial" w:cs="Arial"/>
          <w:sz w:val="24"/>
          <w:szCs w:val="24"/>
        </w:rPr>
        <w:t xml:space="preserve">плата за выборы Буша. Кроме того (как всегда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вс</w:t>
      </w:r>
      <w:r>
        <w:rPr>
          <w:rFonts w:ascii="Arial" w:hAnsi="Arial" w:cs="Arial"/>
          <w:sz w:val="24"/>
          <w:szCs w:val="24"/>
        </w:rPr>
        <w:t xml:space="preserve">ё </w:t>
      </w:r>
      <w:r w:rsidRPr="00D923F0">
        <w:rPr>
          <w:rFonts w:ascii="Arial" w:hAnsi="Arial" w:cs="Arial"/>
          <w:sz w:val="24"/>
          <w:szCs w:val="24"/>
        </w:rPr>
        <w:t>переплетается, так же, как в Ро</w:t>
      </w:r>
      <w:r w:rsidRPr="00D923F0">
        <w:rPr>
          <w:rFonts w:ascii="Arial" w:hAnsi="Arial" w:cs="Arial"/>
          <w:sz w:val="24"/>
          <w:szCs w:val="24"/>
        </w:rPr>
        <w:t>с</w:t>
      </w:r>
      <w:r w:rsidRPr="00D923F0">
        <w:rPr>
          <w:rFonts w:ascii="Arial" w:hAnsi="Arial" w:cs="Arial"/>
          <w:sz w:val="24"/>
          <w:szCs w:val="24"/>
        </w:rPr>
        <w:t>сии, кстати говоря), происходит оживление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атомной индустрии вообще. Все эти разг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воры о новых атомных бомбах (о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мини-бомбах, о проникающих, о бункерных бомбах) дают новый толчок для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научных исследований, для финансирования тех направлений и тех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колоссальных лабораторий, которые были созданы в годы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холодной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войны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>. Теперь это возвращается уже на политическом уровне. В Америке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(как и в России) атомная энергетика переплетена с атомным оружием.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Поэтому, когда говорят о МОКС топливе, это означает, что в общем-то </w:t>
      </w:r>
      <w:r>
        <w:rPr>
          <w:rFonts w:ascii="Arial" w:hAnsi="Arial" w:cs="Arial"/>
          <w:sz w:val="24"/>
          <w:szCs w:val="24"/>
        </w:rPr>
        <w:t xml:space="preserve">– </w:t>
      </w:r>
      <w:r w:rsidRPr="00D923F0">
        <w:rPr>
          <w:rFonts w:ascii="Arial" w:hAnsi="Arial" w:cs="Arial"/>
          <w:sz w:val="24"/>
          <w:szCs w:val="24"/>
        </w:rPr>
        <w:t>развитие атомных оружейных технологий.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То, что Минатом планирует использовать для сжигания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плутония не только легко-водные реакторы типа ВВЭР-1000, но и так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называемые бридеры, явл</w:t>
      </w:r>
      <w:r w:rsidRPr="00D923F0">
        <w:rPr>
          <w:rFonts w:ascii="Arial" w:hAnsi="Arial" w:cs="Arial"/>
          <w:sz w:val="24"/>
          <w:szCs w:val="24"/>
        </w:rPr>
        <w:t>я</w:t>
      </w:r>
      <w:r w:rsidRPr="00D923F0">
        <w:rPr>
          <w:rFonts w:ascii="Arial" w:hAnsi="Arial" w:cs="Arial"/>
          <w:sz w:val="24"/>
          <w:szCs w:val="24"/>
        </w:rPr>
        <w:t>ется крайне рискованным экспериментом,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считает Алексей Яблоков.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Алексей Яблоков:</w:t>
      </w:r>
      <w:r w:rsidRPr="00D923F0">
        <w:rPr>
          <w:rFonts w:ascii="Arial" w:hAnsi="Arial" w:cs="Arial"/>
          <w:sz w:val="24"/>
          <w:szCs w:val="24"/>
        </w:rPr>
        <w:t xml:space="preserve"> Я думаю (не дай Бог, конечно!), что это вс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до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первой крупной аварии. Вот были аварии в Японии, и она остолбенела 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сказала: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Нет, мы не будем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>. И только сейчас, спустя несколько лет, они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еле-еле подходят к этим проблемам. Так же, я думаю, и здесь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неизбежно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произойд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т какая-то крупная авария, связанная с МОКС топливом и с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бридерами. Потому что бридеры недостаточно проверены, брид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>ры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опасны. (</w:t>
      </w:r>
      <w:r w:rsidRPr="00EB3430">
        <w:rPr>
          <w:rFonts w:ascii="Arial" w:hAnsi="Arial" w:cs="Arial"/>
          <w:i/>
          <w:sz w:val="24"/>
          <w:szCs w:val="24"/>
        </w:rPr>
        <w:t>Бридер – это реактор-размножитель на быстрых нейтронах</w:t>
      </w:r>
      <w:r w:rsidRPr="00D923F0">
        <w:rPr>
          <w:rFonts w:ascii="Arial" w:hAnsi="Arial" w:cs="Arial"/>
          <w:sz w:val="24"/>
          <w:szCs w:val="24"/>
        </w:rPr>
        <w:t>).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Нигде в м</w:t>
      </w:r>
      <w:r w:rsidRPr="00D923F0">
        <w:rPr>
          <w:rFonts w:ascii="Arial" w:hAnsi="Arial" w:cs="Arial"/>
          <w:sz w:val="24"/>
          <w:szCs w:val="24"/>
        </w:rPr>
        <w:t>и</w:t>
      </w:r>
      <w:r w:rsidRPr="00D923F0">
        <w:rPr>
          <w:rFonts w:ascii="Arial" w:hAnsi="Arial" w:cs="Arial"/>
          <w:sz w:val="24"/>
          <w:szCs w:val="24"/>
        </w:rPr>
        <w:t xml:space="preserve">ре бридеры не пошли.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СуперФеникс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 xml:space="preserve"> во Франции: они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затратили 5 миллиардов долларов и вынуждены были перевести его из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промышленной в научно-опытную эк</w:t>
      </w:r>
      <w:r w:rsidRPr="00D923F0">
        <w:rPr>
          <w:rFonts w:ascii="Arial" w:hAnsi="Arial" w:cs="Arial"/>
          <w:sz w:val="24"/>
          <w:szCs w:val="24"/>
        </w:rPr>
        <w:t>с</w:t>
      </w:r>
      <w:r w:rsidRPr="00D923F0">
        <w:rPr>
          <w:rFonts w:ascii="Arial" w:hAnsi="Arial" w:cs="Arial"/>
          <w:sz w:val="24"/>
          <w:szCs w:val="24"/>
        </w:rPr>
        <w:t>плуатацию, потому что он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нестабильно работает. В Америке бридеры не пошли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н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>стабильно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работают. В Японии бридеры не пошли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нестабильно работают.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При этом н</w:t>
      </w:r>
      <w:r w:rsidRPr="00D923F0"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 xml:space="preserve">ши гордо говорят: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А у нас бридеры работают, у нас они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замечательно работают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>. Я знаю, как они у нас работают. Я знаю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Белоярскую атомную станцию. Они скрывают о</w:t>
      </w:r>
      <w:r w:rsidRPr="00D923F0">
        <w:rPr>
          <w:rFonts w:ascii="Arial" w:hAnsi="Arial" w:cs="Arial"/>
          <w:sz w:val="24"/>
          <w:szCs w:val="24"/>
        </w:rPr>
        <w:t>г</w:t>
      </w:r>
      <w:r w:rsidRPr="00D923F0">
        <w:rPr>
          <w:rFonts w:ascii="Arial" w:hAnsi="Arial" w:cs="Arial"/>
          <w:sz w:val="24"/>
          <w:szCs w:val="24"/>
        </w:rPr>
        <w:t>ромное количество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нарушений, огромное количество мелких и крупных инцидентов, к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торые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были. Если бы такого уровня инциденты были в любой западной стране, то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в</w:t>
      </w:r>
      <w:r w:rsidRPr="00D923F0">
        <w:rPr>
          <w:rFonts w:ascii="Arial" w:hAnsi="Arial" w:cs="Arial"/>
          <w:sz w:val="24"/>
          <w:szCs w:val="24"/>
        </w:rPr>
        <w:t>ы</w:t>
      </w:r>
      <w:r w:rsidRPr="00D923F0">
        <w:rPr>
          <w:rFonts w:ascii="Arial" w:hAnsi="Arial" w:cs="Arial"/>
          <w:sz w:val="24"/>
          <w:szCs w:val="24"/>
        </w:rPr>
        <w:t>вод был бы однозначный: бридеры работают недостаточно над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жно,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бридеры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опа</w:t>
      </w:r>
      <w:r w:rsidRPr="00D923F0">
        <w:rPr>
          <w:rFonts w:ascii="Arial" w:hAnsi="Arial" w:cs="Arial"/>
          <w:sz w:val="24"/>
          <w:szCs w:val="24"/>
        </w:rPr>
        <w:t>с</w:t>
      </w:r>
      <w:r w:rsidRPr="00D923F0">
        <w:rPr>
          <w:rFonts w:ascii="Arial" w:hAnsi="Arial" w:cs="Arial"/>
          <w:sz w:val="24"/>
          <w:szCs w:val="24"/>
        </w:rPr>
        <w:t>ная конструкция.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Тем не менее представители Минатома утверждают,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что росси</w:t>
      </w:r>
      <w:r w:rsidRPr="00D923F0">
        <w:rPr>
          <w:rFonts w:ascii="Arial" w:hAnsi="Arial" w:cs="Arial"/>
          <w:sz w:val="24"/>
          <w:szCs w:val="24"/>
        </w:rPr>
        <w:t>й</w:t>
      </w:r>
      <w:r w:rsidRPr="00D923F0">
        <w:rPr>
          <w:rFonts w:ascii="Arial" w:hAnsi="Arial" w:cs="Arial"/>
          <w:sz w:val="24"/>
          <w:szCs w:val="24"/>
        </w:rPr>
        <w:t>ские легко-водные реакторы готовы к переходу на использование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МОКС топлива. Г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ворит Николай Шингарев.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Николай Шингарев:</w:t>
      </w:r>
      <w:r w:rsidRPr="00D923F0">
        <w:rPr>
          <w:rFonts w:ascii="Arial" w:hAnsi="Arial" w:cs="Arial"/>
          <w:sz w:val="24"/>
          <w:szCs w:val="24"/>
        </w:rPr>
        <w:t xml:space="preserve"> Научные работы проведены в рамках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международных согл</w:t>
      </w:r>
      <w:r w:rsidRPr="00D923F0"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>шений и с США, и с Францией, и с Германией. Были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проведены определенные иссл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>дования. Мы знаем, что нужно сделать с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этими реакторами, знаем, сколько это стоит и как сделать так, чтобы было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безопасно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в первую очередь для работы этого реакт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ра. Количество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плутония, которое может быть загружено в эти реакторы, ограничено, оно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небольшое. Вс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 xml:space="preserve"> подсчитано и входит в единую программу.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По словам директора Центра ядерной экологии 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энергетической политики Социально-экологического союза Лидии Поповой,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основные проблемы с уч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том плутония возникают при репроцессинге на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стадии </w:t>
      </w:r>
      <w:r>
        <w:rPr>
          <w:rFonts w:ascii="Arial" w:hAnsi="Arial" w:cs="Arial"/>
          <w:sz w:val="24"/>
          <w:szCs w:val="24"/>
        </w:rPr>
        <w:t xml:space="preserve">его </w:t>
      </w:r>
      <w:r w:rsidRPr="00D923F0">
        <w:rPr>
          <w:rFonts w:ascii="Arial" w:hAnsi="Arial" w:cs="Arial"/>
          <w:sz w:val="24"/>
          <w:szCs w:val="24"/>
        </w:rPr>
        <w:t>растворения и извлечения.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Лидия Попова:</w:t>
      </w:r>
      <w:r w:rsidRPr="00D923F0">
        <w:rPr>
          <w:rFonts w:ascii="Arial" w:hAnsi="Arial" w:cs="Arial"/>
          <w:sz w:val="24"/>
          <w:szCs w:val="24"/>
        </w:rPr>
        <w:t xml:space="preserve"> Там действительно возможен какой-то плюс-минус </w:t>
      </w:r>
      <w:r>
        <w:rPr>
          <w:rFonts w:ascii="Arial" w:hAnsi="Arial" w:cs="Arial"/>
          <w:sz w:val="24"/>
          <w:szCs w:val="24"/>
        </w:rPr>
        <w:t xml:space="preserve">– </w:t>
      </w:r>
      <w:r w:rsidRPr="00D923F0">
        <w:rPr>
          <w:rFonts w:ascii="Arial" w:hAnsi="Arial" w:cs="Arial"/>
          <w:sz w:val="24"/>
          <w:szCs w:val="24"/>
        </w:rPr>
        <w:t>плюс-минус 15 килограммов. То есть МАГАТЭ, на самом деле, да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 xml:space="preserve">т вот </w:t>
      </w:r>
      <w:r>
        <w:rPr>
          <w:rFonts w:ascii="Arial" w:hAnsi="Arial" w:cs="Arial"/>
          <w:sz w:val="24"/>
          <w:szCs w:val="24"/>
        </w:rPr>
        <w:t xml:space="preserve">такую </w:t>
      </w:r>
      <w:r w:rsidRPr="00D923F0">
        <w:rPr>
          <w:rFonts w:ascii="Arial" w:hAnsi="Arial" w:cs="Arial"/>
          <w:sz w:val="24"/>
          <w:szCs w:val="24"/>
        </w:rPr>
        <w:t>дельту.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Почему Минатом так стремится ввести МОКС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топливо? Разве в России возник дефицит обычного уранового топлива? 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ч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м проблема?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Лидия Попова:</w:t>
      </w:r>
      <w:r w:rsidRPr="00D923F0">
        <w:rPr>
          <w:rFonts w:ascii="Arial" w:hAnsi="Arial" w:cs="Arial"/>
          <w:sz w:val="24"/>
          <w:szCs w:val="24"/>
        </w:rPr>
        <w:t xml:space="preserve"> Минатом всегда был заворожен плутонием. Физики-ядерщики, как только они его получили, были заворожены его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энергетическими свойствами. И Мин</w:t>
      </w:r>
      <w:r w:rsidRPr="00D923F0"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>том всегда хотел ввести плутоний 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атомную энергетику, всегда хотел создать замкн</w:t>
      </w:r>
      <w:r w:rsidRPr="00D923F0">
        <w:rPr>
          <w:rFonts w:ascii="Arial" w:hAnsi="Arial" w:cs="Arial"/>
          <w:sz w:val="24"/>
          <w:szCs w:val="24"/>
        </w:rPr>
        <w:t>у</w:t>
      </w:r>
      <w:r w:rsidRPr="00D923F0">
        <w:rPr>
          <w:rFonts w:ascii="Arial" w:hAnsi="Arial" w:cs="Arial"/>
          <w:sz w:val="24"/>
          <w:szCs w:val="24"/>
        </w:rPr>
        <w:t>тый топливный цикл (хотя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это иллюзия, и я объясню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почему). Сами атомщики и ато</w:t>
      </w:r>
      <w:r w:rsidRPr="00D923F0">
        <w:rPr>
          <w:rFonts w:ascii="Arial" w:hAnsi="Arial" w:cs="Arial"/>
          <w:sz w:val="24"/>
          <w:szCs w:val="24"/>
        </w:rPr>
        <w:t>м</w:t>
      </w:r>
      <w:r w:rsidRPr="00D923F0">
        <w:rPr>
          <w:rFonts w:ascii="Arial" w:hAnsi="Arial" w:cs="Arial"/>
          <w:sz w:val="24"/>
          <w:szCs w:val="24"/>
        </w:rPr>
        <w:t>ная бюрократия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прекрасно понимают, что без рециклинга, без извлечения недовыг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ревшего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урана, наработанного плутония</w:t>
      </w:r>
      <w:r>
        <w:rPr>
          <w:rFonts w:ascii="Arial" w:hAnsi="Arial" w:cs="Arial"/>
          <w:sz w:val="24"/>
          <w:szCs w:val="24"/>
        </w:rPr>
        <w:t>,</w:t>
      </w:r>
      <w:r w:rsidRPr="00D923F0">
        <w:rPr>
          <w:rFonts w:ascii="Arial" w:hAnsi="Arial" w:cs="Arial"/>
          <w:sz w:val="24"/>
          <w:szCs w:val="24"/>
        </w:rPr>
        <w:t xml:space="preserve"> атомная энергетика просто не имеет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будущ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 xml:space="preserve">го. А здесь вроде какой-то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перепетуум мобиле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>, нескончаемый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такой источник эне</w:t>
      </w:r>
      <w:r w:rsidRPr="00D923F0">
        <w:rPr>
          <w:rFonts w:ascii="Arial" w:hAnsi="Arial" w:cs="Arial"/>
          <w:sz w:val="24"/>
          <w:szCs w:val="24"/>
        </w:rPr>
        <w:t>р</w:t>
      </w:r>
      <w:r w:rsidRPr="00D923F0">
        <w:rPr>
          <w:rFonts w:ascii="Arial" w:hAnsi="Arial" w:cs="Arial"/>
          <w:sz w:val="24"/>
          <w:szCs w:val="24"/>
        </w:rPr>
        <w:t xml:space="preserve">гии: наработали плутоний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извлекли, опять загрузили </w:t>
      </w:r>
      <w:r>
        <w:rPr>
          <w:rFonts w:ascii="Arial" w:hAnsi="Arial" w:cs="Arial"/>
          <w:sz w:val="24"/>
          <w:szCs w:val="24"/>
        </w:rPr>
        <w:t xml:space="preserve">– </w:t>
      </w:r>
      <w:r w:rsidRPr="00D923F0">
        <w:rPr>
          <w:rFonts w:ascii="Arial" w:hAnsi="Arial" w:cs="Arial"/>
          <w:sz w:val="24"/>
          <w:szCs w:val="24"/>
        </w:rPr>
        <w:t>опять извлекли.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 xml:space="preserve">Марина Катыс: </w:t>
      </w:r>
      <w:r w:rsidRPr="00D923F0">
        <w:rPr>
          <w:rFonts w:ascii="Arial" w:hAnsi="Arial" w:cs="Arial"/>
          <w:sz w:val="24"/>
          <w:szCs w:val="24"/>
        </w:rPr>
        <w:t>Но количество отходов, которое получается...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Лидия Попова:</w:t>
      </w:r>
      <w:r w:rsidRPr="00D923F0">
        <w:rPr>
          <w:rFonts w:ascii="Arial" w:hAnsi="Arial" w:cs="Arial"/>
          <w:sz w:val="24"/>
          <w:szCs w:val="24"/>
        </w:rPr>
        <w:t xml:space="preserve"> Да, это один момент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цикл абсолютно не замкнутый,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потому что при той технологии репроцессинга, которая существует сейчас,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получается огромное количество радиоактивных отходов. Мы получаем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огромное количество и жидких, и тв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рдых, и газообразных отходов. Второй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момент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это то, что отработавшее топливо нел</w:t>
      </w:r>
      <w:r w:rsidRPr="00D923F0">
        <w:rPr>
          <w:rFonts w:ascii="Arial" w:hAnsi="Arial" w:cs="Arial"/>
          <w:sz w:val="24"/>
          <w:szCs w:val="24"/>
        </w:rPr>
        <w:t>ь</w:t>
      </w:r>
      <w:r w:rsidRPr="00D923F0">
        <w:rPr>
          <w:rFonts w:ascii="Arial" w:hAnsi="Arial" w:cs="Arial"/>
          <w:sz w:val="24"/>
          <w:szCs w:val="24"/>
        </w:rPr>
        <w:t>зя подвергать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многократному рециклингу. Регенерированное топливо обязательно требует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дистанционного управления и очень ж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стких нормативов, чтобы защитить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пе</w:t>
      </w:r>
      <w:r w:rsidRPr="00D923F0">
        <w:rPr>
          <w:rFonts w:ascii="Arial" w:hAnsi="Arial" w:cs="Arial"/>
          <w:sz w:val="24"/>
          <w:szCs w:val="24"/>
        </w:rPr>
        <w:t>р</w:t>
      </w:r>
      <w:r w:rsidRPr="00D923F0">
        <w:rPr>
          <w:rFonts w:ascii="Arial" w:hAnsi="Arial" w:cs="Arial"/>
          <w:sz w:val="24"/>
          <w:szCs w:val="24"/>
        </w:rPr>
        <w:t>сонал. В настоящее время регенерированное топливо используется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только один раз, второй раз его нельзя пустить на рециклинг именно из-за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этой проблемы образующи</w:t>
      </w:r>
      <w:r w:rsidRPr="00D923F0">
        <w:rPr>
          <w:rFonts w:ascii="Arial" w:hAnsi="Arial" w:cs="Arial"/>
          <w:sz w:val="24"/>
          <w:szCs w:val="24"/>
        </w:rPr>
        <w:t>х</w:t>
      </w:r>
      <w:r w:rsidRPr="00D923F0">
        <w:rPr>
          <w:rFonts w:ascii="Arial" w:hAnsi="Arial" w:cs="Arial"/>
          <w:sz w:val="24"/>
          <w:szCs w:val="24"/>
        </w:rPr>
        <w:t>ся новых элементов. Поэтому замкнутый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топливный цикл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это иллюзия.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Президент Общественного Центра экологической политики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России, член-корреспондент РАН Алексей Яблоков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категорический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противник переработки оружейного плутония в МОКС топливо.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Алексей Яблоков:</w:t>
      </w:r>
      <w:r w:rsidRPr="00D923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Pr="00D923F0">
        <w:rPr>
          <w:rFonts w:ascii="Arial" w:hAnsi="Arial" w:cs="Arial"/>
          <w:sz w:val="24"/>
          <w:szCs w:val="24"/>
        </w:rPr>
        <w:t xml:space="preserve">ничтожать плутоний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проблема.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Но не через МОКС топливо, потому что МОКС топливо порождает гораздо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больше проблем, чем их реш</w:t>
      </w:r>
      <w:r w:rsidRPr="00D923F0"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>ет.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Экологические организации предлагают альтернативный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вариант решения вопроса об утилизации оружейного плутония. Говорит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сопредседатель ме</w:t>
      </w:r>
      <w:r w:rsidRPr="00D923F0">
        <w:rPr>
          <w:rFonts w:ascii="Arial" w:hAnsi="Arial" w:cs="Arial"/>
          <w:sz w:val="24"/>
          <w:szCs w:val="24"/>
        </w:rPr>
        <w:t>ж</w:t>
      </w:r>
      <w:r w:rsidRPr="00D923F0">
        <w:rPr>
          <w:rFonts w:ascii="Arial" w:hAnsi="Arial" w:cs="Arial"/>
          <w:sz w:val="24"/>
          <w:szCs w:val="24"/>
        </w:rPr>
        <w:t xml:space="preserve">дународной группы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Экозащита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 xml:space="preserve"> Владимир Сливяк.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Владимир Сливяк:</w:t>
      </w:r>
      <w:r w:rsidRPr="00D923F0">
        <w:rPr>
          <w:rFonts w:ascii="Arial" w:hAnsi="Arial" w:cs="Arial"/>
          <w:sz w:val="24"/>
          <w:szCs w:val="24"/>
        </w:rPr>
        <w:t xml:space="preserve"> Этот вариант называется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иммобилизация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>. Смысл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иммобил</w:t>
      </w:r>
      <w:r w:rsidRPr="00D923F0">
        <w:rPr>
          <w:rFonts w:ascii="Arial" w:hAnsi="Arial" w:cs="Arial"/>
          <w:sz w:val="24"/>
          <w:szCs w:val="24"/>
        </w:rPr>
        <w:t>и</w:t>
      </w:r>
      <w:r w:rsidRPr="00D923F0">
        <w:rPr>
          <w:rFonts w:ascii="Arial" w:hAnsi="Arial" w:cs="Arial"/>
          <w:sz w:val="24"/>
          <w:szCs w:val="24"/>
        </w:rPr>
        <w:t>зации состоит в том, чтобы смешать плутоний с высокорадиоактивными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ядерными о</w:t>
      </w:r>
      <w:r w:rsidRPr="00D923F0">
        <w:rPr>
          <w:rFonts w:ascii="Arial" w:hAnsi="Arial" w:cs="Arial"/>
          <w:sz w:val="24"/>
          <w:szCs w:val="24"/>
        </w:rPr>
        <w:t>т</w:t>
      </w:r>
      <w:r w:rsidRPr="00D923F0">
        <w:rPr>
          <w:rFonts w:ascii="Arial" w:hAnsi="Arial" w:cs="Arial"/>
          <w:sz w:val="24"/>
          <w:szCs w:val="24"/>
        </w:rPr>
        <w:t>ходами и далее поместить эту смесь в жидкое стекло. Затем нужно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построить (лучше всего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новые) современные безопасные хранилища с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адекватной защитой, а также начать строительство могильника для будущего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захоронения. И в тот момент, когда будет построен могильник, заверш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н 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сдан в эксплуатацию, эта смесь плутония, р</w:t>
      </w:r>
      <w:r w:rsidRPr="00D923F0"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>диоактивных отходов и жидкого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стекла будет перемещена из охраняемого хранилища в м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гильник.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3F0">
        <w:rPr>
          <w:rFonts w:ascii="Arial" w:hAnsi="Arial" w:cs="Arial"/>
          <w:sz w:val="24"/>
          <w:szCs w:val="24"/>
        </w:rPr>
        <w:t>Какова принципиальная разница? При сжигании плутония в реакторах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плутоний фактически оста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тся в использовании, его можно снова выделять,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его можно снова и</w:t>
      </w:r>
      <w:r w:rsidRPr="00D923F0">
        <w:rPr>
          <w:rFonts w:ascii="Arial" w:hAnsi="Arial" w:cs="Arial"/>
          <w:sz w:val="24"/>
          <w:szCs w:val="24"/>
        </w:rPr>
        <w:t>с</w:t>
      </w:r>
      <w:r w:rsidRPr="00D923F0">
        <w:rPr>
          <w:rFonts w:ascii="Arial" w:hAnsi="Arial" w:cs="Arial"/>
          <w:sz w:val="24"/>
          <w:szCs w:val="24"/>
        </w:rPr>
        <w:t xml:space="preserve">пользовать, то есть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не достигается основная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политическая цель. В случае с иммоб</w:t>
      </w:r>
      <w:r w:rsidRPr="00D923F0">
        <w:rPr>
          <w:rFonts w:ascii="Arial" w:hAnsi="Arial" w:cs="Arial"/>
          <w:sz w:val="24"/>
          <w:szCs w:val="24"/>
        </w:rPr>
        <w:t>и</w:t>
      </w:r>
      <w:r w:rsidRPr="00D923F0">
        <w:rPr>
          <w:rFonts w:ascii="Arial" w:hAnsi="Arial" w:cs="Arial"/>
          <w:sz w:val="24"/>
          <w:szCs w:val="24"/>
        </w:rPr>
        <w:t>лизацией мы созда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м очень серь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зный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барьер на пути возможных краж, а также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на пути обратного выделения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плутония из этой смеси. Вот в ч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м смысл нашего предлож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>ния.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Притом, что конкретно с плутонием ничего не происходит, он в этой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смеси ст</w:t>
      </w:r>
      <w:r w:rsidRPr="00D923F0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 xml:space="preserve">тся таким, каким был,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но вместе с тем с помощью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иммобилизации созда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тся ряд барь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>ров, которые позволяют гарантировать,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что материал не будет украден, и что м</w:t>
      </w:r>
      <w:r w:rsidRPr="00D923F0">
        <w:rPr>
          <w:rFonts w:ascii="Arial" w:hAnsi="Arial" w:cs="Arial"/>
          <w:sz w:val="24"/>
          <w:szCs w:val="24"/>
        </w:rPr>
        <w:t>а</w:t>
      </w:r>
      <w:r w:rsidRPr="00D923F0">
        <w:rPr>
          <w:rFonts w:ascii="Arial" w:hAnsi="Arial" w:cs="Arial"/>
          <w:sz w:val="24"/>
          <w:szCs w:val="24"/>
        </w:rPr>
        <w:t>териал не будет снова использован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государствами с целью создания нового ядерн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го оружия.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Директор Центра ядерной экологии и энергетической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политики С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циально-экологического союза Лидия Попова считает, что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современная атомная эне</w:t>
      </w:r>
      <w:r w:rsidRPr="00D923F0">
        <w:rPr>
          <w:rFonts w:ascii="Arial" w:hAnsi="Arial" w:cs="Arial"/>
          <w:sz w:val="24"/>
          <w:szCs w:val="24"/>
        </w:rPr>
        <w:t>р</w:t>
      </w:r>
      <w:r w:rsidRPr="00D923F0">
        <w:rPr>
          <w:rFonts w:ascii="Arial" w:hAnsi="Arial" w:cs="Arial"/>
          <w:sz w:val="24"/>
          <w:szCs w:val="24"/>
        </w:rPr>
        <w:t>гетика ещ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 xml:space="preserve"> не решила проблему утилизации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оружейного плутония.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B3430">
        <w:rPr>
          <w:rFonts w:ascii="Arial" w:hAnsi="Arial" w:cs="Arial"/>
          <w:sz w:val="24"/>
          <w:szCs w:val="24"/>
          <w:u w:val="single"/>
        </w:rPr>
        <w:t>Лидия Попова:</w:t>
      </w:r>
      <w:r w:rsidRPr="00D923F0">
        <w:rPr>
          <w:rFonts w:ascii="Arial" w:hAnsi="Arial" w:cs="Arial"/>
          <w:sz w:val="24"/>
          <w:szCs w:val="24"/>
        </w:rPr>
        <w:t xml:space="preserve"> На самом деле нужны, конечно, исследования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какие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могут сущ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>ствовать новые технологии, чтобы разрушить произведенный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оружейный плутоний без ущерба для окружающей среды и для здоровья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населения, без ущерба для здоровья персонала предприятий атомной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промышленности. Мне кажется, что, прежде всего, этот плутоний надо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очень над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жно хранить в современном хранилище. За это время, пока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плутоний будет храниться под международным контролем, нужно искать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какие-то новые технологии.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3F0">
        <w:rPr>
          <w:rFonts w:ascii="Arial" w:hAnsi="Arial" w:cs="Arial"/>
          <w:sz w:val="24"/>
          <w:szCs w:val="24"/>
        </w:rPr>
        <w:t>Ясно, что раз оружейный плутоний был получен с помощью ядерных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технологий, его нельзя разрушить химическим способом. Можно его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подвергнуть иммобилизации,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остекловать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>, но долгосрочные свойства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керамических или стеклянных матриц не очень хорошо известны. 200-300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лет это будет храниться над</w:t>
      </w:r>
      <w:r>
        <w:rPr>
          <w:rFonts w:ascii="Arial" w:hAnsi="Arial" w:cs="Arial"/>
          <w:sz w:val="24"/>
          <w:szCs w:val="24"/>
        </w:rPr>
        <w:t>ё</w:t>
      </w:r>
      <w:r w:rsidRPr="00D923F0">
        <w:rPr>
          <w:rFonts w:ascii="Arial" w:hAnsi="Arial" w:cs="Arial"/>
          <w:sz w:val="24"/>
          <w:szCs w:val="24"/>
        </w:rPr>
        <w:t>жно, а что потом? Нужно искать какие-то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новые технологии.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3F0">
        <w:rPr>
          <w:rFonts w:ascii="Arial" w:hAnsi="Arial" w:cs="Arial"/>
          <w:sz w:val="24"/>
          <w:szCs w:val="24"/>
        </w:rPr>
        <w:t xml:space="preserve">Но поиск новых технологий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это дорога в ад, устланная благими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намерениями, п</w:t>
      </w:r>
      <w:r w:rsidRPr="00D923F0">
        <w:rPr>
          <w:rFonts w:ascii="Arial" w:hAnsi="Arial" w:cs="Arial"/>
          <w:sz w:val="24"/>
          <w:szCs w:val="24"/>
        </w:rPr>
        <w:t>о</w:t>
      </w:r>
      <w:r w:rsidRPr="00D923F0">
        <w:rPr>
          <w:rFonts w:ascii="Arial" w:hAnsi="Arial" w:cs="Arial"/>
          <w:sz w:val="24"/>
          <w:szCs w:val="24"/>
        </w:rPr>
        <w:t>тому что на это потребуются огромные деньги, и эти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огромные деньги будут отвлекат</w:t>
      </w:r>
      <w:r w:rsidRPr="00D923F0">
        <w:rPr>
          <w:rFonts w:ascii="Arial" w:hAnsi="Arial" w:cs="Arial"/>
          <w:sz w:val="24"/>
          <w:szCs w:val="24"/>
        </w:rPr>
        <w:t>ь</w:t>
      </w:r>
      <w:r w:rsidRPr="00D923F0">
        <w:rPr>
          <w:rFonts w:ascii="Arial" w:hAnsi="Arial" w:cs="Arial"/>
          <w:sz w:val="24"/>
          <w:szCs w:val="24"/>
        </w:rPr>
        <w:t>ся от поиска альтернативных способов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производства энергии.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3F0">
        <w:rPr>
          <w:rFonts w:ascii="Arial" w:hAnsi="Arial" w:cs="Arial"/>
          <w:sz w:val="24"/>
          <w:szCs w:val="24"/>
        </w:rPr>
        <w:t xml:space="preserve">Человечество сейчас загнало себя в тупик, и вот все думают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а что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делать? а как быть? Однозначного ответа пока нет.</w:t>
      </w:r>
    </w:p>
    <w:p w:rsidR="00A32B89" w:rsidRPr="00D923F0" w:rsidRDefault="00A32B89" w:rsidP="00D923F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90C95">
        <w:rPr>
          <w:rFonts w:ascii="Arial" w:hAnsi="Arial" w:cs="Arial"/>
          <w:sz w:val="24"/>
          <w:szCs w:val="24"/>
          <w:u w:val="single"/>
        </w:rPr>
        <w:t>Марина Катыс:</w:t>
      </w:r>
      <w:r w:rsidRPr="00D923F0">
        <w:rPr>
          <w:rFonts w:ascii="Arial" w:hAnsi="Arial" w:cs="Arial"/>
          <w:sz w:val="24"/>
          <w:szCs w:val="24"/>
        </w:rPr>
        <w:t xml:space="preserve"> Плутоний оказался тем </w:t>
      </w:r>
      <w:r>
        <w:rPr>
          <w:rFonts w:ascii="Arial" w:hAnsi="Arial" w:cs="Arial"/>
          <w:sz w:val="24"/>
          <w:szCs w:val="24"/>
        </w:rPr>
        <w:t>«</w:t>
      </w:r>
      <w:r w:rsidRPr="00D923F0">
        <w:rPr>
          <w:rFonts w:ascii="Arial" w:hAnsi="Arial" w:cs="Arial"/>
          <w:sz w:val="24"/>
          <w:szCs w:val="24"/>
        </w:rPr>
        <w:t>джин</w:t>
      </w:r>
      <w:r>
        <w:rPr>
          <w:rFonts w:ascii="Arial" w:hAnsi="Arial" w:cs="Arial"/>
          <w:sz w:val="24"/>
          <w:szCs w:val="24"/>
        </w:rPr>
        <w:t>н</w:t>
      </w:r>
      <w:r w:rsidRPr="00D923F0">
        <w:rPr>
          <w:rFonts w:ascii="Arial" w:hAnsi="Arial" w:cs="Arial"/>
          <w:sz w:val="24"/>
          <w:szCs w:val="24"/>
        </w:rPr>
        <w:t>ом</w:t>
      </w:r>
      <w:r>
        <w:rPr>
          <w:rFonts w:ascii="Arial" w:hAnsi="Arial" w:cs="Arial"/>
          <w:sz w:val="24"/>
          <w:szCs w:val="24"/>
        </w:rPr>
        <w:t>»</w:t>
      </w:r>
      <w:r w:rsidRPr="00D923F0">
        <w:rPr>
          <w:rFonts w:ascii="Arial" w:hAnsi="Arial" w:cs="Arial"/>
          <w:sz w:val="24"/>
          <w:szCs w:val="24"/>
        </w:rPr>
        <w:t>, которого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выпустили из бутылки и теперь никак не могут загнать обратно. Ведь в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природе этот элемент не существует.</w:t>
      </w:r>
    </w:p>
    <w:p w:rsidR="00A32B89" w:rsidRPr="009A04C6" w:rsidRDefault="00A32B89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90C95">
        <w:rPr>
          <w:rFonts w:ascii="Arial" w:hAnsi="Arial" w:cs="Arial"/>
          <w:sz w:val="24"/>
          <w:szCs w:val="24"/>
          <w:u w:val="single"/>
        </w:rPr>
        <w:t>Лидия Попова:</w:t>
      </w:r>
      <w:r w:rsidRPr="00D923F0">
        <w:rPr>
          <w:rFonts w:ascii="Arial" w:hAnsi="Arial" w:cs="Arial"/>
          <w:sz w:val="24"/>
          <w:szCs w:val="24"/>
        </w:rPr>
        <w:t xml:space="preserve"> Такой плутоний распадется до безопасного количества через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10 п</w:t>
      </w:r>
      <w:r w:rsidRPr="00D923F0">
        <w:rPr>
          <w:rFonts w:ascii="Arial" w:hAnsi="Arial" w:cs="Arial"/>
          <w:sz w:val="24"/>
          <w:szCs w:val="24"/>
        </w:rPr>
        <w:t>е</w:t>
      </w:r>
      <w:r w:rsidRPr="00D923F0">
        <w:rPr>
          <w:rFonts w:ascii="Arial" w:hAnsi="Arial" w:cs="Arial"/>
          <w:sz w:val="24"/>
          <w:szCs w:val="24"/>
        </w:rPr>
        <w:t xml:space="preserve">риодов полураспада, то есть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через 240 тысяч лет. Человеческая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цивилизация стол</w:t>
      </w:r>
      <w:r w:rsidRPr="00D923F0">
        <w:rPr>
          <w:rFonts w:ascii="Arial" w:hAnsi="Arial" w:cs="Arial"/>
          <w:sz w:val="24"/>
          <w:szCs w:val="24"/>
        </w:rPr>
        <w:t>ь</w:t>
      </w:r>
      <w:r w:rsidRPr="00D923F0">
        <w:rPr>
          <w:rFonts w:ascii="Arial" w:hAnsi="Arial" w:cs="Arial"/>
          <w:sz w:val="24"/>
          <w:szCs w:val="24"/>
        </w:rPr>
        <w:t>ко лет не существует. Что будет даже через один период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>полураспада? Какой язык б</w:t>
      </w:r>
      <w:r w:rsidRPr="00D923F0">
        <w:rPr>
          <w:rFonts w:ascii="Arial" w:hAnsi="Arial" w:cs="Arial"/>
          <w:sz w:val="24"/>
          <w:szCs w:val="24"/>
        </w:rPr>
        <w:t>у</w:t>
      </w:r>
      <w:r w:rsidRPr="00D923F0">
        <w:rPr>
          <w:rFonts w:ascii="Arial" w:hAnsi="Arial" w:cs="Arial"/>
          <w:sz w:val="24"/>
          <w:szCs w:val="24"/>
        </w:rPr>
        <w:t>дет? Смогут ли люди читать</w:t>
      </w:r>
      <w:r>
        <w:rPr>
          <w:rFonts w:ascii="Arial" w:hAnsi="Arial" w:cs="Arial"/>
          <w:sz w:val="24"/>
          <w:szCs w:val="24"/>
        </w:rPr>
        <w:t xml:space="preserve"> </w:t>
      </w:r>
      <w:r w:rsidRPr="00D923F0">
        <w:rPr>
          <w:rFonts w:ascii="Arial" w:hAnsi="Arial" w:cs="Arial"/>
          <w:sz w:val="24"/>
          <w:szCs w:val="24"/>
        </w:rPr>
        <w:t xml:space="preserve">те документы, которые им оставят? И вообще </w:t>
      </w:r>
      <w:r>
        <w:rPr>
          <w:rFonts w:ascii="Arial" w:hAnsi="Arial" w:cs="Arial"/>
          <w:sz w:val="24"/>
          <w:szCs w:val="24"/>
        </w:rPr>
        <w:t>–</w:t>
      </w:r>
      <w:r w:rsidRPr="00D923F0">
        <w:rPr>
          <w:rFonts w:ascii="Arial" w:hAnsi="Arial" w:cs="Arial"/>
          <w:sz w:val="24"/>
          <w:szCs w:val="24"/>
        </w:rPr>
        <w:t xml:space="preserve"> б</w:t>
      </w:r>
      <w:r w:rsidRPr="00D923F0">
        <w:rPr>
          <w:rFonts w:ascii="Arial" w:hAnsi="Arial" w:cs="Arial"/>
          <w:sz w:val="24"/>
          <w:szCs w:val="24"/>
        </w:rPr>
        <w:t>у</w:t>
      </w:r>
      <w:r w:rsidRPr="00D923F0">
        <w:rPr>
          <w:rFonts w:ascii="Arial" w:hAnsi="Arial" w:cs="Arial"/>
          <w:sz w:val="24"/>
          <w:szCs w:val="24"/>
        </w:rPr>
        <w:t>дем ли мы существовать?</w:t>
      </w:r>
      <w:r>
        <w:rPr>
          <w:rFonts w:ascii="Arial" w:hAnsi="Arial" w:cs="Arial"/>
          <w:sz w:val="24"/>
          <w:szCs w:val="24"/>
        </w:rPr>
        <w:t>.</w:t>
      </w:r>
      <w:r w:rsidRPr="00D923F0">
        <w:rPr>
          <w:rFonts w:ascii="Arial" w:hAnsi="Arial" w:cs="Arial"/>
          <w:sz w:val="24"/>
          <w:szCs w:val="24"/>
        </w:rPr>
        <w:t>.</w:t>
      </w:r>
    </w:p>
    <w:sectPr w:rsidR="00A32B89" w:rsidRPr="009A04C6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12AE4"/>
    <w:rsid w:val="00173C6A"/>
    <w:rsid w:val="00474A8E"/>
    <w:rsid w:val="0047535D"/>
    <w:rsid w:val="00490C95"/>
    <w:rsid w:val="004C3A93"/>
    <w:rsid w:val="004E7757"/>
    <w:rsid w:val="005067A0"/>
    <w:rsid w:val="00774503"/>
    <w:rsid w:val="009A04C6"/>
    <w:rsid w:val="00A0239E"/>
    <w:rsid w:val="00A32B89"/>
    <w:rsid w:val="00A54C2B"/>
    <w:rsid w:val="00A86F82"/>
    <w:rsid w:val="00BA098D"/>
    <w:rsid w:val="00C623FD"/>
    <w:rsid w:val="00D44A0A"/>
    <w:rsid w:val="00D80131"/>
    <w:rsid w:val="00D923F0"/>
    <w:rsid w:val="00E16699"/>
    <w:rsid w:val="00E749DB"/>
    <w:rsid w:val="00EB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6</Pages>
  <Words>3142</Words>
  <Characters>17916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UCS-INFO</dc:title>
  <dc:subject/>
  <dc:creator>stas</dc:creator>
  <cp:keywords/>
  <dc:description/>
  <cp:lastModifiedBy>user</cp:lastModifiedBy>
  <cp:revision>3</cp:revision>
  <dcterms:created xsi:type="dcterms:W3CDTF">2016-03-14T13:05:00Z</dcterms:created>
  <dcterms:modified xsi:type="dcterms:W3CDTF">2016-03-14T13:51:00Z</dcterms:modified>
</cp:coreProperties>
</file>