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F5" w:rsidRPr="009E1E0D" w:rsidRDefault="002560F5" w:rsidP="005B4014">
      <w:pPr>
        <w:spacing w:after="0"/>
        <w:ind w:firstLine="454"/>
        <w:jc w:val="center"/>
        <w:rPr>
          <w:rFonts w:ascii="Arial" w:hAnsi="Arial" w:cs="Arial"/>
          <w:b/>
          <w:color w:val="FF0000"/>
          <w:sz w:val="40"/>
          <w:szCs w:val="40"/>
          <w:lang w:val="en-GB"/>
        </w:rPr>
      </w:pPr>
      <w:r w:rsidRPr="009E1E0D">
        <w:rPr>
          <w:rFonts w:ascii="Arial" w:hAnsi="Arial" w:cs="Arial"/>
          <w:b/>
          <w:color w:val="FF0000"/>
          <w:sz w:val="40"/>
          <w:szCs w:val="40"/>
        </w:rPr>
        <w:t>Астроюмор</w:t>
      </w:r>
      <w:r>
        <w:rPr>
          <w:rFonts w:ascii="Arial" w:hAnsi="Arial" w:cs="Arial"/>
          <w:b/>
          <w:color w:val="FF0000"/>
          <w:sz w:val="40"/>
          <w:szCs w:val="40"/>
        </w:rPr>
        <w:t xml:space="preserve"> + «космоистории»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GB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Во время корректировки орбиты МКС из незакрытого иллюминатора в космос выпала палка колбасы. Анализ ее орбиты показал, что колбаса в 2029-м году попадет в поле т</w:t>
      </w:r>
      <w:r w:rsidRPr="009E1E0D">
        <w:rPr>
          <w:rFonts w:ascii="Arial" w:hAnsi="Arial" w:cs="Arial"/>
          <w:sz w:val="24"/>
          <w:szCs w:val="24"/>
        </w:rPr>
        <w:t>я</w:t>
      </w:r>
      <w:r w:rsidRPr="009E1E0D">
        <w:rPr>
          <w:rFonts w:ascii="Arial" w:hAnsi="Arial" w:cs="Arial"/>
          <w:sz w:val="24"/>
          <w:szCs w:val="24"/>
        </w:rPr>
        <w:t>готения Луны и совершив ее облет, скорее всего уже никому не достанется.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Вторая коррекция орбиты МКС выполнена успешно - колбаса приближалась, однако совершив гравитационный маневр у станции, неожиданно ушла на высокоэллиптическую орбиту. Земля ищет выход из сложившейся ситуации...</w:t>
      </w:r>
    </w:p>
    <w:p w:rsidR="002560F5" w:rsidRDefault="002560F5" w:rsidP="005B4014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Попав в южное полушарие любитель астрономии Ф. обнаружил что забыл карты зв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здного неба, но найдя на небе знакомые созвездия Ведра Раков и Пиволея, с удовл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творением навел на них свой телескоп.</w:t>
      </w:r>
    </w:p>
    <w:p w:rsidR="002560F5" w:rsidRDefault="002560F5" w:rsidP="005B4014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Спутник был выведен на эпилептическую орбиту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 (из теленовостей)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26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Застолье. Одна дама, чей супруг владеет спортивной машиной: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Мой муж ездит со скоростью 300 километров в час.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Жена космонавта, желая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видимо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вступить в разговор, обращается к с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 xml:space="preserve">седу-мужчине: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А первая космическая, это сколько километров в час?</w:t>
      </w:r>
    </w:p>
    <w:p w:rsidR="002560F5" w:rsidRDefault="002560F5" w:rsidP="005B4014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* * *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>Старая история про старые гигантские сверхмощные РЛС. Слышал в пересказе. Длина волны была сантиметров тридцать. И волноводы соответствующие. Кошака пр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 xml:space="preserve">менили в качестве живого 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ршика от пыли. Иначе она во время импульсов и загорет</w:t>
      </w:r>
      <w:r w:rsidRPr="009E1E0D">
        <w:rPr>
          <w:rFonts w:ascii="Arial" w:hAnsi="Arial" w:cs="Arial"/>
          <w:sz w:val="24"/>
          <w:szCs w:val="24"/>
        </w:rPr>
        <w:t>ь</w:t>
      </w:r>
      <w:r w:rsidRPr="009E1E0D">
        <w:rPr>
          <w:rFonts w:ascii="Arial" w:hAnsi="Arial" w:cs="Arial"/>
          <w:sz w:val="24"/>
          <w:szCs w:val="24"/>
        </w:rPr>
        <w:t>ся может. Кошак на задание уш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л, а возвращаться отказался. Жить там решил. Один из служивых и предложил пугнуть его малой мощностью. Потом всем составом разбирали систему и о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 xml:space="preserve">дирали остатки кошака от посеребрения секций по всей их длине.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…Похоже на правду. В бытность моей службы на станции "Вега" там использовался киловатный клистрон. Волноводы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конечно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намного меньше (4х2 см), когда были ночные спецработы, они очень красиво светились в темноте...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…В ту же тему. У нас на РТ-22 наблюдения на </w:t>
      </w:r>
      <w:smartTag w:uri="urn:schemas-microsoft-com:office:smarttags" w:element="metricconverter">
        <w:smartTagPr>
          <w:attr w:name="ProductID" w:val="1.35 см"/>
        </w:smartTagPr>
        <w:r w:rsidRPr="009E1E0D">
          <w:rPr>
            <w:rFonts w:ascii="Arial" w:hAnsi="Arial" w:cs="Arial"/>
            <w:sz w:val="24"/>
            <w:szCs w:val="24"/>
          </w:rPr>
          <w:t>1.35 см</w:t>
        </w:r>
      </w:smartTag>
      <w:r w:rsidRPr="009E1E0D">
        <w:rPr>
          <w:rFonts w:ascii="Arial" w:hAnsi="Arial" w:cs="Arial"/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8 мм"/>
        </w:smartTagPr>
        <w:r w:rsidRPr="009E1E0D">
          <w:rPr>
            <w:rFonts w:ascii="Arial" w:hAnsi="Arial" w:cs="Arial"/>
            <w:sz w:val="24"/>
            <w:szCs w:val="24"/>
          </w:rPr>
          <w:t>8 мм</w:t>
        </w:r>
      </w:smartTag>
      <w:r w:rsidRPr="009E1E0D">
        <w:rPr>
          <w:rFonts w:ascii="Arial" w:hAnsi="Arial" w:cs="Arial"/>
          <w:sz w:val="24"/>
          <w:szCs w:val="24"/>
        </w:rPr>
        <w:t>. Мы ничего не излуч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ем, раньше только на при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 работали (до недавнего времени, сейчас у нас станция связи с РАДИОАСТРОНом делается, передатчик на 2 ватта). Но и у нас с волноводами свои сложности возникают. Два года назад после плановых сервисных работ резко возросли шумы системы - со 150-200 К до 500-600 К. Что гадко, поскольку полезный сигнал тонет в шумах, значит, нужно его дольше копить. Два дня наши радиоинженеры ловили причину. Нашли! Муха в волновод заползла во время последней переборки тракта.</w:t>
      </w:r>
    </w:p>
    <w:p w:rsidR="002560F5" w:rsidRPr="009E1E0D" w:rsidRDefault="002560F5" w:rsidP="005B4014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* * *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Сержант на плацу проводит урок астрономии: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Посмотрите вверх, прямо над нами – Полярная звезда.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Один солдат жалуется: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Товарищ сержант, шапка спадает!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Сержат: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Понял! Взвооод! Два шага назад – шагом марш!!!</w:t>
      </w:r>
    </w:p>
    <w:p w:rsidR="002560F5" w:rsidRPr="009E1E0D" w:rsidRDefault="002560F5" w:rsidP="005B4014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* * *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Жил был один лектор по астрономии, который ездил по колхозам и бухтел, типа, н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 xml:space="preserve">счёт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есть ли жизнь на Марсе?!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>. И так ему ето осточертело, что он грит своему шофёру.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Слышь, Василий, тебе тожа небось надоело баранку крутить</w:t>
      </w:r>
      <w:r>
        <w:rPr>
          <w:rFonts w:ascii="Arial" w:hAnsi="Arial" w:cs="Arial"/>
          <w:sz w:val="24"/>
          <w:szCs w:val="24"/>
        </w:rPr>
        <w:t>?</w:t>
      </w:r>
      <w:r w:rsidRPr="009E1E0D">
        <w:rPr>
          <w:rFonts w:ascii="Arial" w:hAnsi="Arial" w:cs="Arial"/>
          <w:sz w:val="24"/>
          <w:szCs w:val="24"/>
        </w:rPr>
        <w:t xml:space="preserve"> Давай на один день поменяемся местами: ты буишь лекцию читать, а я рулить!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Давай! – отвечает тот.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Ну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приехали они в очередной колхоз и водила в клубе прочитал мудр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ную лекцию и имел шумный успех. Тока он хотел встать на лыжи, как посыпались вопросы.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А на Луне жисть есть?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А..э.. нету!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А кто первый доказал, что Земля крутится?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Э..а...Галилей!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Скажите пожалуйста, как будет влиять супергравитация гиперпространства вокруг </w:t>
      </w:r>
      <w:r>
        <w:rPr>
          <w:rFonts w:ascii="Arial" w:hAnsi="Arial" w:cs="Arial"/>
          <w:sz w:val="24"/>
          <w:szCs w:val="24"/>
        </w:rPr>
        <w:t>Ч</w:t>
      </w:r>
      <w:r w:rsidRPr="009E1E0D">
        <w:rPr>
          <w:rFonts w:ascii="Arial" w:hAnsi="Arial" w:cs="Arial"/>
          <w:sz w:val="24"/>
          <w:szCs w:val="24"/>
        </w:rPr>
        <w:t xml:space="preserve">ёрной </w:t>
      </w:r>
      <w:r>
        <w:rPr>
          <w:rFonts w:ascii="Arial" w:hAnsi="Arial" w:cs="Arial"/>
          <w:sz w:val="24"/>
          <w:szCs w:val="24"/>
        </w:rPr>
        <w:t>Д</w:t>
      </w:r>
      <w:r w:rsidRPr="009E1E0D">
        <w:rPr>
          <w:rFonts w:ascii="Arial" w:hAnsi="Arial" w:cs="Arial"/>
          <w:sz w:val="24"/>
          <w:szCs w:val="24"/>
        </w:rPr>
        <w:t xml:space="preserve">ыры, усиленная </w:t>
      </w:r>
      <w:r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иним карликом 7-й звёздной величины, на простра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ственно-временной континиум звездол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та с протонно-ядерным двигателем?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Ой, ну товарищи! Ну такую херню меня спрашиваете, что даже мой шоф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р знает. Ну ка, </w:t>
      </w:r>
      <w:r>
        <w:rPr>
          <w:rFonts w:ascii="Arial" w:hAnsi="Arial" w:cs="Arial"/>
          <w:sz w:val="24"/>
          <w:szCs w:val="24"/>
        </w:rPr>
        <w:t>Палыч</w:t>
      </w:r>
      <w:r w:rsidRPr="009E1E0D">
        <w:rPr>
          <w:rFonts w:ascii="Arial" w:hAnsi="Arial" w:cs="Arial"/>
          <w:sz w:val="24"/>
          <w:szCs w:val="24"/>
        </w:rPr>
        <w:t>, скажи им…</w:t>
      </w:r>
    </w:p>
    <w:p w:rsidR="002560F5" w:rsidRDefault="002560F5" w:rsidP="005B4014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* * *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Сидят астрономы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в телескоп пялятся. А на небе зв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зды вдруг задвигались и... в</w:t>
      </w:r>
      <w:r w:rsidRPr="009E1E0D">
        <w:rPr>
          <w:rFonts w:ascii="Arial" w:hAnsi="Arial" w:cs="Arial"/>
          <w:sz w:val="24"/>
          <w:szCs w:val="24"/>
        </w:rPr>
        <w:t>ы</w:t>
      </w:r>
      <w:r w:rsidRPr="009E1E0D">
        <w:rPr>
          <w:rFonts w:ascii="Arial" w:hAnsi="Arial" w:cs="Arial"/>
          <w:sz w:val="24"/>
          <w:szCs w:val="24"/>
        </w:rPr>
        <w:t>строились в надпись! 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ткая такая надпись из зв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зд: «КТО ВЫ?!». Во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, блин, небо! Звонят коллегам-астрономам. Те тоже видят! Позвонили военным. Военные тоже надпись видят. Звонят своему президенту, тот другим президентам, те друг другу. Все, кто на этой стороне </w:t>
      </w:r>
      <w:r>
        <w:rPr>
          <w:rFonts w:ascii="Arial" w:hAnsi="Arial" w:cs="Arial"/>
          <w:sz w:val="24"/>
          <w:szCs w:val="24"/>
        </w:rPr>
        <w:t>З</w:t>
      </w:r>
      <w:r w:rsidRPr="009E1E0D">
        <w:rPr>
          <w:rFonts w:ascii="Arial" w:hAnsi="Arial" w:cs="Arial"/>
          <w:sz w:val="24"/>
          <w:szCs w:val="24"/>
        </w:rPr>
        <w:t>емли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видят надпись. Во дела – контакт!!! Надо, типа, ответ давать, но как? П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думали – придумали! Звонят, короче, всем и говорят, что, мол, надо точечными включ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 xml:space="preserve">ниями-выключениями надпись на </w:t>
      </w:r>
      <w:r>
        <w:rPr>
          <w:rFonts w:ascii="Arial" w:hAnsi="Arial" w:cs="Arial"/>
          <w:sz w:val="24"/>
          <w:szCs w:val="24"/>
        </w:rPr>
        <w:t>З</w:t>
      </w:r>
      <w:r w:rsidRPr="009E1E0D">
        <w:rPr>
          <w:rFonts w:ascii="Arial" w:hAnsi="Arial" w:cs="Arial"/>
          <w:sz w:val="24"/>
          <w:szCs w:val="24"/>
        </w:rPr>
        <w:t>емле написать. Президенты быстро текст согласовали, чубайсам своим сказали. Те координаты точечных включений-выключений рассчитали, по телевизору народ предупредили, что, может, света не будет, но это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ради великого дела – есть контакт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вот на стороне Земли, обращ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нной в сторону зв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здной надписи, загорается: «Мы земляне! Мы мирная нация. Мы не желаем вам зла!»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Тут надпись на небе и потухла. Все офигели – ответ замечен! Но вдруг зв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зды сн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ва задвигались, сложив новую надпись: «Земляне! Пошли вы на...!!! Не к вам в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прос.»</w:t>
      </w:r>
    </w:p>
    <w:p w:rsidR="002560F5" w:rsidRDefault="002560F5" w:rsidP="00A0523E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* * *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Как называется профессиональная болезнь астрономов?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Метеоризм. </w:t>
      </w:r>
    </w:p>
    <w:p w:rsidR="002560F5" w:rsidRDefault="002560F5" w:rsidP="00A0523E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* * *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Астрономы сообщают: Планете Земля угрожает встреча со стероидом.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Человечество в опасности!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27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9E1E0D">
        <w:rPr>
          <w:rFonts w:ascii="Arial" w:hAnsi="Arial" w:cs="Arial"/>
          <w:b/>
          <w:sz w:val="24"/>
          <w:szCs w:val="24"/>
        </w:rPr>
        <w:t>НОВОСТИ АСТРОНОМИИ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Новую звезду открыл у себя на погонах лейтенант Сидоров, надевший по пьяни ш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 xml:space="preserve">нель старлея Петрова.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Астрономы сообщили, что в космосе обнаружена огромная (463 млрд.куб.км) капля спирта. Росавиакосмос переходит на круглосуточный режим работы. Дети снова хотят стать космонавтами...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Вчера астрономы "разжаловали" Плутон. Жители бывшей планеты обещают напр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вить жалобу в Страсбургский суд.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Всемирное сообщество астрономов (www.iau.org) лишило Плутон статуса планеты, но в его честь постановило впредь называть малые тела солнечной системы "ПЛУТОНАМИ". Следуя новым веяниям предлагаю понизить статус населенных пунктов, в которых ещ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не выкопали метро, и называть их не "ГОРОДАМИ", а "БОБРУЙСКАМИ".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Поддерживая почин астрономов, географы призывают лишить Австралию статуса континента и признать е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островом.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Астроном Гриша Внеземельный обнаружил и ликвидировал сверхновую "ч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рную д</w:t>
      </w:r>
      <w:r w:rsidRPr="009E1E0D">
        <w:rPr>
          <w:rFonts w:ascii="Arial" w:hAnsi="Arial" w:cs="Arial"/>
          <w:sz w:val="24"/>
          <w:szCs w:val="24"/>
        </w:rPr>
        <w:t>ы</w:t>
      </w:r>
      <w:r w:rsidRPr="009E1E0D">
        <w:rPr>
          <w:rFonts w:ascii="Arial" w:hAnsi="Arial" w:cs="Arial"/>
          <w:sz w:val="24"/>
          <w:szCs w:val="24"/>
        </w:rPr>
        <w:t>ру" в сво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 пиджачном кармане. До момента ликвидации дыра успела бесследно погл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тить зарплату и премию за второй квартал незадачливого уч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ного. </w:t>
      </w:r>
    </w:p>
    <w:p w:rsidR="002560F5" w:rsidRPr="009E1E0D" w:rsidRDefault="002560F5" w:rsidP="00A0523E">
      <w:pPr>
        <w:spacing w:after="0"/>
        <w:ind w:firstLine="454"/>
        <w:jc w:val="right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© liveinternet.ru/users/greh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28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Встречаются две планеты, одна другой говорит: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Тут на мне цивилизация завелась, ты не знаешь, это чем-нибудь лечится?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Вторая ей отвечает: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Не обращай внимания, у меня пару миллионов лет назад такое было – прошло с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мо, и следа не осталось.</w:t>
      </w:r>
    </w:p>
    <w:p w:rsidR="002560F5" w:rsidRDefault="002560F5" w:rsidP="00A0523E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* * *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Сидят в бане «новые русские» и хвастаются друг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перед другом.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Братаны, – говорит один, обливаясь пивом. – Я сейчас себе такой огромный уч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сток на Луне за 2 миллиона баксов купил. Мне даже документ выдали на его 300-летнее вл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дение.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Эт 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, – хрипит другой, давясь копченой рыбой. – Вот я себе на Марсе десять гект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ров самой лучшей земли приобр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л. Теперь космонавты, прежде чем сядут на эту плане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>ку, у меня разрешения спросят…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А я у астрономов целый астероид выкупил, – сделав распальцовку, молвил третий. – Теперь он носит мо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имя и даже занес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 в Книгу небесных тел…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Вот вы эгоисты,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о себе и о себе думаете, – сказал четв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ртый, доставая из хал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та пистолет с глушителем. – Вот я для вас, пацаны, за 10 миллионов «зел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ных» место у Кремл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вской стены заказал</w:t>
      </w:r>
      <w:r>
        <w:rPr>
          <w:rFonts w:ascii="Arial" w:hAnsi="Arial" w:cs="Arial"/>
          <w:sz w:val="24"/>
          <w:szCs w:val="24"/>
        </w:rPr>
        <w:t>!</w:t>
      </w:r>
    </w:p>
    <w:p w:rsidR="002560F5" w:rsidRDefault="002560F5" w:rsidP="00A0523E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Ученые спорят о бесконечности </w:t>
      </w:r>
      <w:r>
        <w:rPr>
          <w:rFonts w:ascii="Arial" w:hAnsi="Arial" w:cs="Arial"/>
          <w:sz w:val="24"/>
          <w:szCs w:val="24"/>
        </w:rPr>
        <w:t>В</w:t>
      </w:r>
      <w:r w:rsidRPr="009E1E0D">
        <w:rPr>
          <w:rFonts w:ascii="Arial" w:hAnsi="Arial" w:cs="Arial"/>
          <w:sz w:val="24"/>
          <w:szCs w:val="24"/>
        </w:rPr>
        <w:t>селенной.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Математик: Вселенная бесконечна. Бер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 метр по прямой. Добавляем к нему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второй. И так далее. Бесконечна.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Физик: Не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так просто. Вы исходите из того, что пространство плоское.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А при опр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дел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нных значениях массы оно может иметь кривизну и быть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замкнутым.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Астроном: Ваш спор не имеет смысла! Нужно взять самый большой в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мире телескоп и посмотреть прямо перед собой.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Все</w:t>
      </w:r>
      <w:r>
        <w:rPr>
          <w:rFonts w:ascii="Arial" w:hAnsi="Arial" w:cs="Arial"/>
          <w:sz w:val="24"/>
          <w:szCs w:val="24"/>
        </w:rPr>
        <w:t xml:space="preserve"> (хором)</w:t>
      </w:r>
      <w:r w:rsidRPr="009E1E0D">
        <w:rPr>
          <w:rFonts w:ascii="Arial" w:hAnsi="Arial" w:cs="Arial"/>
          <w:sz w:val="24"/>
          <w:szCs w:val="24"/>
        </w:rPr>
        <w:t>: Ну и?</w:t>
      </w:r>
      <w:r>
        <w:rPr>
          <w:rFonts w:ascii="Arial" w:hAnsi="Arial" w:cs="Arial"/>
          <w:sz w:val="24"/>
          <w:szCs w:val="24"/>
        </w:rPr>
        <w:t>?!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Астроном: И если </w:t>
      </w:r>
      <w:r>
        <w:rPr>
          <w:rFonts w:ascii="Arial" w:hAnsi="Arial" w:cs="Arial"/>
          <w:sz w:val="24"/>
          <w:szCs w:val="24"/>
        </w:rPr>
        <w:t>В</w:t>
      </w:r>
      <w:r w:rsidRPr="009E1E0D">
        <w:rPr>
          <w:rFonts w:ascii="Arial" w:hAnsi="Arial" w:cs="Arial"/>
          <w:sz w:val="24"/>
          <w:szCs w:val="24"/>
        </w:rPr>
        <w:t>селенная замкнута – мы увидим собственную ж...!</w:t>
      </w:r>
    </w:p>
    <w:p w:rsidR="002560F5" w:rsidRDefault="002560F5" w:rsidP="00A0523E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Российские астрологи открыли новый знак зодиака – «лох». Что характерно, гор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скоп на каждый день одинаковый</w:t>
      </w:r>
      <w:r>
        <w:rPr>
          <w:rFonts w:ascii="Arial" w:hAnsi="Arial" w:cs="Arial"/>
          <w:sz w:val="24"/>
          <w:szCs w:val="24"/>
        </w:rPr>
        <w:t>.</w:t>
      </w:r>
    </w:p>
    <w:p w:rsidR="002560F5" w:rsidRDefault="002560F5" w:rsidP="00A0523E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* * *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На космодром приезжает новый русский: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Хочу полететь в космос. И без дураков: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ракету по моему заказу сделаете</w:t>
      </w:r>
      <w:r>
        <w:rPr>
          <w:rFonts w:ascii="Arial" w:hAnsi="Arial" w:cs="Arial"/>
          <w:sz w:val="24"/>
          <w:szCs w:val="24"/>
        </w:rPr>
        <w:t>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Вызывают генерального конструктора.</w:t>
      </w:r>
      <w:r>
        <w:rPr>
          <w:rFonts w:ascii="Arial" w:hAnsi="Arial" w:cs="Arial"/>
          <w:sz w:val="24"/>
          <w:szCs w:val="24"/>
        </w:rPr>
        <w:t xml:space="preserve"> Тот</w:t>
      </w:r>
      <w:r w:rsidRPr="00A0523E"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спрашивает</w:t>
      </w:r>
      <w:r>
        <w:rPr>
          <w:rFonts w:ascii="Arial" w:hAnsi="Arial" w:cs="Arial"/>
          <w:sz w:val="24"/>
          <w:szCs w:val="24"/>
        </w:rPr>
        <w:t>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Какие у вас пожелания?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Ну... полы чтоб из дуба, стены коврами оббей, сантехнику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итальянскую поставь и сауну, в натуре, обеспечь.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Хмм... постараемся. А сколько ступеней хотите,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чтобы в ракете было?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Ты чо, мужик? Дачу строишь? Ты мне с лифтом сделай!</w:t>
      </w:r>
    </w:p>
    <w:p w:rsidR="002560F5" w:rsidRDefault="002560F5" w:rsidP="00A0523E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Космонавт звонит в ЦУП: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Вы что, в натуре – совсем офигели?! Сидите, жрёте! А я – один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 xml:space="preserve"> – лечу к созве</w:t>
      </w:r>
      <w:r w:rsidRPr="009E1E0D">
        <w:rPr>
          <w:rFonts w:ascii="Arial" w:hAnsi="Arial" w:cs="Arial"/>
          <w:sz w:val="24"/>
          <w:szCs w:val="24"/>
        </w:rPr>
        <w:t>з</w:t>
      </w:r>
      <w:r w:rsidRPr="009E1E0D">
        <w:rPr>
          <w:rFonts w:ascii="Arial" w:hAnsi="Arial" w:cs="Arial"/>
          <w:sz w:val="24"/>
          <w:szCs w:val="24"/>
        </w:rPr>
        <w:t>дию Альдебарана!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>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ЦУП, отвлекаясь от банкета: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Вася, не горячись! Погоди, не уходи. Понимаешь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ну – нестыковочка вышла...</w:t>
      </w:r>
    </w:p>
    <w:p w:rsidR="002560F5" w:rsidRDefault="002560F5" w:rsidP="00A0523E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29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Московские губернские ведомости 1848 год.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Мещанина Никифора Никитина, за крамольные речи о пол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те на Луну,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сослать в киргизское поселение Байконур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>.</w:t>
      </w:r>
    </w:p>
    <w:p w:rsidR="002560F5" w:rsidRPr="009E1E0D" w:rsidRDefault="002560F5" w:rsidP="00A0523E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30" style="width:0;height:1.5pt" o:hralign="center" o:hrstd="t" o:hr="t" fillcolor="gray" stroked="f"/>
        </w:pic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Сколько времени в космическом безвоздушном пространстве может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находиться ч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ловек без скафандра?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Практически вечно.</w:t>
      </w:r>
    </w:p>
    <w:p w:rsidR="002560F5" w:rsidRPr="009E1E0D" w:rsidRDefault="002560F5" w:rsidP="00A0523E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Марс. Марсианин-папа – марсианину-сыну: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Сынок, ты хорошо в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л себя весь год и к рождеству получи</w:t>
      </w:r>
      <w:r>
        <w:rPr>
          <w:rFonts w:ascii="Arial" w:hAnsi="Arial" w:cs="Arial"/>
          <w:sz w:val="24"/>
          <w:szCs w:val="24"/>
        </w:rPr>
        <w:t>ш</w:t>
      </w:r>
      <w:r w:rsidRPr="009E1E0D">
        <w:rPr>
          <w:rFonts w:ascii="Arial" w:hAnsi="Arial" w:cs="Arial"/>
          <w:sz w:val="24"/>
          <w:szCs w:val="24"/>
        </w:rPr>
        <w:t>ь от Санта Клауса с С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верного полюса маленький подарок</w:t>
      </w:r>
      <w:r>
        <w:rPr>
          <w:rFonts w:ascii="Arial" w:hAnsi="Arial" w:cs="Arial"/>
          <w:sz w:val="24"/>
          <w:szCs w:val="24"/>
        </w:rPr>
        <w:t>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Па</w:t>
      </w:r>
      <w:r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во-первых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я уже большой и в сказки не верю. Во-вторых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его завут не Са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та, а NASA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и жив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 он не на Северном полюсе, а на Земле. И не пришл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т, а уже прислал мне блестящую машинку</w:t>
      </w:r>
      <w:r>
        <w:rPr>
          <w:rFonts w:ascii="Arial" w:hAnsi="Arial" w:cs="Arial"/>
          <w:sz w:val="24"/>
          <w:szCs w:val="24"/>
        </w:rPr>
        <w:t>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31" style="width:0;height:1.5pt" o:hralign="center" o:hrstd="t" o:hr="t" fillcolor="gray" stroked="f"/>
        </w:pic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Вчера у нас в универе выступал космонавт, дважды Герой Советского Союза Г. М. Гречко. Полтора часа встречи прошли соверешенно незаметно. Я бы слушал его и дол</w:t>
      </w:r>
      <w:r w:rsidRPr="009E1E0D">
        <w:rPr>
          <w:rFonts w:ascii="Arial" w:hAnsi="Arial" w:cs="Arial"/>
          <w:sz w:val="24"/>
          <w:szCs w:val="24"/>
        </w:rPr>
        <w:t>ь</w:t>
      </w:r>
      <w:r w:rsidRPr="009E1E0D">
        <w:rPr>
          <w:rFonts w:ascii="Arial" w:hAnsi="Arial" w:cs="Arial"/>
          <w:sz w:val="24"/>
          <w:szCs w:val="24"/>
        </w:rPr>
        <w:t>ше. Совершенно не выглядит на свои 76. Много шутит, прич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м многие шутки и байки, как он выразился, "непедагогичные". Далее – от лица Георгия Михайловича.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9E1E0D">
        <w:rPr>
          <w:rFonts w:ascii="Arial" w:hAnsi="Arial" w:cs="Arial"/>
          <w:b/>
          <w:sz w:val="24"/>
          <w:szCs w:val="24"/>
        </w:rPr>
        <w:t>История об элеутерококке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 Космосе нужно каждый день заниматься физкультурой по два часа. Для этого у нас есть специальные костюмы. Эти костюмы быстро изнашиваются, поэтому в пол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 их б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рут несколько. И вот, как-то раз, в сменном костюме для физкультуры мы нашли полут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ралитровую флягу с надписью "Элеутерококк Б" (энергетический состав). Но когда мы эту флягу открыли, то обнаружили там... коньяк! Мы посчитали, что можем каждый день п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ред сном выпивать по 8,5 грамм этого коньяка. Но смогли выпить только половину фляги. Остальное просто не получалось вылить! Ведь жидкость имеет такой же нулевой вес, как и воздух, поэтому не выливается. А если е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выдавливать, то она только смешиваются с воздухом в пену. Поэтому полфляги пришлось оставить там же, где мы е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и нашли.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Каково же было наше удивление, когда следующие космонавты вернулись на Землю и сказали нам, что допили коньяк! Как?!! Оказалось, они придумали способ. Один из них поднимался под потолок и брал флягу губами, а второй бил его по голове. Первый опу</w:t>
      </w:r>
      <w:r w:rsidRPr="009E1E0D"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кался вниз, а жидкость по инерции выливалась к нему в рот. Потом менялись местами. Как они сказали, «кроме высшего образования нужно иметь ещ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и хотя бы среднее соо</w:t>
      </w:r>
      <w:r w:rsidRPr="009E1E0D">
        <w:rPr>
          <w:rFonts w:ascii="Arial" w:hAnsi="Arial" w:cs="Arial"/>
          <w:sz w:val="24"/>
          <w:szCs w:val="24"/>
        </w:rPr>
        <w:t>б</w:t>
      </w:r>
      <w:r w:rsidRPr="009E1E0D">
        <w:rPr>
          <w:rFonts w:ascii="Arial" w:hAnsi="Arial" w:cs="Arial"/>
          <w:sz w:val="24"/>
          <w:szCs w:val="24"/>
        </w:rPr>
        <w:t>ражение».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9E1E0D">
        <w:rPr>
          <w:rFonts w:ascii="Arial" w:hAnsi="Arial" w:cs="Arial"/>
          <w:b/>
          <w:sz w:val="24"/>
          <w:szCs w:val="24"/>
        </w:rPr>
        <w:t>Непедагогичная история про женщин-космонавтов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Как-то раз пришли к нам две девушки. Хотим, говорят, стать космонавтами.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Позвали меня, как самого опытного, чтобы поговорил с ними и постарался переуб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 xml:space="preserve">дить. Захожу к ним, присаживаюсь рядом. Начинаю разговор.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Девушки, вы понимаете, что быть космонавтом очень сложно?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Да, конечно.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А вы знаете, что вам прид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тся проходить через сложнейшие тренировки и прове</w:t>
      </w:r>
      <w:r w:rsidRPr="009E1E0D">
        <w:rPr>
          <w:rFonts w:ascii="Arial" w:hAnsi="Arial" w:cs="Arial"/>
          <w:sz w:val="24"/>
          <w:szCs w:val="24"/>
        </w:rPr>
        <w:t>р</w:t>
      </w:r>
      <w:r w:rsidRPr="009E1E0D">
        <w:rPr>
          <w:rFonts w:ascii="Arial" w:hAnsi="Arial" w:cs="Arial"/>
          <w:sz w:val="24"/>
          <w:szCs w:val="24"/>
        </w:rPr>
        <w:t xml:space="preserve">ки?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Да, конечно, мы готовы.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Ну а вы думали о том, что вам прид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тся быть в космосе наедине с мужчинами? Вот представьте. Вы сидите в космическом корабле. Пространство – размером с "Запорожец". Сидите вы, между двух мужчин. И вам надо сходить в туалет. Вы сможете?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Я-то смогу. А вот смогут ли они?!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На это мне было ответить нечего. Взяли обеих. Обе стали космонавтами и летали в Космос. 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9E1E0D">
        <w:rPr>
          <w:rFonts w:ascii="Arial" w:hAnsi="Arial" w:cs="Arial"/>
          <w:b/>
          <w:sz w:val="24"/>
          <w:szCs w:val="24"/>
        </w:rPr>
        <w:t>История о тренировке на воде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Есть у нас специальная тренировка, которая происходит в море. Троих космонавтов в скафандрах сажают в маленькую закрытую капсулу. Находясь там, нужно снять скафан</w:t>
      </w:r>
      <w:r w:rsidRPr="009E1E0D">
        <w:rPr>
          <w:rFonts w:ascii="Arial" w:hAnsi="Arial" w:cs="Arial"/>
          <w:sz w:val="24"/>
          <w:szCs w:val="24"/>
        </w:rPr>
        <w:t>д</w:t>
      </w:r>
      <w:r w:rsidRPr="009E1E0D">
        <w:rPr>
          <w:rFonts w:ascii="Arial" w:hAnsi="Arial" w:cs="Arial"/>
          <w:sz w:val="24"/>
          <w:szCs w:val="24"/>
        </w:rPr>
        <w:t>ры, одеть специальные водные герметичные костюмы с надувными частями, выбраться в воду, пустить сигнальную ракету и подняться в спасательный вертол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т. Прич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 на капс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ле стоят несколько моряков, которые стараются е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как можно сильнее раскачивать. Нас было трое – двое русских и один индус. Мы постепенно снимаем скафандры и видим, что наш индус сначала бледнеет, потом синеет, потом зеленеет... и что его сейчас вырвет. А в маленькой и ужасно душной капсуле это будет страшно. Мы пытаемся вспомнить, как нужно себя вести в таких ситуациях.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Индус пытается глубоко дышать – не помогает, какая-то специальная гимнастика – тоже. Тогда я начинаю громко орать какую-то песню, остальные поддерживают. Индус п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степенно розовеет и приходит в себя. Так, горланя песни, мы переодеваемся и удачно выгружаемся в воду. Но ещ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хуже нам пришлось позже, в кабинете начальства. Оказыв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ется, в капсуле установлены микрофоны, с которых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переда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тся на корабль. Микр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фоны чувствительные, и отлично слышно даже ш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пот. Что творилось в рубке управления от нашего пения, можно себе представить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</w:t>
      </w:r>
    </w:p>
    <w:p w:rsidR="002560F5" w:rsidRPr="00E20FEC" w:rsidRDefault="002560F5" w:rsidP="009E1E0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  <w:lang w:val="en-GB"/>
        </w:rPr>
      </w:pPr>
      <w:r w:rsidRPr="00C15D10">
        <w:rPr>
          <w:rFonts w:ascii="Arial" w:hAnsi="Arial" w:cs="Arial"/>
          <w:sz w:val="24"/>
          <w:szCs w:val="24"/>
        </w:rPr>
        <w:pict>
          <v:rect id="_x0000_i1032" style="width:0;height:1.5pt" o:hralign="center" o:hrstd="t" o:hr="t" fillcolor="gray" stroked="f"/>
        </w:pic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Как-то дружба народов привела к тому, что вьетнамский космонавт Фам Туан сост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вил компанию нашему покорителю звездных пространств В. Горбатко. В точном соотве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>ствии с анекдотом, русский зв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здный воин обращался с вьетнамцем, мягко говоря, сни</w:t>
      </w:r>
      <w:r w:rsidRPr="009E1E0D"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ходительно. История умалчивает о фразах про "узкоглазую обезьяну", но если и не на языке, то в голове, похоже, что-то такое было. Прич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м не только у Горбатко, но и у ЦУПа.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Фам Туан почти сразу же стал жаловаться на Землю, что ему ничего важного не п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ручают делать, что его игнорируют, что в н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 не видят покорителя космоса и настоящего помощника; он жаловался, что Горбатко заставляет его делать всю 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рную работу на борту, а все интересные фиговины выделывает сам. Надо понимать, он так заколебал всех в ЦУПе своим ныть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м, что однажды ему сообщили: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Космонавт Фам Туан, для вас есть очень важное задание!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Восточный друг советского народа заметно оживился и превратился в само вним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 xml:space="preserve">ние.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Космонавт Фам Туан, – сказали ему из Центра управления пол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тами, – срочно п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 xml:space="preserve">рейдите во второй отсек.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Он переш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л.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Откройте шкаф №7.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Он открыл.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Достаньте синий ящик №5.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Он достал.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Откройте его. Видите банан?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Открыл. Увидел.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Очистите банан.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Наивная душа, он очистил. В предвкушении важнейшей миссии в истории космич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 xml:space="preserve">ского Вьетнама.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А теперь, – в ЦУПе, наверное, уже поднялось настроение, – передайте банан Го</w:t>
      </w:r>
      <w:r w:rsidRPr="009E1E0D">
        <w:rPr>
          <w:rFonts w:ascii="Arial" w:hAnsi="Arial" w:cs="Arial"/>
          <w:sz w:val="24"/>
          <w:szCs w:val="24"/>
        </w:rPr>
        <w:t>р</w:t>
      </w:r>
      <w:r w:rsidRPr="009E1E0D">
        <w:rPr>
          <w:rFonts w:ascii="Arial" w:hAnsi="Arial" w:cs="Arial"/>
          <w:sz w:val="24"/>
          <w:szCs w:val="24"/>
        </w:rPr>
        <w:t>батко...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GB"/>
        </w:rPr>
      </w:pPr>
      <w:r w:rsidRPr="00C15D10">
        <w:rPr>
          <w:rFonts w:ascii="Arial" w:hAnsi="Arial" w:cs="Arial"/>
          <w:sz w:val="24"/>
          <w:szCs w:val="24"/>
        </w:rPr>
        <w:pict>
          <v:rect id="_x0000_i1033" style="width:0;height:1.5pt" o:hralign="center" o:hrstd="t" o:hr="t" fillcolor="gray" stroked="f"/>
        </w:pic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Товарищи космонавты! После тренировки сматывайте свои кишки с центрифуги. Уважайте труд уборщицы!</w:t>
      </w:r>
      <w:r>
        <w:rPr>
          <w:rFonts w:ascii="Arial" w:hAnsi="Arial" w:cs="Arial"/>
          <w:sz w:val="24"/>
          <w:szCs w:val="24"/>
        </w:rPr>
        <w:t>»</w:t>
      </w:r>
    </w:p>
    <w:p w:rsidR="002560F5" w:rsidRPr="009E1E0D" w:rsidRDefault="002560F5" w:rsidP="00E20FEC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 вот п</w:t>
      </w:r>
      <w:r w:rsidRPr="009E1E0D">
        <w:rPr>
          <w:rFonts w:ascii="Arial" w:hAnsi="Arial" w:cs="Arial"/>
          <w:sz w:val="24"/>
          <w:szCs w:val="24"/>
        </w:rPr>
        <w:t>очему 12 апреля пьяные космонавты не бьют палатки и не купаются в фо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 xml:space="preserve">тане в парке Горького?! А также не пристают к испуганным прохожим с вопросом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Ты, б**, на к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кой орбите летал?</w:t>
      </w:r>
      <w:r>
        <w:rPr>
          <w:rFonts w:ascii="Arial" w:hAnsi="Arial" w:cs="Arial"/>
          <w:sz w:val="24"/>
          <w:szCs w:val="24"/>
        </w:rPr>
        <w:t>»</w:t>
      </w:r>
    </w:p>
    <w:p w:rsidR="002560F5" w:rsidRDefault="002560F5" w:rsidP="00E20FEC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34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Когда известный американский космонавт Армстронг ступил на луну, его первые сл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ва были легендарную фразой «Один шаг...» и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далее</w:t>
      </w:r>
      <w:r>
        <w:rPr>
          <w:rFonts w:ascii="Arial" w:hAnsi="Arial" w:cs="Arial"/>
          <w:sz w:val="24"/>
          <w:szCs w:val="24"/>
        </w:rPr>
        <w:t xml:space="preserve"> вы все знаете</w:t>
      </w:r>
      <w:r w:rsidRPr="009E1E0D">
        <w:rPr>
          <w:rFonts w:ascii="Arial" w:hAnsi="Arial" w:cs="Arial"/>
          <w:sz w:val="24"/>
          <w:szCs w:val="24"/>
        </w:rPr>
        <w:t>. Но второй фр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зой было: «Good luck, Mr. Kumpinski» (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Удачи Вам, мистер Кампински!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>).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Впоследствии многие журналисты задавали Армстронгу множество вопросов по п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воду этих таинственных слов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всем не давало покоя, кто же такой этот загадочный ми</w:t>
      </w:r>
      <w:r w:rsidRPr="009E1E0D"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 xml:space="preserve">тер Кампински, которому космонавт пожелал </w:t>
      </w:r>
      <w:r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</w:t>
      </w:r>
      <w:r w:rsidRPr="009E1E0D">
        <w:rPr>
          <w:rFonts w:ascii="Arial" w:hAnsi="Arial" w:cs="Arial"/>
          <w:sz w:val="24"/>
          <w:szCs w:val="24"/>
        </w:rPr>
        <w:t>ун</w:t>
      </w:r>
      <w:r>
        <w:rPr>
          <w:rFonts w:ascii="Arial" w:hAnsi="Arial" w:cs="Arial"/>
          <w:sz w:val="24"/>
          <w:szCs w:val="24"/>
        </w:rPr>
        <w:t>ы</w:t>
      </w:r>
      <w:r w:rsidRPr="009E1E0D">
        <w:rPr>
          <w:rFonts w:ascii="Arial" w:hAnsi="Arial" w:cs="Arial"/>
          <w:sz w:val="24"/>
          <w:szCs w:val="24"/>
        </w:rPr>
        <w:t xml:space="preserve"> удачи. Но Армстронг неизменно о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>вечал, что не может ничего сказать, потому что это – тайна, которая касается других л</w:t>
      </w:r>
      <w:r w:rsidRPr="009E1E0D">
        <w:rPr>
          <w:rFonts w:ascii="Arial" w:hAnsi="Arial" w:cs="Arial"/>
          <w:sz w:val="24"/>
          <w:szCs w:val="24"/>
        </w:rPr>
        <w:t>ю</w:t>
      </w:r>
      <w:r w:rsidRPr="009E1E0D">
        <w:rPr>
          <w:rFonts w:ascii="Arial" w:hAnsi="Arial" w:cs="Arial"/>
          <w:sz w:val="24"/>
          <w:szCs w:val="24"/>
        </w:rPr>
        <w:t>дей, и он унес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 е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с собой в могилу.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Прошло лет 30. На очередном банкете по поводу американского дня космонавтики изрядно пьяному Армстронгу журналисты вновь задают свой традиционный вопрос. </w:t>
      </w:r>
      <w:r>
        <w:rPr>
          <w:rFonts w:ascii="Arial" w:hAnsi="Arial" w:cs="Arial"/>
          <w:sz w:val="24"/>
          <w:szCs w:val="24"/>
        </w:rPr>
        <w:t xml:space="preserve">И </w:t>
      </w:r>
      <w:r w:rsidRPr="009E1E0D">
        <w:rPr>
          <w:rFonts w:ascii="Arial" w:hAnsi="Arial" w:cs="Arial"/>
          <w:sz w:val="24"/>
          <w:szCs w:val="24"/>
        </w:rPr>
        <w:t xml:space="preserve">Армстронг </w:t>
      </w:r>
      <w:r>
        <w:rPr>
          <w:rFonts w:ascii="Arial" w:hAnsi="Arial" w:cs="Arial"/>
          <w:sz w:val="24"/>
          <w:szCs w:val="24"/>
        </w:rPr>
        <w:t>наконец «раскололся»</w:t>
      </w:r>
      <w:r w:rsidRPr="009E1E0D">
        <w:rPr>
          <w:rFonts w:ascii="Arial" w:hAnsi="Arial" w:cs="Arial"/>
          <w:sz w:val="24"/>
          <w:szCs w:val="24"/>
        </w:rPr>
        <w:t>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Теперь я могу приоткрыть завесу тайны, потому что людей, которых это касается, уже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равно нет в живых.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</w:t>
      </w:r>
      <w:r w:rsidRPr="009E1E0D">
        <w:rPr>
          <w:rFonts w:ascii="Arial" w:hAnsi="Arial" w:cs="Arial"/>
          <w:sz w:val="24"/>
          <w:szCs w:val="24"/>
        </w:rPr>
        <w:t>ак-то раз</w:t>
      </w:r>
      <w:r>
        <w:rPr>
          <w:rFonts w:ascii="Arial" w:hAnsi="Arial" w:cs="Arial"/>
          <w:sz w:val="24"/>
          <w:szCs w:val="24"/>
        </w:rPr>
        <w:t>, будучи ещё пацан</w:t>
      </w:r>
      <w:r w:rsidRPr="009E1E0D">
        <w:rPr>
          <w:rFonts w:ascii="Arial" w:hAnsi="Arial" w:cs="Arial"/>
          <w:sz w:val="24"/>
          <w:szCs w:val="24"/>
        </w:rPr>
        <w:t xml:space="preserve">ом, я играл в мяч на лужайке у своего дома, и </w:t>
      </w:r>
      <w:r>
        <w:rPr>
          <w:rFonts w:ascii="Arial" w:hAnsi="Arial" w:cs="Arial"/>
          <w:sz w:val="24"/>
          <w:szCs w:val="24"/>
        </w:rPr>
        <w:t xml:space="preserve">вдруг </w:t>
      </w:r>
      <w:r w:rsidRPr="009E1E0D">
        <w:rPr>
          <w:rFonts w:ascii="Arial" w:hAnsi="Arial" w:cs="Arial"/>
          <w:sz w:val="24"/>
          <w:szCs w:val="24"/>
        </w:rPr>
        <w:t>мяч случайно улетел к сосед</w:t>
      </w:r>
      <w:r>
        <w:rPr>
          <w:rFonts w:ascii="Arial" w:hAnsi="Arial" w:cs="Arial"/>
          <w:sz w:val="24"/>
          <w:szCs w:val="24"/>
        </w:rPr>
        <w:t>ям</w:t>
      </w:r>
      <w:r w:rsidRPr="009E1E0D">
        <w:rPr>
          <w:rFonts w:ascii="Arial" w:hAnsi="Arial" w:cs="Arial"/>
          <w:sz w:val="24"/>
          <w:szCs w:val="24"/>
        </w:rPr>
        <w:t xml:space="preserve">. Я побежал за ним и случайно стал свидетелем </w:t>
      </w:r>
      <w:r>
        <w:rPr>
          <w:rFonts w:ascii="Arial" w:hAnsi="Arial" w:cs="Arial"/>
          <w:sz w:val="24"/>
          <w:szCs w:val="24"/>
        </w:rPr>
        <w:t>перебранки</w:t>
      </w:r>
      <w:r w:rsidRPr="009E1E0D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Наши соседи</w:t>
      </w:r>
      <w:r w:rsidRPr="009E1E0D">
        <w:rPr>
          <w:rFonts w:ascii="Arial" w:hAnsi="Arial" w:cs="Arial"/>
          <w:sz w:val="24"/>
          <w:szCs w:val="24"/>
        </w:rPr>
        <w:t xml:space="preserve"> громко ссорились в доме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и жена в запале кричала мужу: «Оральный секс?! Я тебе устрою оральный секс, только если соседский мал</w:t>
      </w:r>
      <w:r w:rsidRPr="009E1E0D">
        <w:rPr>
          <w:rFonts w:ascii="Arial" w:hAnsi="Arial" w:cs="Arial"/>
          <w:sz w:val="24"/>
          <w:szCs w:val="24"/>
        </w:rPr>
        <w:t>ь</w:t>
      </w:r>
      <w:r w:rsidRPr="009E1E0D">
        <w:rPr>
          <w:rFonts w:ascii="Arial" w:hAnsi="Arial" w:cs="Arial"/>
          <w:sz w:val="24"/>
          <w:szCs w:val="24"/>
        </w:rPr>
        <w:t xml:space="preserve">чик на Луну полетит!!!» </w:t>
      </w:r>
      <w:r>
        <w:rPr>
          <w:rFonts w:ascii="Arial" w:hAnsi="Arial" w:cs="Arial"/>
          <w:sz w:val="24"/>
          <w:szCs w:val="24"/>
        </w:rPr>
        <w:t xml:space="preserve">М-да… Так вот, нашими </w:t>
      </w:r>
      <w:r w:rsidRPr="009E1E0D">
        <w:rPr>
          <w:rFonts w:ascii="Arial" w:hAnsi="Arial" w:cs="Arial"/>
          <w:sz w:val="24"/>
          <w:szCs w:val="24"/>
        </w:rPr>
        <w:t>сосед</w:t>
      </w:r>
      <w:r>
        <w:rPr>
          <w:rFonts w:ascii="Arial" w:hAnsi="Arial" w:cs="Arial"/>
          <w:sz w:val="24"/>
          <w:szCs w:val="24"/>
        </w:rPr>
        <w:t>ям</w:t>
      </w:r>
      <w:r w:rsidRPr="009E1E0D">
        <w:rPr>
          <w:rFonts w:ascii="Arial" w:hAnsi="Arial" w:cs="Arial"/>
          <w:sz w:val="24"/>
          <w:szCs w:val="24"/>
        </w:rPr>
        <w:t>и были мистер и миссис Кампински.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35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Среди всех космических курь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зов и розыгрышей первое место по праву принадлежит шутке Оуэна Гарриотта. В 1973 году он входил в экипаж американской орбитальной ста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ции "Скайлэб". Розыгрыш, который он устроил над офицером Центра управления пол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 xml:space="preserve">тами Робертом Криппеном, навечно вошёл в анналы космонавтики.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С собой в космос Гарриотт захватил диктофон, на который его супруга наговорила несколько заранее составленных фраз. Когда в один из дней оператор Роберт Криппен вышел на связь с орбитальной станцией, Гарриотт ждал у передатчика с диктофоном в руке. Между станцией и Центром управления состоялся следующий диалог: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"Скайлэб", это Хьюстон, ответьте.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Здравствуйте, Хьюстон, – бодрым женским голосом отозвалась станция. – Это "Скайлэб".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Земля после секундного колебания поинтересовалась: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Кто говорит?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Привет, Боб, – отозвалась станция. – Это Хелен, жена Оуэна.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Боб несколько секунд переваривал ответ, а затем с трудом выдавил: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Что ты там делаешь?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Я тут решила ребятам поесть принести.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свеженькое, – успокоил голос с орб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 xml:space="preserve">ты.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Ц</w:t>
      </w:r>
      <w:r>
        <w:rPr>
          <w:rFonts w:ascii="Arial" w:hAnsi="Arial" w:cs="Arial"/>
          <w:sz w:val="24"/>
          <w:szCs w:val="24"/>
        </w:rPr>
        <w:t>УП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</w:t>
      </w:r>
      <w:r w:rsidRPr="009E1E0D">
        <w:rPr>
          <w:rFonts w:ascii="Arial" w:hAnsi="Arial" w:cs="Arial"/>
          <w:sz w:val="24"/>
          <w:szCs w:val="24"/>
        </w:rPr>
        <w:t>молчал минут</w:t>
      </w:r>
      <w:r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, затем отключился. Видимо, у офицера связи сдали нервы.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36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На дворе 19хх год, СССР ещ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сил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 и могуч, на орбите крутится какая-то очередная станция, допустим «Мир». На станции обитают два человека. Каждый день в определ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ные часы станция связывается с ЦУПом и докладывает, какова осбстановка, выполняе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>ся ли план (работ) и если нет, то где именно нет и почему (связь с Землей – дело хлопо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>ное, и вот так просто поднять трубку и спросить, что делать, когда что-то не ясно, – не получается, вот и копят все несрочные вещи к очередному сеансу).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И вот 1-е апреля, на планете уже вечереет, оператор выходит на очередной сеанс связи. Тут стоит отметить, что на станции люди живут по часам – </w:t>
      </w:r>
      <w:r>
        <w:rPr>
          <w:rFonts w:ascii="Arial" w:hAnsi="Arial" w:cs="Arial"/>
          <w:sz w:val="24"/>
          <w:szCs w:val="24"/>
        </w:rPr>
        <w:t xml:space="preserve">не </w:t>
      </w:r>
      <w:r w:rsidRPr="009E1E0D">
        <w:rPr>
          <w:rFonts w:ascii="Arial" w:hAnsi="Arial" w:cs="Arial"/>
          <w:sz w:val="24"/>
          <w:szCs w:val="24"/>
        </w:rPr>
        <w:t>по дням. Из-за отс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ствия 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ткой границы между дн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 и ночью день как таковой обычно не отсекается, куда важнее знать, сколько времени</w:t>
      </w:r>
      <w:r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</w:rPr>
        <w:t xml:space="preserve"> Короче, космонавты о наступлени</w:t>
      </w:r>
      <w:r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 xml:space="preserve"> дня дурака </w:t>
      </w:r>
      <w:r>
        <w:rPr>
          <w:rFonts w:ascii="Arial" w:hAnsi="Arial" w:cs="Arial"/>
          <w:sz w:val="24"/>
          <w:szCs w:val="24"/>
        </w:rPr>
        <w:t>как-то п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за</w:t>
      </w:r>
      <w:r w:rsidRPr="009E1E0D">
        <w:rPr>
          <w:rFonts w:ascii="Arial" w:hAnsi="Arial" w:cs="Arial"/>
          <w:sz w:val="24"/>
          <w:szCs w:val="24"/>
        </w:rPr>
        <w:t>были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 xml:space="preserve"> скучающий оператор решает подколоть экипаж и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после заслушивания </w:t>
      </w:r>
      <w:r>
        <w:rPr>
          <w:rFonts w:ascii="Arial" w:hAnsi="Arial" w:cs="Arial"/>
          <w:sz w:val="24"/>
          <w:szCs w:val="24"/>
        </w:rPr>
        <w:t>пл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нового </w:t>
      </w:r>
      <w:r w:rsidRPr="009E1E0D">
        <w:rPr>
          <w:rFonts w:ascii="Arial" w:hAnsi="Arial" w:cs="Arial"/>
          <w:sz w:val="24"/>
          <w:szCs w:val="24"/>
        </w:rPr>
        <w:t>отч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та и сообщения очередных поправок к плану работ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добавляет: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И ещ</w:t>
      </w:r>
      <w:r>
        <w:rPr>
          <w:rFonts w:ascii="Arial" w:hAnsi="Arial" w:cs="Arial"/>
          <w:sz w:val="24"/>
          <w:szCs w:val="24"/>
        </w:rPr>
        <w:t>ё:</w:t>
      </w:r>
      <w:r w:rsidRPr="009E1E0D">
        <w:rPr>
          <w:rFonts w:ascii="Arial" w:hAnsi="Arial" w:cs="Arial"/>
          <w:sz w:val="24"/>
          <w:szCs w:val="24"/>
        </w:rPr>
        <w:t xml:space="preserve"> телеметрия нам не нравится, проветрите-ка станцию.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На станции, конечно же, полное недоумение. Следует вопрос: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А как, собсно, проветрить?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Ну, окно просто откройте, минут на 10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Космонавты</w:t>
      </w:r>
      <w:r>
        <w:rPr>
          <w:rFonts w:ascii="Arial" w:hAnsi="Arial" w:cs="Arial"/>
          <w:sz w:val="24"/>
          <w:szCs w:val="24"/>
        </w:rPr>
        <w:t xml:space="preserve"> напряглись, но,</w:t>
      </w:r>
      <w:r w:rsidRPr="009E1E0D">
        <w:rPr>
          <w:rFonts w:ascii="Arial" w:hAnsi="Arial" w:cs="Arial"/>
          <w:sz w:val="24"/>
          <w:szCs w:val="24"/>
        </w:rPr>
        <w:t xml:space="preserve"> поразмыслив, </w:t>
      </w:r>
      <w:r>
        <w:rPr>
          <w:rFonts w:ascii="Arial" w:hAnsi="Arial" w:cs="Arial"/>
          <w:sz w:val="24"/>
          <w:szCs w:val="24"/>
        </w:rPr>
        <w:t>таки</w:t>
      </w:r>
      <w:r w:rsidRPr="009E1E0D">
        <w:rPr>
          <w:rFonts w:ascii="Arial" w:hAnsi="Arial" w:cs="Arial"/>
          <w:sz w:val="24"/>
          <w:szCs w:val="24"/>
        </w:rPr>
        <w:t xml:space="preserve"> вспом</w:t>
      </w:r>
      <w:r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ли </w:t>
      </w:r>
      <w:r w:rsidRPr="009E1E0D">
        <w:rPr>
          <w:rFonts w:ascii="Arial" w:hAnsi="Arial" w:cs="Arial"/>
          <w:sz w:val="24"/>
          <w:szCs w:val="24"/>
        </w:rPr>
        <w:t>о перво</w:t>
      </w:r>
      <w:r>
        <w:rPr>
          <w:rFonts w:ascii="Arial" w:hAnsi="Arial" w:cs="Arial"/>
          <w:sz w:val="24"/>
          <w:szCs w:val="24"/>
        </w:rPr>
        <w:t>м</w:t>
      </w:r>
      <w:r w:rsidRPr="009E1E0D">
        <w:rPr>
          <w:rFonts w:ascii="Arial" w:hAnsi="Arial" w:cs="Arial"/>
          <w:sz w:val="24"/>
          <w:szCs w:val="24"/>
        </w:rPr>
        <w:t xml:space="preserve"> апреля и, с о</w:t>
      </w:r>
      <w:r w:rsidRPr="009E1E0D">
        <w:rPr>
          <w:rFonts w:ascii="Arial" w:hAnsi="Arial" w:cs="Arial"/>
          <w:sz w:val="24"/>
          <w:szCs w:val="24"/>
        </w:rPr>
        <w:t>б</w:t>
      </w:r>
      <w:r w:rsidRPr="009E1E0D">
        <w:rPr>
          <w:rFonts w:ascii="Arial" w:hAnsi="Arial" w:cs="Arial"/>
          <w:sz w:val="24"/>
          <w:szCs w:val="24"/>
        </w:rPr>
        <w:t>легчением вздохнув, рапортуют утвердительно, на 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 связь и завершае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>ся.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Наступает следующий сеанс связи (в ЦУПе, если быть точным, в это время уже ра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нее утро 2-го числа), как на грех заявляется проверяющая комиссия.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Стоят, слушают отч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 экипажа: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>бла-бла-бла выполнено по графику... выполнено... отложено согласно... самочу</w:t>
      </w:r>
      <w:r w:rsidRPr="009E1E0D">
        <w:rPr>
          <w:rFonts w:ascii="Arial" w:hAnsi="Arial" w:cs="Arial"/>
          <w:sz w:val="24"/>
          <w:szCs w:val="24"/>
        </w:rPr>
        <w:t>в</w:t>
      </w:r>
      <w:r w:rsidRPr="009E1E0D">
        <w:rPr>
          <w:rFonts w:ascii="Arial" w:hAnsi="Arial" w:cs="Arial"/>
          <w:sz w:val="24"/>
          <w:szCs w:val="24"/>
        </w:rPr>
        <w:t>ствие отличное... Станцию проветрили</w:t>
      </w:r>
      <w:r>
        <w:rPr>
          <w:rFonts w:ascii="Arial" w:hAnsi="Arial" w:cs="Arial"/>
          <w:sz w:val="24"/>
          <w:szCs w:val="24"/>
        </w:rPr>
        <w:t>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Глаза у комиссии лезут на лоб, оператор (уже сменившйися) с трудом сидит на стуле.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Что, простите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проветрили?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Станцию. Согласно дополнению к заданию, полученному на предыдущем сеансе.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Проветрили станцию? Как???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Открыли окно. На 10 минут. Согласно полученному распоряжению.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Теперь уже мрачно опухли в ЦУПе. Поскрипев мозгами, поняли, что ничего не поняли. ЦУП рапортует отбой и... начинается дикий шухер.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Разумеется, потом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разрулили. Что стало с шутником-оператором, история ума</w:t>
      </w:r>
      <w:r w:rsidRPr="009E1E0D">
        <w:rPr>
          <w:rFonts w:ascii="Arial" w:hAnsi="Arial" w:cs="Arial"/>
          <w:sz w:val="24"/>
          <w:szCs w:val="24"/>
        </w:rPr>
        <w:t>л</w:t>
      </w:r>
      <w:r w:rsidRPr="009E1E0D">
        <w:rPr>
          <w:rFonts w:ascii="Arial" w:hAnsi="Arial" w:cs="Arial"/>
          <w:sz w:val="24"/>
          <w:szCs w:val="24"/>
        </w:rPr>
        <w:t>чивает, а вот экипажу по возвращении вставили а</w:t>
      </w:r>
      <w:r>
        <w:rPr>
          <w:rFonts w:ascii="Arial" w:hAnsi="Arial" w:cs="Arial"/>
          <w:sz w:val="24"/>
          <w:szCs w:val="24"/>
        </w:rPr>
        <w:t>-</w:t>
      </w:r>
      <w:r w:rsidRPr="009E1E0D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-</w:t>
      </w:r>
      <w:r w:rsidRPr="009E1E0D">
        <w:rPr>
          <w:rFonts w:ascii="Arial" w:hAnsi="Arial" w:cs="Arial"/>
          <w:sz w:val="24"/>
          <w:szCs w:val="24"/>
        </w:rPr>
        <w:t>громного размера клизму. Как ск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зал главный: «За несвоевременные шутки при отягчающих обстоятельствах».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37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14 июня 1963 года в пол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 на пять суток отправился космонавт Быковский.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Вот о</w:t>
      </w:r>
      <w:r w:rsidRPr="009E1E0D">
        <w:rPr>
          <w:rFonts w:ascii="Arial" w:hAnsi="Arial" w:cs="Arial"/>
          <w:sz w:val="24"/>
          <w:szCs w:val="24"/>
        </w:rPr>
        <w:t>трывок из дневника генерала Каманина за 18.06.1963: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 xml:space="preserve">.. В 11:30 Москва передала нам сообщение о том, что Хабаровск по КВ принял от "Ястреба" тревожное донесение: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В 9 часов 5 минут был космический стук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>. Об этой р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диограмме немедленно доложили Тюлину и Корол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ву. Сергей Павлович попросил меня разобраться с этим донесением и переговорить с Быковским. Мы со специалистами раз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брали все возможные причины появления стука и для более обоснованного их определ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ния решили попросить "Ястреба" ответить на ряд вопросов. На мой первый вопрос о х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рактере стука, Валерий ответил, что он не понимает, о каком стуке ид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 речь. Я сказал ему, что речь ид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т о космическом стуке, который он слышал. Быковский расхохотался и сказал: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Был не стук, а стул, стул, понимаете?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 и добавил: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Я сходил по-большому, пок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кал, покакал, понимаете?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Этот ответ на КП был встречен гомерическим хохотом. Мы поздравили Быковского с "мировым рекордом" (он первым из людей сделал это в космосе) и пожелали ему счас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>ливого пол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та..</w:t>
      </w:r>
      <w:r>
        <w:rPr>
          <w:rFonts w:ascii="Arial" w:hAnsi="Arial" w:cs="Arial"/>
          <w:sz w:val="24"/>
          <w:szCs w:val="24"/>
        </w:rPr>
        <w:t>»</w:t>
      </w:r>
    </w:p>
    <w:p w:rsidR="002560F5" w:rsidRPr="00C16142" w:rsidRDefault="002560F5" w:rsidP="00C16142">
      <w:pPr>
        <w:spacing w:after="0"/>
        <w:ind w:firstLine="454"/>
        <w:jc w:val="right"/>
        <w:rPr>
          <w:rFonts w:ascii="Arial" w:hAnsi="Arial" w:cs="Arial"/>
          <w:sz w:val="20"/>
          <w:szCs w:val="20"/>
        </w:rPr>
      </w:pPr>
      <w:r w:rsidRPr="00C16142">
        <w:rPr>
          <w:rFonts w:ascii="Arial" w:hAnsi="Arial" w:cs="Arial"/>
          <w:sz w:val="20"/>
          <w:szCs w:val="20"/>
        </w:rPr>
        <w:t>Каманин Николай Петрович</w:t>
      </w:r>
    </w:p>
    <w:p w:rsidR="002560F5" w:rsidRPr="00C16142" w:rsidRDefault="002560F5" w:rsidP="00C16142">
      <w:pPr>
        <w:spacing w:after="0"/>
        <w:ind w:firstLine="454"/>
        <w:jc w:val="right"/>
        <w:rPr>
          <w:rFonts w:ascii="Arial" w:hAnsi="Arial" w:cs="Arial"/>
          <w:sz w:val="20"/>
          <w:szCs w:val="20"/>
        </w:rPr>
      </w:pPr>
      <w:r w:rsidRPr="00C16142">
        <w:rPr>
          <w:rFonts w:ascii="Arial" w:hAnsi="Arial" w:cs="Arial"/>
          <w:sz w:val="20"/>
          <w:szCs w:val="20"/>
        </w:rPr>
        <w:t>"СКРЫТЫЙ КОСМОС"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38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Помните космонавта Леонова? Это который первым вышел в открытый космос.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Приехал он как-то в наш городок (мы жив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 в Подмосковье), чтобы поставить или снять машину с уч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та.. Не суть. По этому поводу собрались они с начальником ГАИ и н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чальником милиции отметить коньячком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это дело. А, надо заметить, что жена у н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чальника ГАИ редкая стерва и скандалистка. Вот сидят они, тихонечко выпивают, беседы мужские ведут...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Тут с пинка распахивается дверь и влетает эта "мисс фурия"</w:t>
      </w:r>
      <w:r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</w:rPr>
        <w:t xml:space="preserve"> Крик и мат-перемат стоял такой, что чуть ст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кла не вышибло! Дав им всем на сборы секунду, она в</w:t>
      </w:r>
      <w:r w:rsidRPr="009E1E0D">
        <w:rPr>
          <w:rFonts w:ascii="Arial" w:hAnsi="Arial" w:cs="Arial"/>
          <w:sz w:val="24"/>
          <w:szCs w:val="24"/>
        </w:rPr>
        <w:t>ы</w:t>
      </w:r>
      <w:r w:rsidRPr="009E1E0D">
        <w:rPr>
          <w:rFonts w:ascii="Arial" w:hAnsi="Arial" w:cs="Arial"/>
          <w:sz w:val="24"/>
          <w:szCs w:val="24"/>
        </w:rPr>
        <w:t xml:space="preserve">скочила. Не забыв хлопнуть рюмашку и дверью.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Мужики опупевшие молчат. Оба как-то виновато смотрят на Леонова...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И тогда космонавт сказал: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Я когда в космос выходил, мне так страшно не было!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39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Совершенно реальная история из "Воспоминаний Космонавтов".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При подготовке к очередной экспедиции "Союз-ХХ" запускаемые товарищи решили, что на борту без спирта как-то не оно, долго думали, как пронести данный продукт с с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 xml:space="preserve">бой, и модифицировали бортжурнал так, чтобы в него влазила 2-литровая 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мкость спи</w:t>
      </w:r>
      <w:r w:rsidRPr="009E1E0D">
        <w:rPr>
          <w:rFonts w:ascii="Arial" w:hAnsi="Arial" w:cs="Arial"/>
          <w:sz w:val="24"/>
          <w:szCs w:val="24"/>
        </w:rPr>
        <w:t>р</w:t>
      </w:r>
      <w:r w:rsidRPr="009E1E0D">
        <w:rPr>
          <w:rFonts w:ascii="Arial" w:hAnsi="Arial" w:cs="Arial"/>
          <w:sz w:val="24"/>
          <w:szCs w:val="24"/>
        </w:rPr>
        <w:t>та. И вот пять минут до старта. Диспетчер провожает на поле космонавтов и вдруг накл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 xml:space="preserve">няется к капитану и </w:t>
      </w:r>
      <w:r>
        <w:rPr>
          <w:rFonts w:ascii="Arial" w:hAnsi="Arial" w:cs="Arial"/>
          <w:sz w:val="24"/>
          <w:szCs w:val="24"/>
        </w:rPr>
        <w:t>бормоче</w:t>
      </w:r>
      <w:r w:rsidRPr="009E1E0D">
        <w:rPr>
          <w:rFonts w:ascii="Arial" w:hAnsi="Arial" w:cs="Arial"/>
          <w:sz w:val="24"/>
          <w:szCs w:val="24"/>
        </w:rPr>
        <w:t>т: «Ребята, бортжурнал-то надо бы полней наливать, а то бул</w:t>
      </w:r>
      <w:r w:rsidRPr="009E1E0D">
        <w:rPr>
          <w:rFonts w:ascii="Arial" w:hAnsi="Arial" w:cs="Arial"/>
          <w:sz w:val="24"/>
          <w:szCs w:val="24"/>
        </w:rPr>
        <w:t>ь</w:t>
      </w:r>
      <w:r w:rsidRPr="009E1E0D">
        <w:rPr>
          <w:rFonts w:ascii="Arial" w:hAnsi="Arial" w:cs="Arial"/>
          <w:sz w:val="24"/>
          <w:szCs w:val="24"/>
        </w:rPr>
        <w:t>кает».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40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Армянское радио спрашивают: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Чем мой муж отличается от космонавта?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Армянское радио отвечает: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Космонавт знает своего дубл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ра, а ваш муж нет.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41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Все москвичи прекрасно знают памятник певому космонавту планеты Юрию Гагарину, на одноименной площади</w:t>
      </w:r>
      <w:r>
        <w:rPr>
          <w:rFonts w:ascii="Arial" w:hAnsi="Arial" w:cs="Arial"/>
          <w:sz w:val="24"/>
          <w:szCs w:val="24"/>
        </w:rPr>
        <w:t>:</w:t>
      </w:r>
      <w:r w:rsidRPr="009E1E0D">
        <w:rPr>
          <w:rFonts w:ascii="Arial" w:hAnsi="Arial" w:cs="Arial"/>
          <w:sz w:val="24"/>
          <w:szCs w:val="24"/>
        </w:rPr>
        <w:t xml:space="preserve"> внушительных размеров металличе</w:t>
      </w:r>
      <w:r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>ая</w:t>
      </w:r>
      <w:r w:rsidRPr="009E1E0D">
        <w:rPr>
          <w:rFonts w:ascii="Arial" w:hAnsi="Arial" w:cs="Arial"/>
          <w:sz w:val="24"/>
          <w:szCs w:val="24"/>
        </w:rPr>
        <w:t xml:space="preserve"> стелл</w:t>
      </w:r>
      <w:r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, на макушку которой водружена металлическая, опять же, статуя Гагарина. У подножья лежит шар, символизирующий спускаемый аппарат. Короче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памятник довольно страше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ный...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Так вот, про него в своё время ходил такой стишок:</w:t>
      </w:r>
    </w:p>
    <w:p w:rsidR="002560F5" w:rsidRPr="009E1E0D" w:rsidRDefault="002560F5" w:rsidP="00C16142">
      <w:pPr>
        <w:spacing w:after="0"/>
        <w:ind w:left="2340"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Москва ликуй!</w:t>
      </w:r>
    </w:p>
    <w:p w:rsidR="002560F5" w:rsidRPr="009E1E0D" w:rsidRDefault="002560F5" w:rsidP="00C16142">
      <w:pPr>
        <w:spacing w:after="0"/>
        <w:ind w:left="2340"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Тебе подарен</w:t>
      </w:r>
    </w:p>
    <w:p w:rsidR="002560F5" w:rsidRPr="009E1E0D" w:rsidRDefault="002560F5" w:rsidP="00C16142">
      <w:pPr>
        <w:spacing w:after="0"/>
        <w:ind w:left="2340"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Железный $$$</w:t>
      </w:r>
    </w:p>
    <w:p w:rsidR="002560F5" w:rsidRPr="009E1E0D" w:rsidRDefault="002560F5" w:rsidP="00C16142">
      <w:pPr>
        <w:spacing w:after="0"/>
        <w:ind w:left="2340"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На нём – Гагарин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42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Наши космонавты на орбите работают. Вдруг в иллюминатор стучится кто-то.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Посмотрели – батюшки, китаец!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Ты как сюда попал?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А </w:t>
      </w:r>
      <w:r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 xml:space="preserve"> нов</w:t>
      </w:r>
      <w:r>
        <w:rPr>
          <w:rFonts w:ascii="Arial" w:hAnsi="Arial" w:cs="Arial"/>
          <w:sz w:val="24"/>
          <w:szCs w:val="24"/>
        </w:rPr>
        <w:t>ы</w:t>
      </w:r>
      <w:r w:rsidRPr="009E1E0D">
        <w:rPr>
          <w:rFonts w:ascii="Arial" w:hAnsi="Arial" w:cs="Arial"/>
          <w:sz w:val="24"/>
          <w:szCs w:val="24"/>
        </w:rPr>
        <w:t>я китас</w:t>
      </w:r>
      <w:r>
        <w:rPr>
          <w:rFonts w:ascii="Arial" w:hAnsi="Arial" w:cs="Arial"/>
          <w:sz w:val="24"/>
          <w:szCs w:val="24"/>
        </w:rPr>
        <w:t>ь</w:t>
      </w:r>
      <w:r w:rsidRPr="009E1E0D">
        <w:rPr>
          <w:rFonts w:ascii="Arial" w:hAnsi="Arial" w:cs="Arial"/>
          <w:sz w:val="24"/>
          <w:szCs w:val="24"/>
        </w:rPr>
        <w:t>кая т</w:t>
      </w:r>
      <w:r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хн</w:t>
      </w:r>
      <w:r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логия: товарися на товарися, товарися на товарися и… драстуй</w:t>
      </w:r>
      <w:r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е товариси!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43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Юрий Артюхин увлеч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нно работал с бортовым телескопом. Вдруг резкий звук. Об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рачивается – дух захватило: прямо на него летит… Баба Яга. Это командир – Павел П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пович – решил немного развлечь своего товарища. Соответственно «приодевшись» и н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дев маску, он оседлал пылесос и прокатился по орбитальной станции.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С тех пор катание на пылесосах стало одним из любимых развлечений космонавтов. 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На первых порах успехи не баловали ракетчиков. Трудные послевоенные годы. Н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пряж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нная обстановка. Напряж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нная работа. Но и тогда шутка ценилась и, если она была к месту, принималась даже на серь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зном совещании.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Генеральный конструктор Семен Алексеевич Лавочкин открывает совещание: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Товарищи! Вот наше изделие упало, как только перевалило за забор. Давайте пр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думаем мероприятия, которые следует провести, чтобы машина летала дальше…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Специалист по системе управления: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Необходимо повторить огневые испытания двигателя.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Специалист по двигателю: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Следует провести доработки системы управления.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Вста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 проектант Ромуальд Арефьев: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Предлагаю подальше отнести забор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Рассказывает астронавт Вэнс Бранд: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Перед совместным пол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том «Союза» и «Аполлона» я попросил свою дочку Стеф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нию записать на пл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нку женский смех и взвизгивания на фоне звука льющейся воды. Стефания сделала такую запись со своей подругой. Вместе с музыкальными записями мы взяли эту пл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нку на борт «Аполлона». После нескольких дней напряж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нной, но плод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творной совместной работы настало время расставания. Корабли разошлись, и вскоре «Союз» уже летел над Тихим океаном в нескольких сотнях километров от «Аполлона». Тут-то мы и решили прокрутить пленку Стефании для экипажа «Союза».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Держа магнитофон перед микрофоно</w:t>
      </w:r>
      <w:r>
        <w:rPr>
          <w:rFonts w:ascii="Arial" w:hAnsi="Arial" w:cs="Arial"/>
          <w:sz w:val="24"/>
          <w:szCs w:val="24"/>
        </w:rPr>
        <w:t>м</w:t>
      </w:r>
      <w:r w:rsidRPr="009E1E0D">
        <w:rPr>
          <w:rFonts w:ascii="Arial" w:hAnsi="Arial" w:cs="Arial"/>
          <w:sz w:val="24"/>
          <w:szCs w:val="24"/>
        </w:rPr>
        <w:t>, я вызвал на связь Алексея Леонова и Вал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 xml:space="preserve">рия Беляева. Помню, я сказал приблизительно такую фразу: «Мы душ принимаем. А вы что делаете?»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Губарев и Гречко состыковались на сво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 «Союзе-17» с орбитальной станцией «С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лют-4». Открывают люк, вплывают в станцию и им бросается в глаза плакат: «При входе в дом вытирайте ноги» – вес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лый привет от друзей, монтировавших и запускавших «С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 xml:space="preserve">лют-4».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Одна из традиций, которую соблюдают экипажи, это обязанность подарить своему инструктору по возвращении на Землю что-нибудь из вещей, побывавших в космосе. Обычно космонавты дарят свои часы.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вот за двое суток до посадки Владимир Ляхов потерял на станции свои наручные часы. В принципе, это не сложно, так как в невесомости воздушные потоки вентиляторов могут занести любую вещь куда угодно. А из-за огромной захламленности станции найти что-либо чрезвычайно трудно.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И каждую свободную минуту Ляхов посвящал поискам, о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>кручивая панели внутренней обивки станции, за которыми часы могли оказаться по воле вентиляции.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вот осталась последняя панель, за которой он ещ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не искал. Крепилась она более чем на пятидесяти болтах. Ляхов раскручивал их несколько часов. А когда открыл панель, обнаружил записку на лейкопластыре: «Здесь я уже искал. Ковал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нок!»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Часы свои Ляхов так и не наш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л.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Был на борту такой случай, – рассказывает космонавт П. Попович. – После напр</w:t>
      </w:r>
      <w:r w:rsidRPr="009E1E0D">
        <w:rPr>
          <w:rFonts w:ascii="Arial" w:hAnsi="Arial" w:cs="Arial"/>
          <w:sz w:val="24"/>
          <w:szCs w:val="24"/>
        </w:rPr>
        <w:t>я</w:t>
      </w:r>
      <w:r w:rsidRPr="009E1E0D">
        <w:rPr>
          <w:rFonts w:ascii="Arial" w:hAnsi="Arial" w:cs="Arial"/>
          <w:sz w:val="24"/>
          <w:szCs w:val="24"/>
        </w:rPr>
        <w:t>ж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нного трудового дня я 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г, почитал немного и тут же заснул. Часа через два сквозь входной канал кто-то проникает на станцию, подкрадывается ко мне и… начинает драт</w:t>
      </w:r>
      <w:r w:rsidRPr="009E1E0D">
        <w:rPr>
          <w:rFonts w:ascii="Arial" w:hAnsi="Arial" w:cs="Arial"/>
          <w:sz w:val="24"/>
          <w:szCs w:val="24"/>
        </w:rPr>
        <w:t>ь</w:t>
      </w:r>
      <w:r w:rsidRPr="009E1E0D">
        <w:rPr>
          <w:rFonts w:ascii="Arial" w:hAnsi="Arial" w:cs="Arial"/>
          <w:sz w:val="24"/>
          <w:szCs w:val="24"/>
        </w:rPr>
        <w:t>ся! Он наотмашь со страшной силой бь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 меня по лицу: по одной щеке, по другой. Раз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меется, я сдачи пока не даю, хочу рассмотреть, кто это: человек или инопланетянин. Если приш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лец, сберечь надо, для науки пригодится. Зову на помощь Юру Артюхина, своего напарника по второму пол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ту. Он что-то отвечает, но на выручку не спешит. А «приш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лец» продолжает меня избивать. Тогда я не вытерпел, изловчился, развернулся и… о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>крыл глаза. Оказывается, книга, которую я читал перед сном, плавает в воздухе, а вет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рок от вентиляции листает е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страницы, и они бьют меня по лицу. </w:t>
      </w:r>
    </w:p>
    <w:p w:rsidR="002560F5" w:rsidRPr="00B74454" w:rsidRDefault="002560F5" w:rsidP="00B74454">
      <w:pPr>
        <w:spacing w:after="0"/>
        <w:ind w:firstLine="454"/>
        <w:jc w:val="right"/>
        <w:rPr>
          <w:rFonts w:ascii="Arial" w:hAnsi="Arial" w:cs="Arial"/>
          <w:i/>
          <w:sz w:val="24"/>
          <w:szCs w:val="24"/>
        </w:rPr>
      </w:pPr>
      <w:r w:rsidRPr="00B74454">
        <w:rPr>
          <w:rFonts w:ascii="Arial" w:hAnsi="Arial" w:cs="Arial"/>
          <w:i/>
          <w:sz w:val="24"/>
          <w:szCs w:val="24"/>
        </w:rPr>
        <w:t>(Ю. Марков «Улыбки космоса», 1992г.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44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Если человечество решит посетить Марс, то готовить пол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 прид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тся всем миром. Деньги дадут арабы, ракеты построят немцы, электронику смонтируют японцы, траект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рию рассчитают американцы. Они же оснастят корпус ракеты рекламой кока-колы. Фра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цузы на это обидятся, но удовлетворятся созданием выкройки парадных скафандров. К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тайцы обеспечат массовость, швейцарцы – точность, англичане придут вовремя, а цыг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не опоздают. Жители Израиля объяснят, зачем нам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это нужно. А полетят россияне – 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рт его знает, какие на Марсе условия жизни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Ну, а выживут там украинцы, пробра</w:t>
      </w:r>
      <w:r w:rsidRPr="009E1E0D">
        <w:rPr>
          <w:rFonts w:ascii="Arial" w:hAnsi="Arial" w:cs="Arial"/>
          <w:sz w:val="24"/>
          <w:szCs w:val="24"/>
        </w:rPr>
        <w:t>в</w:t>
      </w:r>
      <w:r w:rsidRPr="009E1E0D">
        <w:rPr>
          <w:rFonts w:ascii="Arial" w:hAnsi="Arial" w:cs="Arial"/>
          <w:sz w:val="24"/>
          <w:szCs w:val="24"/>
        </w:rPr>
        <w:t>шиеся в марсол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 нелегально.</w:t>
      </w:r>
    </w:p>
    <w:p w:rsidR="002560F5" w:rsidRDefault="002560F5" w:rsidP="00B74454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Срочно! Получено и расшифровано первое послание Братьев по Разуму: «Это дейс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>вительно работает! Отправьте 5*10</w:t>
      </w:r>
      <w:r w:rsidRPr="009E1E0D">
        <w:rPr>
          <w:rFonts w:ascii="Arial" w:hAnsi="Arial" w:cs="Arial"/>
          <w:sz w:val="24"/>
          <w:szCs w:val="24"/>
          <w:vertAlign w:val="superscript"/>
        </w:rPr>
        <w:t>50</w:t>
      </w:r>
      <w:r w:rsidRPr="009E1E0D">
        <w:rPr>
          <w:rFonts w:ascii="Arial" w:hAnsi="Arial" w:cs="Arial"/>
          <w:sz w:val="24"/>
          <w:szCs w:val="24"/>
        </w:rPr>
        <w:t xml:space="preserve"> атомов водорода в каждую из нижеперечисленных зв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здных систем, потом впишите свою зв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здную систему в начало списка и вычеркните ту, что стоит в конце, затем разошлите это сообщение ещ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в 100 зв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здных систем. При выполнении данных условий мы гарантируем, что в течение 0,25 оборота галактики вы получите взамен количество водорода, достаточное для поддержания жизни вашей ц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вилизации до тех пор, пока энтропия не достигнет своего максимального значения».</w:t>
      </w:r>
    </w:p>
    <w:p w:rsidR="002560F5" w:rsidRDefault="002560F5" w:rsidP="00B74454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НАСА придумало пушку, которую заряжали тушками куриц и палили по ветровым ст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клам самол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тов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на предмет проверки их прочности при столкновении с птицами. З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ряд расчитывали так, чтобы скорость курицы соответствовала скорости самол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та на взл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те/посадке. Об испытаниях узнали англичане и загорелись проверить свой скорос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>ной экспресс на то же самое. НАСА послала им пушку. Испытания. Выстрел. Курица ра</w:t>
      </w:r>
      <w:r w:rsidRPr="009E1E0D">
        <w:rPr>
          <w:rFonts w:ascii="Arial" w:hAnsi="Arial" w:cs="Arial"/>
          <w:sz w:val="24"/>
          <w:szCs w:val="24"/>
        </w:rPr>
        <w:t>з</w:t>
      </w:r>
      <w:r w:rsidRPr="009E1E0D">
        <w:rPr>
          <w:rFonts w:ascii="Arial" w:hAnsi="Arial" w:cs="Arial"/>
          <w:sz w:val="24"/>
          <w:szCs w:val="24"/>
        </w:rPr>
        <w:t>бивает особо прочное ветровое стекло в мелкую пыль, пробивает приборную доску, сш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бает кресло машиниста и влипает в заднюю стенку кабины. Охреневшие англичане пос</w:t>
      </w:r>
      <w:r w:rsidRPr="009E1E0D">
        <w:rPr>
          <w:rFonts w:ascii="Arial" w:hAnsi="Arial" w:cs="Arial"/>
          <w:sz w:val="24"/>
          <w:szCs w:val="24"/>
        </w:rPr>
        <w:t>ы</w:t>
      </w:r>
      <w:r w:rsidRPr="009E1E0D">
        <w:rPr>
          <w:rFonts w:ascii="Arial" w:hAnsi="Arial" w:cs="Arial"/>
          <w:sz w:val="24"/>
          <w:szCs w:val="24"/>
        </w:rPr>
        <w:t>лают в НАСА отч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 об испытаниях вместе с химическим составом стекла и констру</w:t>
      </w:r>
      <w:r w:rsidRPr="009E1E0D">
        <w:rPr>
          <w:rFonts w:ascii="Arial" w:hAnsi="Arial" w:cs="Arial"/>
          <w:sz w:val="24"/>
          <w:szCs w:val="24"/>
        </w:rPr>
        <w:t>к</w:t>
      </w:r>
      <w:r w:rsidRPr="009E1E0D">
        <w:rPr>
          <w:rFonts w:ascii="Arial" w:hAnsi="Arial" w:cs="Arial"/>
          <w:sz w:val="24"/>
          <w:szCs w:val="24"/>
        </w:rPr>
        <w:t>цией окна с просьбой дать объяснения и рекоменд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 xml:space="preserve">ции.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Ответ от НАСА уместился в одну строчку: «Разморозьте курицу».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45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Один из проектов как выжить после апокалипсиса.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Профессор из Европейского Космического Агентства Бернард Фоинг предлагает разместить на Луне радиопередатчики, которые будут транслировать на Землю инфо</w:t>
      </w:r>
      <w:r w:rsidRPr="009E1E0D">
        <w:rPr>
          <w:rFonts w:ascii="Arial" w:hAnsi="Arial" w:cs="Arial"/>
          <w:sz w:val="24"/>
          <w:szCs w:val="24"/>
        </w:rPr>
        <w:t>р</w:t>
      </w:r>
      <w:r w:rsidRPr="009E1E0D">
        <w:rPr>
          <w:rFonts w:ascii="Arial" w:hAnsi="Arial" w:cs="Arial"/>
          <w:sz w:val="24"/>
          <w:szCs w:val="24"/>
        </w:rPr>
        <w:t>мацию о ДНК живых существ, инструкции по выплавке металлов, данные по болезням и способам их лечения, агротехнические приемы и прочее.</w:t>
      </w:r>
      <w:r>
        <w:rPr>
          <w:rFonts w:ascii="Arial" w:hAnsi="Arial" w:cs="Arial"/>
          <w:sz w:val="24"/>
          <w:szCs w:val="24"/>
        </w:rPr>
        <w:t>»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Итак, одичавшему человечеству будут передаваться способы выплавки стали и п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 xml:space="preserve">садки пшеницы. Радиоволнами.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Где-то профессор нас кидает</w:t>
      </w:r>
      <w:r>
        <w:rPr>
          <w:rFonts w:ascii="Arial" w:hAnsi="Arial" w:cs="Arial"/>
          <w:sz w:val="24"/>
          <w:szCs w:val="24"/>
        </w:rPr>
        <w:t>..</w:t>
      </w:r>
      <w:r w:rsidRPr="009E1E0D">
        <w:rPr>
          <w:rFonts w:ascii="Arial" w:hAnsi="Arial" w:cs="Arial"/>
          <w:sz w:val="24"/>
          <w:szCs w:val="24"/>
        </w:rPr>
        <w:t>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46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Мой отец работал в одной структуре, напрямую связ</w:t>
      </w:r>
      <w:r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 xml:space="preserve">нной с космонавтикой. Сколько "космонавтских" баек я от него в детстве слышала! Некоторые из них: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Первая. Очередная экспедиция посещения на борт орбитальной станции "Салют-6". На Землю переда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тся прямая "картинка" со станции, о торжественном прибытии косм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 xml:space="preserve">навтов. Открывается люк. Вплывает одна фигура, вторая... третья. </w:t>
      </w:r>
      <w:r>
        <w:rPr>
          <w:rFonts w:ascii="Arial" w:hAnsi="Arial" w:cs="Arial"/>
          <w:sz w:val="24"/>
          <w:szCs w:val="24"/>
        </w:rPr>
        <w:t>В</w:t>
      </w:r>
      <w:r w:rsidRPr="009E1E0D">
        <w:rPr>
          <w:rFonts w:ascii="Arial" w:hAnsi="Arial" w:cs="Arial"/>
          <w:sz w:val="24"/>
          <w:szCs w:val="24"/>
        </w:rPr>
        <w:t xml:space="preserve"> ЦУПе (центре управления пол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тами) – шок. </w:t>
      </w:r>
      <w:r>
        <w:rPr>
          <w:rFonts w:ascii="Arial" w:hAnsi="Arial" w:cs="Arial"/>
          <w:sz w:val="24"/>
          <w:szCs w:val="24"/>
        </w:rPr>
        <w:t xml:space="preserve">Ведь с </w:t>
      </w:r>
      <w:r w:rsidRPr="009E1E0D">
        <w:rPr>
          <w:rFonts w:ascii="Arial" w:hAnsi="Arial" w:cs="Arial"/>
          <w:sz w:val="24"/>
          <w:szCs w:val="24"/>
        </w:rPr>
        <w:t>космодрома стартовали двое!!! Оказ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лось, пустили между собой надутый запасной скафандр. Когда забрало гермошлема оп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щено, очень похоже на живого человека и так же д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ргается в невесомости…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Вторая. Неизвестно как, но с Земли в личных вещах экспедиция сумела протащить конъяк. В ЦУПе, прознав про это, всполошились: «Ребята, да если одна капля у вас у</w:t>
      </w:r>
      <w:r w:rsidRPr="009E1E0D">
        <w:rPr>
          <w:rFonts w:ascii="Arial" w:hAnsi="Arial" w:cs="Arial"/>
          <w:sz w:val="24"/>
          <w:szCs w:val="24"/>
        </w:rPr>
        <w:t>п</w:t>
      </w:r>
      <w:r w:rsidRPr="009E1E0D">
        <w:rPr>
          <w:rFonts w:ascii="Arial" w:hAnsi="Arial" w:cs="Arial"/>
          <w:sz w:val="24"/>
          <w:szCs w:val="24"/>
        </w:rPr>
        <w:t>лывет, и попадет на панель... (название панели с многочисленными контактами)... так знаете, что может быть?!» На что орбита резонно замечает: «Да кто ж ей даст уплыть!»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Третья. </w:t>
      </w:r>
      <w:r w:rsidRPr="009E1E0D">
        <w:rPr>
          <w:rFonts w:ascii="Arial" w:hAnsi="Arial" w:cs="Arial"/>
          <w:sz w:val="24"/>
          <w:szCs w:val="24"/>
        </w:rPr>
        <w:t>Из переговоров Земли с орбитой. ЦУП диктует расписание работы экипажа: «Девятнадцатого – переноска груза (с прибывшего транспортного "СОЮЗа ТМ"), двадц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того – п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реноска груза, двадцать первого – переноска груза...»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 орбиты грустно: «Похоже, вы там понаклали – таскать нам, не перетаскать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>"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47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Учусь в США. </w:t>
      </w:r>
      <w:r>
        <w:rPr>
          <w:rFonts w:ascii="Arial" w:hAnsi="Arial" w:cs="Arial"/>
          <w:sz w:val="24"/>
          <w:szCs w:val="24"/>
        </w:rPr>
        <w:t>Как-то</w:t>
      </w:r>
      <w:r w:rsidRPr="009E1E0D">
        <w:rPr>
          <w:rFonts w:ascii="Arial" w:hAnsi="Arial" w:cs="Arial"/>
          <w:sz w:val="24"/>
          <w:szCs w:val="24"/>
        </w:rPr>
        <w:t xml:space="preserve"> познакомился с одним забавным стариком – бывшим инжен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ром NASA, который принимал непосредственное участие в программе "Апо</w:t>
      </w:r>
      <w:r w:rsidRPr="009E1E0D">
        <w:rPr>
          <w:rFonts w:ascii="Arial" w:hAnsi="Arial" w:cs="Arial"/>
          <w:sz w:val="24"/>
          <w:szCs w:val="24"/>
        </w:rPr>
        <w:t>л</w:t>
      </w:r>
      <w:r w:rsidRPr="009E1E0D">
        <w:rPr>
          <w:rFonts w:ascii="Arial" w:hAnsi="Arial" w:cs="Arial"/>
          <w:sz w:val="24"/>
          <w:szCs w:val="24"/>
        </w:rPr>
        <w:t>лон", в т. ч. и в программе "Аполлон-Союз". Знавал Леонова со товарищи, и вообще сер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зно изучал с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 xml:space="preserve">ветскую космическую технику. Несколько </w:t>
      </w:r>
      <w:r>
        <w:rPr>
          <w:rFonts w:ascii="Arial" w:hAnsi="Arial" w:cs="Arial"/>
          <w:sz w:val="24"/>
          <w:szCs w:val="24"/>
        </w:rPr>
        <w:t xml:space="preserve">его </w:t>
      </w:r>
      <w:r w:rsidRPr="009E1E0D">
        <w:rPr>
          <w:rFonts w:ascii="Arial" w:hAnsi="Arial" w:cs="Arial"/>
          <w:sz w:val="24"/>
          <w:szCs w:val="24"/>
        </w:rPr>
        <w:t>баек (за техническую точность не руча</w:t>
      </w:r>
      <w:r w:rsidRPr="009E1E0D">
        <w:rPr>
          <w:rFonts w:ascii="Arial" w:hAnsi="Arial" w:cs="Arial"/>
          <w:sz w:val="24"/>
          <w:szCs w:val="24"/>
        </w:rPr>
        <w:t>ю</w:t>
      </w:r>
      <w:r w:rsidRPr="009E1E0D">
        <w:rPr>
          <w:rFonts w:ascii="Arial" w:hAnsi="Arial" w:cs="Arial"/>
          <w:sz w:val="24"/>
          <w:szCs w:val="24"/>
        </w:rPr>
        <w:t>сь):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Байка </w:t>
      </w:r>
      <w:r>
        <w:rPr>
          <w:rFonts w:ascii="Arial" w:hAnsi="Arial" w:cs="Arial"/>
          <w:sz w:val="24"/>
          <w:szCs w:val="24"/>
        </w:rPr>
        <w:t>1</w:t>
      </w:r>
      <w:r w:rsidRPr="009E1E0D">
        <w:rPr>
          <w:rFonts w:ascii="Arial" w:hAnsi="Arial" w:cs="Arial"/>
          <w:sz w:val="24"/>
          <w:szCs w:val="24"/>
        </w:rPr>
        <w:t xml:space="preserve">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Техническое оснащение корабля "Союз" значительно отставало от "Аполлона". Ос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 xml:space="preserve">бенно </w:t>
      </w:r>
      <w:r>
        <w:rPr>
          <w:rFonts w:ascii="Arial" w:hAnsi="Arial" w:cs="Arial"/>
          <w:sz w:val="24"/>
          <w:szCs w:val="24"/>
        </w:rPr>
        <w:t>э</w:t>
      </w:r>
      <w:r w:rsidRPr="009E1E0D">
        <w:rPr>
          <w:rFonts w:ascii="Arial" w:hAnsi="Arial" w:cs="Arial"/>
          <w:sz w:val="24"/>
          <w:szCs w:val="24"/>
        </w:rPr>
        <w:t>то касалось електроники и компьютеров. Да там вообще не было ко</w:t>
      </w:r>
      <w:r w:rsidRPr="009E1E0D">
        <w:rPr>
          <w:rFonts w:ascii="Arial" w:hAnsi="Arial" w:cs="Arial"/>
          <w:sz w:val="24"/>
          <w:szCs w:val="24"/>
        </w:rPr>
        <w:t>м</w:t>
      </w:r>
      <w:r w:rsidRPr="009E1E0D">
        <w:rPr>
          <w:rFonts w:ascii="Arial" w:hAnsi="Arial" w:cs="Arial"/>
          <w:sz w:val="24"/>
          <w:szCs w:val="24"/>
        </w:rPr>
        <w:t>пьютеров! Когда надо было включить двигатели, они не нажимали кнопку и не програ</w:t>
      </w:r>
      <w:r w:rsidRPr="009E1E0D">
        <w:rPr>
          <w:rFonts w:ascii="Arial" w:hAnsi="Arial" w:cs="Arial"/>
          <w:sz w:val="24"/>
          <w:szCs w:val="24"/>
        </w:rPr>
        <w:t>м</w:t>
      </w:r>
      <w:r w:rsidRPr="009E1E0D">
        <w:rPr>
          <w:rFonts w:ascii="Arial" w:hAnsi="Arial" w:cs="Arial"/>
          <w:sz w:val="24"/>
          <w:szCs w:val="24"/>
        </w:rPr>
        <w:t>мировали, как мы – нет! Они открывали коробку с рукоятками и рычагами, механически включали двиг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тель и по секундомеру отсчитывали секунды. При этом в навигации пол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гаясь на зв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зды и на информацию с Земли... Храбрые парни!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Помню, когда советские космонавты проходили тренировки на тренажерах "Аполл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на", их невозможно было оторвать – они забавлялись с нашими компьютерами и автом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 xml:space="preserve">тическими системами как мои внуки сейчас – с видеоиграми...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Кстати, для обеспечения стыковки "Союза" и "Аполлона" пришлось на "Союз" устан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вить американскую систему сближения. Да и магнитофон, на который записывалась т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 xml:space="preserve">леметрическая информация пришлось заменить нашим, американским...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Байка </w:t>
      </w:r>
      <w:r>
        <w:rPr>
          <w:rFonts w:ascii="Arial" w:hAnsi="Arial" w:cs="Arial"/>
          <w:sz w:val="24"/>
          <w:szCs w:val="24"/>
        </w:rPr>
        <w:t>2</w:t>
      </w:r>
      <w:r w:rsidRPr="009E1E0D">
        <w:rPr>
          <w:rFonts w:ascii="Arial" w:hAnsi="Arial" w:cs="Arial"/>
          <w:sz w:val="24"/>
          <w:szCs w:val="24"/>
        </w:rPr>
        <w:t xml:space="preserve">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Я облысел от стресса, который получил во время старта "Аполлона-12". Через минуту после отрыва от земли в ракету ударила молния, и вся электроника выключилась. Сгор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ло 120 предохранителей! И 20 минут астронавты были вынуждены лететь как ваши ко</w:t>
      </w:r>
      <w:r w:rsidRPr="009E1E0D"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 xml:space="preserve">монавты – вручную. Нам пришлось заново включать все системы, перепрограммировать их, говорить гироскопам где низ, где верх...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---------------------------------------------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9E1E0D">
        <w:rPr>
          <w:rFonts w:ascii="Arial" w:hAnsi="Arial" w:cs="Arial"/>
          <w:i/>
          <w:sz w:val="24"/>
          <w:szCs w:val="24"/>
        </w:rPr>
        <w:t xml:space="preserve">В общем, мне показавлось похожим на байду. Взлянул на обсуждение </w:t>
      </w:r>
      <w:r w:rsidRPr="009E1E0D">
        <w:rPr>
          <w:rFonts w:ascii="Arial" w:hAnsi="Arial" w:cs="Arial"/>
          <w:sz w:val="24"/>
          <w:szCs w:val="24"/>
        </w:rPr>
        <w:t>–</w:t>
      </w:r>
      <w:r w:rsidRPr="009E1E0D">
        <w:rPr>
          <w:rFonts w:ascii="Arial" w:hAnsi="Arial" w:cs="Arial"/>
          <w:i/>
          <w:sz w:val="24"/>
          <w:szCs w:val="24"/>
        </w:rPr>
        <w:t xml:space="preserve"> и точно! Оно интереснее истории : http://gb.verner.ru/gb/346368.html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48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Военное училище. Вводная лекция по внешней баллистике.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Преподаватель: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Движение тела в воздухе описывается системой из 6-ти дифференциальных ура</w:t>
      </w:r>
      <w:r w:rsidRPr="009E1E0D">
        <w:rPr>
          <w:rFonts w:ascii="Arial" w:hAnsi="Arial" w:cs="Arial"/>
          <w:sz w:val="24"/>
          <w:szCs w:val="24"/>
        </w:rPr>
        <w:t>в</w:t>
      </w:r>
      <w:r w:rsidRPr="009E1E0D">
        <w:rPr>
          <w:rFonts w:ascii="Arial" w:hAnsi="Arial" w:cs="Arial"/>
          <w:sz w:val="24"/>
          <w:szCs w:val="24"/>
        </w:rPr>
        <w:t xml:space="preserve">нений, поэтому точно решить эту задачу невозможно. А следовательно она решается только с высокой точностью приближения. Поняли?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Дружный кивок ста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пятидесяти рыл.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Препод: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Поэтому запишем: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Допустим, что Земля плоская и не вращается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Грустный голос с задней парты: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Дожили, блин. И на хрена тогда Джордано Бруно зажаривали?!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49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Рассказали коллеги.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 одном очень и очень техническом ВУЗе училась Блондинка</w:t>
      </w:r>
      <w:r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ж какой прихотью судьбы е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занесло к технарям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история умалчивает, но факт налицо – предстояло Бло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динке писать диплом, о 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 ей и сообщили на собрании пятикурсников. Из всего собр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ния она вынесла одну нехитрую, но правильную мысль: нужен научный руководитель. И взяла она быка за рога, т. е. сразу после собрания подлетела к молодому доценту и о</w:t>
      </w:r>
      <w:r w:rsidRPr="009E1E0D">
        <w:rPr>
          <w:rFonts w:ascii="Arial" w:hAnsi="Arial" w:cs="Arial"/>
          <w:sz w:val="24"/>
          <w:szCs w:val="24"/>
        </w:rPr>
        <w:t>б</w:t>
      </w:r>
      <w:r w:rsidRPr="009E1E0D">
        <w:rPr>
          <w:rFonts w:ascii="Arial" w:hAnsi="Arial" w:cs="Arial"/>
          <w:sz w:val="24"/>
          <w:szCs w:val="24"/>
        </w:rPr>
        <w:t>радовала его перспективой совместного написания диплома. Доцент крякнул, отв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л д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 xml:space="preserve">вушку в уголок и стал ей что-то втолковывать.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Далее случайный наблюдатель мог бы узреть следующее: стоит молодой доцент, т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хо что-то говорит студентке, а та сначала бледнеет, потом краснеет в свеклу, закрывает рот ладошкой, срывается и убегает в неизвестном направлении. Доцент, пожав плечами, направился в преподавательскую, где собирался скушать бутерброд, приготовленный з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 xml:space="preserve">ботливой женой, и обсудить с завкафедрой план публикаций. </w:t>
      </w:r>
      <w:r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о общение доцента с б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тербродом было прервано местной дамой пятидесяти с хвостиком лет, добр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вольно взявшей на себя роль блюстителя нравственности. Дама влетела в преподав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 xml:space="preserve">тельскую, изрыгая гнев, за дамой виднелась Блондинка.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Что вы себе позволяете, что вы предложили бедной девочке?! – дама гудела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как мощный трансформатор. 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Доцент честно ответил: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Как обычно</w:t>
      </w:r>
      <w:r>
        <w:rPr>
          <w:rFonts w:ascii="Arial" w:hAnsi="Arial" w:cs="Arial"/>
          <w:sz w:val="24"/>
          <w:szCs w:val="24"/>
        </w:rPr>
        <w:t>:</w:t>
      </w:r>
      <w:r w:rsidRPr="009E1E0D">
        <w:rPr>
          <w:rFonts w:ascii="Arial" w:hAnsi="Arial" w:cs="Arial"/>
          <w:sz w:val="24"/>
          <w:szCs w:val="24"/>
        </w:rPr>
        <w:t xml:space="preserve"> провести быстрое Фурье преобразование. 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Дама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хоть и была старой девой, блюстительницей и прочая, но ещ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она была докт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 xml:space="preserve">ром наук и, взяв полсекунды на размышление, ласковым, поучающим голосом выдала: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Ну как же так</w:t>
      </w:r>
      <w:r>
        <w:rPr>
          <w:rFonts w:ascii="Arial" w:hAnsi="Arial" w:cs="Arial"/>
          <w:sz w:val="24"/>
          <w:szCs w:val="24"/>
        </w:rPr>
        <w:t>! О</w:t>
      </w:r>
      <w:r w:rsidRPr="009E1E0D">
        <w:rPr>
          <w:rFonts w:ascii="Arial" w:hAnsi="Arial" w:cs="Arial"/>
          <w:sz w:val="24"/>
          <w:szCs w:val="24"/>
        </w:rPr>
        <w:t>на же маленькая, она пока этого делать не умеет</w:t>
      </w:r>
      <w:r>
        <w:rPr>
          <w:rFonts w:ascii="Arial" w:hAnsi="Arial" w:cs="Arial"/>
          <w:sz w:val="24"/>
          <w:szCs w:val="24"/>
        </w:rPr>
        <w:t>..</w:t>
      </w:r>
      <w:r w:rsidRPr="009E1E0D">
        <w:rPr>
          <w:rFonts w:ascii="Arial" w:hAnsi="Arial" w:cs="Arial"/>
          <w:sz w:val="24"/>
          <w:szCs w:val="24"/>
        </w:rPr>
        <w:t xml:space="preserve">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Завкафедрой хрюкнул в ча</w:t>
      </w:r>
      <w:r>
        <w:rPr>
          <w:rFonts w:ascii="Arial" w:hAnsi="Arial" w:cs="Arial"/>
          <w:sz w:val="24"/>
          <w:szCs w:val="24"/>
        </w:rPr>
        <w:t>й</w:t>
      </w:r>
      <w:r w:rsidRPr="009E1E0D">
        <w:rPr>
          <w:rFonts w:ascii="Arial" w:hAnsi="Arial" w:cs="Arial"/>
          <w:sz w:val="24"/>
          <w:szCs w:val="24"/>
        </w:rPr>
        <w:t>, сдерживаясь до последнего, сделал ручкой Блондинке на выход и только после этого загоготал. Говорят, присутствующие серь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зно оп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сались за сердце маститого научного работника, но ничего сделать не могли – сами ржали в г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лос.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50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История </w:t>
      </w:r>
      <w:r>
        <w:rPr>
          <w:rFonts w:ascii="Arial" w:hAnsi="Arial" w:cs="Arial"/>
          <w:sz w:val="24"/>
          <w:szCs w:val="24"/>
        </w:rPr>
        <w:t>В</w:t>
      </w:r>
      <w:r w:rsidRPr="009E1E0D">
        <w:rPr>
          <w:rFonts w:ascii="Arial" w:hAnsi="Arial" w:cs="Arial"/>
          <w:sz w:val="24"/>
          <w:szCs w:val="24"/>
        </w:rPr>
        <w:t>селенной в двух словах: «Водород - лёгкий газ без запаха, который при до</w:t>
      </w:r>
      <w:r w:rsidRPr="009E1E0D"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таточном количестве времени превращается в людей». (Э. Гаррисон).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51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Всем известна фраза «Каждый охотник желает знать где сидит фазан». Но не всем известна фраза для запоминания расположения планет в солнечной системе: «Можно Вылететь За Марс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Ювелирно Свернув У Нашей Планеты».</w:t>
      </w:r>
    </w:p>
    <w:p w:rsidR="002560F5" w:rsidRPr="009E1E0D" w:rsidRDefault="002560F5" w:rsidP="009A1CF0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К сожалению, сегодня многое вста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т с ног на голову.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На уроке говоришь про закон Гей-Люссака и слышишь ехидные смешки, Вместо "ви</w:t>
      </w:r>
      <w:r w:rsidRPr="009E1E0D">
        <w:rPr>
          <w:rFonts w:ascii="Arial" w:hAnsi="Arial" w:cs="Arial"/>
          <w:sz w:val="24"/>
          <w:szCs w:val="24"/>
        </w:rPr>
        <w:t>б</w:t>
      </w:r>
      <w:r w:rsidRPr="009E1E0D">
        <w:rPr>
          <w:rFonts w:ascii="Arial" w:hAnsi="Arial" w:cs="Arial"/>
          <w:sz w:val="24"/>
          <w:szCs w:val="24"/>
        </w:rPr>
        <w:t>ратор" используешь "осциллятор". Люди почти забыли, что "голубой" – это название цв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та с длиной волны около 500 нм.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т. д. и т. п.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52" style="width:0;height:1.5pt" o:hralign="center" o:hrstd="t" o:hr="t" fillcolor="gray" stroked="f"/>
        </w:pic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Вчера, без образования 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рной дыры, столкнулись 10</w:t>
      </w:r>
      <w:r w:rsidRPr="009A1CF0">
        <w:rPr>
          <w:rFonts w:ascii="Arial" w:hAnsi="Arial" w:cs="Arial"/>
          <w:sz w:val="24"/>
          <w:szCs w:val="24"/>
          <w:vertAlign w:val="superscript"/>
        </w:rPr>
        <w:t>30</w:t>
      </w:r>
      <w:r w:rsidRPr="009E1E0D">
        <w:rPr>
          <w:rFonts w:ascii="Arial" w:hAnsi="Arial" w:cs="Arial"/>
          <w:sz w:val="24"/>
          <w:szCs w:val="24"/>
        </w:rPr>
        <w:t xml:space="preserve"> протонов. Меньшая часть протонов – в виде столба, большая – в виде автомобиля Мазда.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53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 одной конторе прикручивали мы к астрономической программе плагин для упра</w:t>
      </w:r>
      <w:r w:rsidRPr="009E1E0D">
        <w:rPr>
          <w:rFonts w:ascii="Arial" w:hAnsi="Arial" w:cs="Arial"/>
          <w:sz w:val="24"/>
          <w:szCs w:val="24"/>
        </w:rPr>
        <w:t>в</w:t>
      </w:r>
      <w:r w:rsidRPr="009E1E0D">
        <w:rPr>
          <w:rFonts w:ascii="Arial" w:hAnsi="Arial" w:cs="Arial"/>
          <w:sz w:val="24"/>
          <w:szCs w:val="24"/>
        </w:rPr>
        <w:t>ления домашним телескопом. Прикрутили и поставили следить за какой-то зв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здочкой. А дело было в пятницу. За выходные телескоп честно сделал два оборота вокруг оси, о</w:t>
      </w:r>
      <w:r w:rsidRPr="009E1E0D">
        <w:rPr>
          <w:rFonts w:ascii="Arial" w:hAnsi="Arial" w:cs="Arial"/>
          <w:sz w:val="24"/>
          <w:szCs w:val="24"/>
        </w:rPr>
        <w:t>б</w:t>
      </w:r>
      <w:r w:rsidRPr="009E1E0D">
        <w:rPr>
          <w:rFonts w:ascii="Arial" w:hAnsi="Arial" w:cs="Arial"/>
          <w:sz w:val="24"/>
          <w:szCs w:val="24"/>
        </w:rPr>
        <w:t>мотал силовой кабель вокруг треноги, тренога сложилась, телескоп грохнутся и выдернул шнур питания из сети.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Люди! Не оставляйте телескопы в одиночестве, у них очень ранимая психика.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54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Найман и Бродский шли по Ленинграду. Дело было ночью. 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Интересно, где Южный Крест? – спросил вдруг Бродский.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(Как известно, Южный Крест находится в соответствующем полушарии.) 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Найман: 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Иосиф! Откройте словарь Брокгауза и Эфрона. Найдите там букву "А". Поищите слово "Астрономия".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Бродский: 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Вы тоже откройте словарь на букву "А". И поищите там слово "Астроумие".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55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Знакомая рассказала: Летом как-то стою в Чудове на автостанции и жду автобус в микрорайон. Народ рядом тоже жд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т. У столба стоят, покачиваясь, два пьяненьких муж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 xml:space="preserve">ка. Видимо, мера выпитого предполагала уже задушевную беседу, начало разговора я не слышала, но громкость стала увеличиваться, поэтому волей-неволей прислушалась. Один, качнувшись в сторону проезжей части, но вовремя ухватившись за столб и воздев указательный палец к небу глубокомысленно произнес: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А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потому, что все мы от обезьяны!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 Второй, с пол-минуты помолчав, с разворота лупит первого в морду, доба</w:t>
      </w:r>
      <w:r w:rsidRPr="009E1E0D">
        <w:rPr>
          <w:rFonts w:ascii="Arial" w:hAnsi="Arial" w:cs="Arial"/>
          <w:sz w:val="24"/>
          <w:szCs w:val="24"/>
        </w:rPr>
        <w:t>в</w:t>
      </w:r>
      <w:r w:rsidRPr="009E1E0D">
        <w:rPr>
          <w:rFonts w:ascii="Arial" w:hAnsi="Arial" w:cs="Arial"/>
          <w:sz w:val="24"/>
          <w:szCs w:val="24"/>
        </w:rPr>
        <w:t>ляет пинка уже упавшему и в гневе ор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т: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Это ты, сука, пи..., от обезьяны! А я, бл.., из космоса! Инопланетянины мы...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 Остановка "рухнула" от хохота! Чел недоуменно о</w:t>
      </w:r>
      <w:r w:rsidRPr="009E1E0D">
        <w:rPr>
          <w:rFonts w:ascii="Arial" w:hAnsi="Arial" w:cs="Arial"/>
          <w:sz w:val="24"/>
          <w:szCs w:val="24"/>
        </w:rPr>
        <w:t>б</w:t>
      </w:r>
      <w:r w:rsidRPr="009E1E0D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л всех взглядом, погрозил кому-то пальцем и удалился за угол с достоинством</w:t>
      </w:r>
      <w:r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</w:rPr>
        <w:t xml:space="preserve"> Леж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щий, громко матерясь,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-таки поднялся и попл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лся  за первым...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56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  <w:r w:rsidRPr="009E1E0D">
        <w:rPr>
          <w:rFonts w:ascii="Arial" w:hAnsi="Arial" w:cs="Arial"/>
          <w:sz w:val="24"/>
          <w:szCs w:val="24"/>
          <w:lang w:val="en-US"/>
        </w:rPr>
        <w:t>http://www.anekdot.ru/id/390305/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На этом Космодроме служат одни идиоты!!!</w:t>
      </w:r>
      <w:r>
        <w:rPr>
          <w:rFonts w:ascii="Arial" w:hAnsi="Arial" w:cs="Arial"/>
          <w:sz w:val="24"/>
          <w:szCs w:val="24"/>
        </w:rPr>
        <w:t>»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Это не я сказал, а большой начальник из Москвы, дважды нарвавшись на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строевом смотре на очень нестандартные ответы. Время было такое</w:t>
      </w:r>
      <w:r>
        <w:rPr>
          <w:rFonts w:ascii="Arial" w:hAnsi="Arial" w:cs="Arial"/>
          <w:sz w:val="24"/>
          <w:szCs w:val="24"/>
        </w:rPr>
        <w:t xml:space="preserve">: </w:t>
      </w:r>
      <w:r w:rsidRPr="009E1E0D">
        <w:rPr>
          <w:rFonts w:ascii="Arial" w:hAnsi="Arial" w:cs="Arial"/>
          <w:sz w:val="24"/>
          <w:szCs w:val="24"/>
        </w:rPr>
        <w:t>контракт для офицеров ещё не ввели, а служить уже никто не хотел. 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чтобы уволиться, надо было либо запить, либо забить. Или нахамить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очередному проверяющему из Москвы, это было вернее всего.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Первым был старший лейтенант, небритый, нестриженный и вместо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положенного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Жалоб и заявлений не имею!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 жалобно сказавший: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А почему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наш командир мой третий рапорт на увольнение порвал?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 Генерал к таким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вопросам не привык. Он вообще за час до этого впервые услышал, что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денежное довольствие уже полгода как не выплачивают и что не всем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военнослужащим это по душе. Поэтому побагравел он и грозно, но вежливо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спросил: 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Вы дурак, товарищ старший лейтенант?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«</w:t>
      </w:r>
      <w:r w:rsidRPr="009E1E0D">
        <w:rPr>
          <w:rFonts w:ascii="Arial" w:hAnsi="Arial" w:cs="Arial"/>
          <w:sz w:val="24"/>
          <w:szCs w:val="24"/>
        </w:rPr>
        <w:t>Так точно!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– радостно ответил старлей, – разрешите комиссоваться?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Следующая часть, куда направился генерал, занималась подготовкой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космических аппаратов (спутников). Там он решил провести опрос. Вопрос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он придумал заковыристый: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Почему спутники не падают?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 Вопрос ввергал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проверяемых в ступор, ибо во-первых, все лихорадочно вспоминали строевой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устав, а во-вторых, вопрос этот не столь прост, как кажется. Какой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спутник имеется в виду? На геостационарной, высокой или низкой о</w:t>
      </w:r>
      <w:r w:rsidRPr="009E1E0D">
        <w:rPr>
          <w:rFonts w:ascii="Arial" w:hAnsi="Arial" w:cs="Arial"/>
          <w:sz w:val="24"/>
          <w:szCs w:val="24"/>
        </w:rPr>
        <w:t>р</w:t>
      </w:r>
      <w:r w:rsidRPr="009E1E0D">
        <w:rPr>
          <w:rFonts w:ascii="Arial" w:hAnsi="Arial" w:cs="Arial"/>
          <w:sz w:val="24"/>
          <w:szCs w:val="24"/>
        </w:rPr>
        <w:t>бите? 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ещё много всяких "как, где и под каким углом?"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И это инженеры-испытатели!?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 – грозно произносил генерал, и переходил к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сл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 xml:space="preserve">дующему. </w:t>
      </w:r>
      <w:r>
        <w:rPr>
          <w:rFonts w:ascii="Arial" w:hAnsi="Arial" w:cs="Arial"/>
          <w:sz w:val="24"/>
          <w:szCs w:val="24"/>
        </w:rPr>
        <w:t xml:space="preserve">Наконец, кто-то </w:t>
      </w:r>
      <w:r w:rsidRPr="009E1E0D">
        <w:rPr>
          <w:rFonts w:ascii="Arial" w:hAnsi="Arial" w:cs="Arial"/>
          <w:sz w:val="24"/>
          <w:szCs w:val="24"/>
        </w:rPr>
        <w:t xml:space="preserve">дал </w:t>
      </w:r>
      <w:r>
        <w:rPr>
          <w:rFonts w:ascii="Arial" w:hAnsi="Arial" w:cs="Arial"/>
          <w:sz w:val="24"/>
          <w:szCs w:val="24"/>
        </w:rPr>
        <w:t xml:space="preserve">вполне </w:t>
      </w:r>
      <w:r w:rsidRPr="009E1E0D">
        <w:rPr>
          <w:rFonts w:ascii="Arial" w:hAnsi="Arial" w:cs="Arial"/>
          <w:sz w:val="24"/>
          <w:szCs w:val="24"/>
        </w:rPr>
        <w:t xml:space="preserve">развёрнутый ответ: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У спутников имеются такие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крылышки с размещёнными на них фотоэлементами. Так вот они ими машут, 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поэтому не падают!!!"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После чего генерал и выдал историческую фразу...</w:t>
      </w:r>
    </w:p>
    <w:p w:rsidR="002560F5" w:rsidRPr="009E1E0D" w:rsidRDefault="002560F5" w:rsidP="006D48E6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  <w:lang w:val="en-US"/>
        </w:rPr>
        <w:t>http</w:t>
      </w:r>
      <w:r w:rsidRPr="009E1E0D">
        <w:rPr>
          <w:rFonts w:ascii="Arial" w:hAnsi="Arial" w:cs="Arial"/>
          <w:sz w:val="24"/>
          <w:szCs w:val="24"/>
        </w:rPr>
        <w:t>://</w:t>
      </w:r>
      <w:r w:rsidRPr="009E1E0D">
        <w:rPr>
          <w:rFonts w:ascii="Arial" w:hAnsi="Arial" w:cs="Arial"/>
          <w:sz w:val="24"/>
          <w:szCs w:val="24"/>
          <w:lang w:val="en-US"/>
        </w:rPr>
        <w:t>www</w:t>
      </w:r>
      <w:r w:rsidRPr="009E1E0D"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  <w:lang w:val="en-US"/>
        </w:rPr>
        <w:t>anekdot</w:t>
      </w:r>
      <w:r w:rsidRPr="009E1E0D"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  <w:lang w:val="en-US"/>
        </w:rPr>
        <w:t>ru</w:t>
      </w:r>
      <w:r w:rsidRPr="009E1E0D">
        <w:rPr>
          <w:rFonts w:ascii="Arial" w:hAnsi="Arial" w:cs="Arial"/>
          <w:sz w:val="24"/>
          <w:szCs w:val="24"/>
        </w:rPr>
        <w:t>/</w:t>
      </w:r>
      <w:r w:rsidRPr="009E1E0D">
        <w:rPr>
          <w:rFonts w:ascii="Arial" w:hAnsi="Arial" w:cs="Arial"/>
          <w:sz w:val="24"/>
          <w:szCs w:val="24"/>
          <w:lang w:val="en-US"/>
        </w:rPr>
        <w:t>id</w:t>
      </w:r>
      <w:r w:rsidRPr="009E1E0D">
        <w:rPr>
          <w:rFonts w:ascii="Arial" w:hAnsi="Arial" w:cs="Arial"/>
          <w:sz w:val="24"/>
          <w:szCs w:val="24"/>
        </w:rPr>
        <w:t>/390306/ 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История произошла на Космодроме в начале 70-х, </w:t>
      </w:r>
      <w:r>
        <w:rPr>
          <w:rFonts w:ascii="Arial" w:hAnsi="Arial" w:cs="Arial"/>
          <w:sz w:val="24"/>
          <w:szCs w:val="24"/>
        </w:rPr>
        <w:t xml:space="preserve">а </w:t>
      </w:r>
      <w:r w:rsidRPr="009E1E0D">
        <w:rPr>
          <w:rFonts w:ascii="Arial" w:hAnsi="Arial" w:cs="Arial"/>
          <w:sz w:val="24"/>
          <w:szCs w:val="24"/>
        </w:rPr>
        <w:t>рассказал мне её отец,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служи</w:t>
      </w:r>
      <w:r w:rsidRPr="009E1E0D">
        <w:rPr>
          <w:rFonts w:ascii="Arial" w:hAnsi="Arial" w:cs="Arial"/>
          <w:sz w:val="24"/>
          <w:szCs w:val="24"/>
        </w:rPr>
        <w:t>в</w:t>
      </w:r>
      <w:r w:rsidRPr="009E1E0D">
        <w:rPr>
          <w:rFonts w:ascii="Arial" w:hAnsi="Arial" w:cs="Arial"/>
          <w:sz w:val="24"/>
          <w:szCs w:val="24"/>
        </w:rPr>
        <w:t>ший там в то время.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Ракеты не всегда выводят спутники на орбиту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– иногда падают. Хорошо, если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 Тихом океане. Но бывало и прямо рядом с площадкой, с которой её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запускают. Одну такую кр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савицу в пасмурный день запустили, скрылась она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 низкой облачности... на какой-то с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кунде полёта гул двигателей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внезапно стих, затем с небес раздался весьма необычный тарахтящий звук,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и вывалилась она из облачности обратно. Плашмя. В двух километрах от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казармы. Всё было, как положено, т. е. личный состав в казарме согласно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плана отсу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>ствовал. В одноэтажном здании, построенном в стиле "баракко",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вылетели стёкла, оско</w:t>
      </w:r>
      <w:r w:rsidRPr="009E1E0D">
        <w:rPr>
          <w:rFonts w:ascii="Arial" w:hAnsi="Arial" w:cs="Arial"/>
          <w:sz w:val="24"/>
          <w:szCs w:val="24"/>
        </w:rPr>
        <w:t>л</w:t>
      </w:r>
      <w:r w:rsidRPr="009E1E0D">
        <w:rPr>
          <w:rFonts w:ascii="Arial" w:hAnsi="Arial" w:cs="Arial"/>
          <w:sz w:val="24"/>
          <w:szCs w:val="24"/>
        </w:rPr>
        <w:t xml:space="preserve">ками посекло шторы и несколько подушек и одеял.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следующий день командир пострадавшего подразделения положил на стол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зам. по тылу акт о списании пострадавшего имущества. В акт они вместе со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старшиной внесли всё – от крыши и стен казармы до лопат и ломов.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А с ломами-то что случилось? – изумился зам. по тыл</w:t>
      </w:r>
      <w:r>
        <w:rPr>
          <w:rFonts w:ascii="Arial" w:hAnsi="Arial" w:cs="Arial"/>
          <w:sz w:val="24"/>
          <w:szCs w:val="24"/>
        </w:rPr>
        <w:t>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Согнулись от ударной волны! – прямо и честно глядя в глаза зам. по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тылу, ответил комбат.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Зам. по тыла поперхнулся и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подписал акт.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57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Тоже про Космодром, только про Байконур.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Какой-то</w:t>
      </w:r>
      <w:r w:rsidRPr="009E1E0D">
        <w:rPr>
          <w:rFonts w:ascii="Arial" w:hAnsi="Arial" w:cs="Arial"/>
          <w:sz w:val="24"/>
          <w:szCs w:val="24"/>
        </w:rPr>
        <w:t xml:space="preserve"> сержа</w:t>
      </w:r>
      <w:r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т решил на дембель привезти змею и заставил двоих молодых впоймать е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и засунуть в бутылку.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До госпиталя бо</w:t>
      </w:r>
      <w:r w:rsidRPr="009E1E0D">
        <w:rPr>
          <w:rFonts w:ascii="Arial" w:hAnsi="Arial" w:cs="Arial"/>
          <w:sz w:val="24"/>
          <w:szCs w:val="24"/>
        </w:rPr>
        <w:t>й</w:t>
      </w:r>
      <w:r w:rsidRPr="009E1E0D">
        <w:rPr>
          <w:rFonts w:ascii="Arial" w:hAnsi="Arial" w:cs="Arial"/>
          <w:sz w:val="24"/>
          <w:szCs w:val="24"/>
        </w:rPr>
        <w:t>цов довезти успели.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* </w:t>
      </w:r>
      <w:r w:rsidRPr="009E1E0D">
        <w:rPr>
          <w:rFonts w:ascii="Arial" w:hAnsi="Arial" w:cs="Arial"/>
          <w:sz w:val="24"/>
          <w:szCs w:val="24"/>
        </w:rPr>
        <w:t>Когда в сентябре 1983 на 1</w:t>
      </w:r>
      <w:r>
        <w:rPr>
          <w:rFonts w:ascii="Arial" w:hAnsi="Arial" w:cs="Arial"/>
          <w:sz w:val="24"/>
          <w:szCs w:val="24"/>
        </w:rPr>
        <w:t>-й</w:t>
      </w:r>
      <w:r w:rsidRPr="009E1E0D">
        <w:rPr>
          <w:rFonts w:ascii="Arial" w:hAnsi="Arial" w:cs="Arial"/>
          <w:sz w:val="24"/>
          <w:szCs w:val="24"/>
        </w:rPr>
        <w:t xml:space="preserve"> площадке гробанулся "Союз"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кинооператоры ломан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лись к стартовому столу (пл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нку у них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правда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потом конфисковали), </w:t>
      </w:r>
      <w:r>
        <w:rPr>
          <w:rFonts w:ascii="Arial" w:hAnsi="Arial" w:cs="Arial"/>
          <w:sz w:val="24"/>
          <w:szCs w:val="24"/>
        </w:rPr>
        <w:t xml:space="preserve">а </w:t>
      </w:r>
      <w:r w:rsidRPr="009E1E0D">
        <w:rPr>
          <w:rFonts w:ascii="Arial" w:hAnsi="Arial" w:cs="Arial"/>
          <w:sz w:val="24"/>
          <w:szCs w:val="24"/>
        </w:rPr>
        <w:t>наблюда</w:t>
      </w:r>
      <w:r>
        <w:rPr>
          <w:rFonts w:ascii="Arial" w:hAnsi="Arial" w:cs="Arial"/>
          <w:sz w:val="24"/>
          <w:szCs w:val="24"/>
        </w:rPr>
        <w:t>вшие</w:t>
      </w:r>
      <w:r w:rsidRPr="009E1E0D">
        <w:rPr>
          <w:rFonts w:ascii="Arial" w:hAnsi="Arial" w:cs="Arial"/>
          <w:sz w:val="24"/>
          <w:szCs w:val="24"/>
        </w:rPr>
        <w:t xml:space="preserve"> из бункера за стартом офицеры ломанулись в противоположном напр</w:t>
      </w:r>
      <w:r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влении, прич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 нек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торые умудрились перепрыгнуть забор из колючей проволоки высотой не менее 2м. Только на штанах дырки остались.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  <w:r w:rsidRPr="00C15D10">
        <w:rPr>
          <w:rFonts w:ascii="Arial" w:hAnsi="Arial" w:cs="Arial"/>
          <w:sz w:val="24"/>
          <w:szCs w:val="24"/>
        </w:rPr>
        <w:pict>
          <v:rect id="_x0000_i1058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Говорят, Гагарин как-то в компании грустно заметил: «Не знаю, кто я – первый косм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навт или последняя собака?».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59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Начало 80-х. Монголия. Город Арвай-Хээр (аймак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Уверхангай). В 10-ти километрах севернее (и чуть восточнее) находилась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военная база ГРУ Генштаба МО СССР. Отец служил, мать работала, я учился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 младших классах. База расп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лагалась у горы Цурцула. Так вот, на горе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был самый настоящий КАЛЕНДАРЬ, который отображал текущий день, месяц 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год! Все цифры были аккуратно выложены большими белыми досками и их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>лично видели с любого места военного городка. Наверное, наибольшую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пользу кале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дарь приносил офицерам, которые «после вчерашнего» забывали,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какой с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 xml:space="preserve">годня день.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Для нас, пацанов, наибол</w:t>
      </w:r>
      <w:r>
        <w:rPr>
          <w:rFonts w:ascii="Arial" w:hAnsi="Arial" w:cs="Arial"/>
          <w:sz w:val="24"/>
          <w:szCs w:val="24"/>
        </w:rPr>
        <w:t>ее</w:t>
      </w:r>
      <w:r w:rsidRPr="009E1E0D">
        <w:rPr>
          <w:rFonts w:ascii="Arial" w:hAnsi="Arial" w:cs="Arial"/>
          <w:sz w:val="24"/>
          <w:szCs w:val="24"/>
        </w:rPr>
        <w:t xml:space="preserve"> интерес</w:t>
      </w:r>
      <w:r>
        <w:rPr>
          <w:rFonts w:ascii="Arial" w:hAnsi="Arial" w:cs="Arial"/>
          <w:sz w:val="24"/>
          <w:szCs w:val="24"/>
        </w:rPr>
        <w:t xml:space="preserve">ен был </w:t>
      </w:r>
      <w:r w:rsidRPr="009E1E0D">
        <w:rPr>
          <w:rFonts w:ascii="Arial" w:hAnsi="Arial" w:cs="Arial"/>
          <w:sz w:val="24"/>
          <w:szCs w:val="24"/>
        </w:rPr>
        <w:t>процесс изменения даты</w:t>
      </w:r>
      <w:r>
        <w:rPr>
          <w:rFonts w:ascii="Arial" w:hAnsi="Arial" w:cs="Arial"/>
          <w:sz w:val="24"/>
          <w:szCs w:val="24"/>
        </w:rPr>
        <w:t xml:space="preserve">: </w:t>
      </w:r>
      <w:r w:rsidRPr="009E1E0D">
        <w:rPr>
          <w:rFonts w:ascii="Arial" w:hAnsi="Arial" w:cs="Arial"/>
          <w:sz w:val="24"/>
          <w:szCs w:val="24"/>
        </w:rPr>
        <w:t>каждое утро младш</w:t>
      </w:r>
      <w:r>
        <w:rPr>
          <w:rFonts w:ascii="Arial" w:hAnsi="Arial" w:cs="Arial"/>
          <w:sz w:val="24"/>
          <w:szCs w:val="24"/>
        </w:rPr>
        <w:t>ий</w:t>
      </w:r>
      <w:r w:rsidRPr="009E1E0D">
        <w:rPr>
          <w:rFonts w:ascii="Arial" w:hAnsi="Arial" w:cs="Arial"/>
          <w:sz w:val="24"/>
          <w:szCs w:val="24"/>
        </w:rPr>
        <w:t xml:space="preserve"> офицер по рации отдавал не всегда цензурные команды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солдатам, переклад</w:t>
      </w:r>
      <w:r w:rsidRPr="009E1E0D">
        <w:rPr>
          <w:rFonts w:ascii="Arial" w:hAnsi="Arial" w:cs="Arial"/>
          <w:sz w:val="24"/>
          <w:szCs w:val="24"/>
        </w:rPr>
        <w:t>ы</w:t>
      </w:r>
      <w:r w:rsidRPr="009E1E0D">
        <w:rPr>
          <w:rFonts w:ascii="Arial" w:hAnsi="Arial" w:cs="Arial"/>
          <w:sz w:val="24"/>
          <w:szCs w:val="24"/>
        </w:rPr>
        <w:t>ва</w:t>
      </w:r>
      <w:r>
        <w:rPr>
          <w:rFonts w:ascii="Arial" w:hAnsi="Arial" w:cs="Arial"/>
          <w:sz w:val="24"/>
          <w:szCs w:val="24"/>
        </w:rPr>
        <w:t>вш</w:t>
      </w:r>
      <w:r w:rsidRPr="009E1E0D">
        <w:rPr>
          <w:rFonts w:ascii="Arial" w:hAnsi="Arial" w:cs="Arial"/>
          <w:sz w:val="24"/>
          <w:szCs w:val="24"/>
        </w:rPr>
        <w:t xml:space="preserve">им доски на склоне горы. </w:t>
      </w:r>
      <w:r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>етрис 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р</w:t>
      </w:r>
      <w:r w:rsidRPr="009E1E0D">
        <w:rPr>
          <w:rFonts w:ascii="Arial" w:hAnsi="Arial" w:cs="Arial"/>
          <w:sz w:val="24"/>
          <w:szCs w:val="24"/>
        </w:rPr>
        <w:t>я</w:t>
      </w:r>
      <w:r w:rsidRPr="009E1E0D">
        <w:rPr>
          <w:rFonts w:ascii="Arial" w:hAnsi="Arial" w:cs="Arial"/>
          <w:sz w:val="24"/>
          <w:szCs w:val="24"/>
        </w:rPr>
        <w:t>дом не валялся!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P.S. Базу расформировали во второй половине 80-х. Но КАЛЕНДАРЬ до сих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пор с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ществует и его отлично видно из космоса!!! Хотите посмотреть?!!</w:t>
      </w:r>
      <w:r>
        <w:rPr>
          <w:rFonts w:ascii="Arial" w:hAnsi="Arial" w:cs="Arial"/>
          <w:sz w:val="24"/>
          <w:szCs w:val="24"/>
        </w:rPr>
        <w:t xml:space="preserve"> В </w:t>
      </w:r>
      <w:r w:rsidRPr="009E1E0D">
        <w:rPr>
          <w:rFonts w:ascii="Arial" w:hAnsi="Arial" w:cs="Arial"/>
          <w:sz w:val="24"/>
          <w:szCs w:val="24"/>
        </w:rPr>
        <w:t xml:space="preserve">Google Earth </w:t>
      </w:r>
      <w:r>
        <w:rPr>
          <w:rFonts w:ascii="Arial" w:hAnsi="Arial" w:cs="Arial"/>
          <w:sz w:val="24"/>
          <w:szCs w:val="24"/>
        </w:rPr>
        <w:t>забейте в</w:t>
      </w:r>
      <w:r w:rsidRPr="009E1E0D">
        <w:rPr>
          <w:rFonts w:ascii="Arial" w:hAnsi="Arial" w:cs="Arial"/>
          <w:sz w:val="24"/>
          <w:szCs w:val="24"/>
        </w:rPr>
        <w:t xml:space="preserve"> «Поиск</w:t>
      </w:r>
      <w:r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» 46 21' 54"N, 102 49' 31"E</w:t>
      </w:r>
      <w:r>
        <w:rPr>
          <w:rFonts w:ascii="Arial" w:hAnsi="Arial" w:cs="Arial"/>
          <w:sz w:val="24"/>
          <w:szCs w:val="24"/>
        </w:rPr>
        <w:t xml:space="preserve">. </w:t>
      </w:r>
      <w:r w:rsidRPr="009E1E0D">
        <w:rPr>
          <w:rFonts w:ascii="Arial" w:hAnsi="Arial" w:cs="Arial"/>
          <w:sz w:val="24"/>
          <w:szCs w:val="24"/>
        </w:rPr>
        <w:t>Ну что, увидели</w:t>
      </w:r>
      <w:r>
        <w:rPr>
          <w:rFonts w:ascii="Arial" w:hAnsi="Arial" w:cs="Arial"/>
          <w:sz w:val="24"/>
          <w:szCs w:val="24"/>
        </w:rPr>
        <w:t>?!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60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6D48E6">
      <w:pPr>
        <w:shd w:val="clear" w:color="auto" w:fill="B3B3B3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Цитата: KoCher от 26.06.2009 [16:58:50]</w:t>
      </w:r>
    </w:p>
    <w:p w:rsidR="002560F5" w:rsidRPr="009E1E0D" w:rsidRDefault="002560F5" w:rsidP="006D48E6">
      <w:pPr>
        <w:shd w:val="clear" w:color="auto" w:fill="B3B3B3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Меня не покидает мысль, могу ли я зарегистрировать фирму на </w:t>
      </w:r>
      <w:r>
        <w:rPr>
          <w:rFonts w:ascii="Arial" w:hAnsi="Arial" w:cs="Arial"/>
          <w:sz w:val="24"/>
          <w:szCs w:val="24"/>
        </w:rPr>
        <w:t>Л</w:t>
      </w:r>
      <w:r w:rsidRPr="009E1E0D">
        <w:rPr>
          <w:rFonts w:ascii="Arial" w:hAnsi="Arial" w:cs="Arial"/>
          <w:sz w:val="24"/>
          <w:szCs w:val="24"/>
        </w:rPr>
        <w:t>уне?</w:t>
      </w:r>
    </w:p>
    <w:p w:rsidR="002560F5" w:rsidRPr="009E1E0D" w:rsidRDefault="002560F5" w:rsidP="006D48E6">
      <w:pPr>
        <w:shd w:val="clear" w:color="auto" w:fill="B3B3B3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что для этого нужно?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Можете... Для этого надо получить: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1. Разрешение лунной администрации.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2. Гарантийное письмо любого из банков Луны.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3. Копию свидетельства о регистрации в лунной налоговой.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4. Копии паспорта, оригинал устава</w:t>
      </w:r>
      <w:r>
        <w:rPr>
          <w:rFonts w:ascii="Arial" w:hAnsi="Arial" w:cs="Arial"/>
          <w:sz w:val="24"/>
          <w:szCs w:val="24"/>
        </w:rPr>
        <w:t>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Можете обратиться ко мне</w:t>
      </w:r>
      <w:r>
        <w:rPr>
          <w:rFonts w:ascii="Arial" w:hAnsi="Arial" w:cs="Arial"/>
          <w:sz w:val="24"/>
          <w:szCs w:val="24"/>
        </w:rPr>
        <w:t>:</w:t>
      </w:r>
      <w:r w:rsidRPr="009E1E0D">
        <w:rPr>
          <w:rFonts w:ascii="Arial" w:hAnsi="Arial" w:cs="Arial"/>
          <w:sz w:val="24"/>
          <w:szCs w:val="24"/>
        </w:rPr>
        <w:t xml:space="preserve"> за вполне умеренную сумму я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готов подготовить соотве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>ствующие документы.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61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6D48E6" w:rsidRDefault="002560F5" w:rsidP="009E1E0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6D48E6">
        <w:rPr>
          <w:rFonts w:ascii="Arial" w:hAnsi="Arial" w:cs="Arial"/>
          <w:i/>
          <w:sz w:val="24"/>
          <w:szCs w:val="24"/>
        </w:rPr>
        <w:t>...никакие возможные комбинации известных веществ, известных типов машин</w:t>
      </w:r>
      <w:r w:rsidRPr="006D48E6">
        <w:rPr>
          <w:rFonts w:ascii="Arial" w:hAnsi="Arial" w:cs="Arial"/>
          <w:i/>
          <w:sz w:val="24"/>
          <w:szCs w:val="24"/>
        </w:rPr>
        <w:t>о</w:t>
      </w:r>
      <w:r w:rsidRPr="006D48E6">
        <w:rPr>
          <w:rFonts w:ascii="Arial" w:hAnsi="Arial" w:cs="Arial"/>
          <w:i/>
          <w:sz w:val="24"/>
          <w:szCs w:val="24"/>
        </w:rPr>
        <w:t>строения и известных сил не могут быть собраны в одну машину, которая позволит чел</w:t>
      </w:r>
      <w:r w:rsidRPr="006D48E6">
        <w:rPr>
          <w:rFonts w:ascii="Arial" w:hAnsi="Arial" w:cs="Arial"/>
          <w:i/>
          <w:sz w:val="24"/>
          <w:szCs w:val="24"/>
        </w:rPr>
        <w:t>о</w:t>
      </w:r>
      <w:r w:rsidRPr="006D48E6">
        <w:rPr>
          <w:rFonts w:ascii="Arial" w:hAnsi="Arial" w:cs="Arial"/>
          <w:i/>
          <w:sz w:val="24"/>
          <w:szCs w:val="24"/>
        </w:rPr>
        <w:t>веку перелетать огромные расстояния по воздуху.</w:t>
      </w:r>
    </w:p>
    <w:p w:rsidR="002560F5" w:rsidRPr="009E1E0D" w:rsidRDefault="002560F5" w:rsidP="006D48E6">
      <w:pPr>
        <w:spacing w:after="0"/>
        <w:ind w:firstLine="454"/>
        <w:jc w:val="right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Саймон Ньюкомб (1835-1909), американский астроном.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6D48E6" w:rsidRDefault="002560F5" w:rsidP="009E1E0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6D48E6">
        <w:rPr>
          <w:rFonts w:ascii="Arial" w:hAnsi="Arial" w:cs="Arial"/>
          <w:i/>
          <w:sz w:val="24"/>
          <w:szCs w:val="24"/>
        </w:rPr>
        <w:t>Путешествие на поезде при большой скорости будет невозможно, так как пасс</w:t>
      </w:r>
      <w:r w:rsidRPr="006D48E6">
        <w:rPr>
          <w:rFonts w:ascii="Arial" w:hAnsi="Arial" w:cs="Arial"/>
          <w:i/>
          <w:sz w:val="24"/>
          <w:szCs w:val="24"/>
        </w:rPr>
        <w:t>а</w:t>
      </w:r>
      <w:r w:rsidRPr="006D48E6">
        <w:rPr>
          <w:rFonts w:ascii="Arial" w:hAnsi="Arial" w:cs="Arial"/>
          <w:i/>
          <w:sz w:val="24"/>
          <w:szCs w:val="24"/>
        </w:rPr>
        <w:t>жиры умрут от того, что не смогут дышать.</w:t>
      </w:r>
    </w:p>
    <w:p w:rsidR="002560F5" w:rsidRPr="006D48E6" w:rsidRDefault="002560F5" w:rsidP="006D48E6">
      <w:pPr>
        <w:spacing w:after="0"/>
        <w:ind w:firstLine="454"/>
        <w:jc w:val="right"/>
        <w:rPr>
          <w:rFonts w:ascii="Arial" w:hAnsi="Arial" w:cs="Arial"/>
          <w:sz w:val="24"/>
          <w:szCs w:val="24"/>
        </w:rPr>
      </w:pPr>
      <w:r w:rsidRPr="006D48E6">
        <w:rPr>
          <w:rFonts w:ascii="Arial" w:hAnsi="Arial" w:cs="Arial"/>
          <w:sz w:val="24"/>
          <w:szCs w:val="24"/>
        </w:rPr>
        <w:t>Доктор Дионайсис Ларднер(1793-1859),</w:t>
      </w:r>
    </w:p>
    <w:p w:rsidR="002560F5" w:rsidRPr="006D48E6" w:rsidRDefault="002560F5" w:rsidP="006D48E6">
      <w:pPr>
        <w:spacing w:after="0"/>
        <w:ind w:firstLine="454"/>
        <w:jc w:val="right"/>
        <w:rPr>
          <w:rFonts w:ascii="Arial" w:hAnsi="Arial" w:cs="Arial"/>
          <w:sz w:val="24"/>
          <w:szCs w:val="24"/>
        </w:rPr>
      </w:pPr>
      <w:r w:rsidRPr="006D48E6">
        <w:rPr>
          <w:rFonts w:ascii="Arial" w:hAnsi="Arial" w:cs="Arial"/>
          <w:sz w:val="24"/>
          <w:szCs w:val="24"/>
        </w:rPr>
        <w:t xml:space="preserve"> профессор философии и астрономии.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6D48E6" w:rsidRDefault="002560F5" w:rsidP="009E1E0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6D48E6">
        <w:rPr>
          <w:rFonts w:ascii="Arial" w:hAnsi="Arial" w:cs="Arial"/>
          <w:i/>
          <w:sz w:val="24"/>
          <w:szCs w:val="24"/>
        </w:rPr>
        <w:t>Поместить человека в многоуровневую ракету и отправить его на Луну, где па</w:t>
      </w:r>
      <w:r w:rsidRPr="006D48E6">
        <w:rPr>
          <w:rFonts w:ascii="Arial" w:hAnsi="Arial" w:cs="Arial"/>
          <w:i/>
          <w:sz w:val="24"/>
          <w:szCs w:val="24"/>
        </w:rPr>
        <w:t>с</w:t>
      </w:r>
      <w:r w:rsidRPr="006D48E6">
        <w:rPr>
          <w:rFonts w:ascii="Arial" w:hAnsi="Arial" w:cs="Arial"/>
          <w:i/>
          <w:sz w:val="24"/>
          <w:szCs w:val="24"/>
        </w:rPr>
        <w:t>сажиры смогут провести научные исследования, если они приземлятся живыми, и во</w:t>
      </w:r>
      <w:r w:rsidRPr="006D48E6">
        <w:rPr>
          <w:rFonts w:ascii="Arial" w:hAnsi="Arial" w:cs="Arial"/>
          <w:i/>
          <w:sz w:val="24"/>
          <w:szCs w:val="24"/>
        </w:rPr>
        <w:t>з</w:t>
      </w:r>
      <w:r w:rsidRPr="006D48E6">
        <w:rPr>
          <w:rFonts w:ascii="Arial" w:hAnsi="Arial" w:cs="Arial"/>
          <w:i/>
          <w:sz w:val="24"/>
          <w:szCs w:val="24"/>
        </w:rPr>
        <w:t xml:space="preserve">можно даже вернутся назад на Землю </w:t>
      </w:r>
      <w:r w:rsidRPr="009E1E0D">
        <w:rPr>
          <w:rFonts w:ascii="Arial" w:hAnsi="Arial" w:cs="Arial"/>
          <w:sz w:val="24"/>
          <w:szCs w:val="24"/>
        </w:rPr>
        <w:t>–</w:t>
      </w:r>
      <w:r w:rsidRPr="006D48E6">
        <w:rPr>
          <w:rFonts w:ascii="Arial" w:hAnsi="Arial" w:cs="Arial"/>
          <w:i/>
          <w:sz w:val="24"/>
          <w:szCs w:val="24"/>
        </w:rPr>
        <w:t xml:space="preserve"> вс</w:t>
      </w:r>
      <w:r>
        <w:rPr>
          <w:rFonts w:ascii="Arial" w:hAnsi="Arial" w:cs="Arial"/>
          <w:i/>
          <w:sz w:val="24"/>
          <w:szCs w:val="24"/>
        </w:rPr>
        <w:t>ё</w:t>
      </w:r>
      <w:r w:rsidRPr="006D48E6">
        <w:rPr>
          <w:rFonts w:ascii="Arial" w:hAnsi="Arial" w:cs="Arial"/>
          <w:i/>
          <w:sz w:val="24"/>
          <w:szCs w:val="24"/>
        </w:rPr>
        <w:t xml:space="preserve"> это похоже на мечту, достойную Ж</w:t>
      </w:r>
      <w:r>
        <w:rPr>
          <w:rFonts w:ascii="Arial" w:hAnsi="Arial" w:cs="Arial"/>
          <w:i/>
          <w:sz w:val="24"/>
          <w:szCs w:val="24"/>
        </w:rPr>
        <w:t>ю</w:t>
      </w:r>
      <w:r w:rsidRPr="006D48E6">
        <w:rPr>
          <w:rFonts w:ascii="Arial" w:hAnsi="Arial" w:cs="Arial"/>
          <w:i/>
          <w:sz w:val="24"/>
          <w:szCs w:val="24"/>
        </w:rPr>
        <w:t>ля Верна. Я даже готов сказать, что такое путешествие никогда не произойд</w:t>
      </w:r>
      <w:r>
        <w:rPr>
          <w:rFonts w:ascii="Arial" w:hAnsi="Arial" w:cs="Arial"/>
          <w:i/>
          <w:sz w:val="24"/>
          <w:szCs w:val="24"/>
        </w:rPr>
        <w:t>ё</w:t>
      </w:r>
      <w:r w:rsidRPr="006D48E6">
        <w:rPr>
          <w:rFonts w:ascii="Arial" w:hAnsi="Arial" w:cs="Arial"/>
          <w:i/>
          <w:sz w:val="24"/>
          <w:szCs w:val="24"/>
        </w:rPr>
        <w:t>т, н</w:t>
      </w:r>
      <w:r w:rsidRPr="006D48E6">
        <w:rPr>
          <w:rFonts w:ascii="Arial" w:hAnsi="Arial" w:cs="Arial"/>
          <w:i/>
          <w:sz w:val="24"/>
          <w:szCs w:val="24"/>
        </w:rPr>
        <w:t>е</w:t>
      </w:r>
      <w:r w:rsidRPr="006D48E6">
        <w:rPr>
          <w:rFonts w:ascii="Arial" w:hAnsi="Arial" w:cs="Arial"/>
          <w:i/>
          <w:sz w:val="24"/>
          <w:szCs w:val="24"/>
        </w:rPr>
        <w:t>смотря на развитие те</w:t>
      </w:r>
      <w:r w:rsidRPr="006D48E6">
        <w:rPr>
          <w:rFonts w:ascii="Arial" w:hAnsi="Arial" w:cs="Arial"/>
          <w:i/>
          <w:sz w:val="24"/>
          <w:szCs w:val="24"/>
        </w:rPr>
        <w:t>х</w:t>
      </w:r>
      <w:r w:rsidRPr="006D48E6">
        <w:rPr>
          <w:rFonts w:ascii="Arial" w:hAnsi="Arial" w:cs="Arial"/>
          <w:i/>
          <w:sz w:val="24"/>
          <w:szCs w:val="24"/>
        </w:rPr>
        <w:t>ники.</w:t>
      </w:r>
    </w:p>
    <w:p w:rsidR="002560F5" w:rsidRPr="006D48E6" w:rsidRDefault="002560F5" w:rsidP="006D48E6">
      <w:pPr>
        <w:spacing w:after="0"/>
        <w:ind w:firstLine="454"/>
        <w:jc w:val="right"/>
        <w:rPr>
          <w:rFonts w:ascii="Arial" w:hAnsi="Arial" w:cs="Arial"/>
          <w:sz w:val="24"/>
          <w:szCs w:val="24"/>
        </w:rPr>
      </w:pPr>
      <w:r w:rsidRPr="006D48E6">
        <w:rPr>
          <w:rFonts w:ascii="Arial" w:hAnsi="Arial" w:cs="Arial"/>
          <w:sz w:val="24"/>
          <w:szCs w:val="24"/>
        </w:rPr>
        <w:t>Ли ДеФорест, американский радио первопроходчик, 1926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62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Вчера учил предков основным моментам работы с компьютером.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Теперь я понимаю, почему внеземные цивилизации не хотят идти с нами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на контакт.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63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644201" w:rsidRDefault="002560F5" w:rsidP="009E1E0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644201">
        <w:rPr>
          <w:rFonts w:ascii="Arial" w:hAnsi="Arial" w:cs="Arial"/>
          <w:b/>
          <w:sz w:val="24"/>
          <w:szCs w:val="24"/>
        </w:rPr>
        <w:t>Дебаггинг рефрактора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Однажды настраивал софт в одном НИИ в составе Роскосмоса. Программы там были довольно специфические, главным образом занимающиеся управлением несколькими огромными телескопами, стоящими где-то далеко и не у нас. И вот сидим мы с парнем-лаборантом из этого НИИ и настраиваем картинку с недавно собранного здоровенного рефрактора, наблюдающего откуда-то из средней Азии за Луной и лунной поверхностью. Сидим уже третий час, от слов «угловой размер» и «апертура» уже голова гудит, на ка</w:t>
      </w:r>
      <w:r w:rsidRPr="009E1E0D">
        <w:rPr>
          <w:rFonts w:ascii="Arial" w:hAnsi="Arial" w:cs="Arial"/>
          <w:sz w:val="24"/>
          <w:szCs w:val="24"/>
        </w:rPr>
        <w:t>р</w:t>
      </w:r>
      <w:r w:rsidRPr="009E1E0D">
        <w:rPr>
          <w:rFonts w:ascii="Arial" w:hAnsi="Arial" w:cs="Arial"/>
          <w:sz w:val="24"/>
          <w:szCs w:val="24"/>
        </w:rPr>
        <w:t>тинке с телескопа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время какие-то дефекты.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 процессе изучения софтины находим возможность наблюдать картинку не снимк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ми, а в реальном времени – включаем, и лаборант замечает, что по лунной поверхности медленно плывёт большая сигарообразная тень километра три в длину. Лезем крутить настройки, параллельно запуская ту же прогу на другой машине – тень не желает исч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зать и хаотично передвигается по левой нижней кромке лунного диска, иногда исчезая из виду за его краем. Решаем удал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нно перезагрузить железки на телескопе – не помогает, но минут через десять звонят сонные люди из самой обсерватории и вежливо интерес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ются матом, какого чёрта мы делаем с их рефрактором? Вкратце обьясняем, что на Луну, судя по всему, высаживаются пришельцы. Астрономы матерятся, называют нас идиот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ми, просят выкрутить зум на минимум и подождать час-полтора.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Через полчаса на фоне изрытой кратерами лунной равнины вырастают вверх ногами выложенные из спичек буквы, складываясь в неприличное слово, а довольные астрономы перезванивают и сообщают, что внутри телескопа поймали муравья.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64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9E1E0D">
        <w:rPr>
          <w:rFonts w:ascii="Arial" w:hAnsi="Arial" w:cs="Arial"/>
          <w:b/>
          <w:sz w:val="28"/>
          <w:szCs w:val="28"/>
        </w:rPr>
        <w:t>Леоновские истории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>Таракан этот проник на корабль совершенно случайно. У врачей-гигиенистов потом были большие неприятности. Но экипаж Стрекалова и Манакова ему очень обрад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вался. Таракан был поврежд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 немножко, у него, извините, даже кишочки вылезали. Так они н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чали за ним ухаживать, посадили его в пакетик, капельку водички ему туда капали, кр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шечки какие-то совали. У него даже кишочки эти втянулись, ожил таракан. И летал с ними месяца четыре, наверное. А потом при каких-то работах случайно задавили его, бедол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гу. Говорили потом, что жалко было до сл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з.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>Корол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в страшно не любил задержек, хотел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скорее. Чувствовал, что надолго его не хватит. Когда ш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л спор о характере поверхности Луны, тв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рдая или пыль такая, что спутник утонет, он буквально в приказном порядке написал: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Луна твердая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. 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И расписался.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>Улетая на станцию, Ляхов и Рюмин тайно прихватили в карманах скафандра на о</w:t>
      </w:r>
      <w:r w:rsidRPr="009E1E0D">
        <w:rPr>
          <w:rFonts w:ascii="Arial" w:hAnsi="Arial" w:cs="Arial"/>
          <w:sz w:val="24"/>
          <w:szCs w:val="24"/>
        </w:rPr>
        <w:t>р</w:t>
      </w:r>
      <w:r w:rsidRPr="009E1E0D">
        <w:rPr>
          <w:rFonts w:ascii="Arial" w:hAnsi="Arial" w:cs="Arial"/>
          <w:sz w:val="24"/>
          <w:szCs w:val="24"/>
        </w:rPr>
        <w:t>биту контрабанду – огурец и апельсин. И в первом репортаже показали "Земле" этот ог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рец, якобы выросший в станционной оранжерее. Ботаники посходили с ума: до этого ра</w:t>
      </w:r>
      <w:r w:rsidRPr="009E1E0D"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тение даже завязи не давало, а здесь целый огурец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 xml:space="preserve"> Просили его не съедать, начали д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 xml:space="preserve">мать, как его срочно доставить на Землю.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лишь через неделю космонавты признались в шутке, показав и апельсин</w:t>
      </w:r>
      <w:r>
        <w:rPr>
          <w:rFonts w:ascii="Arial" w:hAnsi="Arial" w:cs="Arial"/>
          <w:sz w:val="24"/>
          <w:szCs w:val="24"/>
        </w:rPr>
        <w:t>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>У Валерия Рюмина в длительном пол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те заболел зуб. На что он и пожаловался врачам. В это время в состав экспедиции посещения, готовящейся к скорому старту, вх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дил и Горбатко. Его и выбрали стоматологи для обучения своим премудростям – искусс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>ву выдирать зубы. И он ходил по Байконуру и рвал выданными щипцами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, что можно. Даже предлагая свои услуги окружающим.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Рюмин как-то узнал об этой подготовке, и в очередном сеансе связи несколько раз упомянул, что зуб болеть перестал и самочувствие отличное. Говорят, Горбатко очень огорчился, когда у него отняли щипцы и отменили операцию.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Воистину, психотерапия – самое чудодейственное лекарство!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</w:t>
      </w:r>
      <w:r w:rsidRPr="009E1E0D">
        <w:rPr>
          <w:rFonts w:ascii="Arial" w:hAnsi="Arial" w:cs="Arial"/>
          <w:sz w:val="24"/>
          <w:szCs w:val="24"/>
        </w:rPr>
        <w:t>Pабота в космосе – бесконечный марафон открытий и изобретений. Например, в космосе вся бытовая техника очень быстро расшатывается. На Земле работает сила т</w:t>
      </w:r>
      <w:r w:rsidRPr="009E1E0D">
        <w:rPr>
          <w:rFonts w:ascii="Arial" w:hAnsi="Arial" w:cs="Arial"/>
          <w:sz w:val="24"/>
          <w:szCs w:val="24"/>
        </w:rPr>
        <w:t>я</w:t>
      </w:r>
      <w:r w:rsidRPr="009E1E0D">
        <w:rPr>
          <w:rFonts w:ascii="Arial" w:hAnsi="Arial" w:cs="Arial"/>
          <w:sz w:val="24"/>
          <w:szCs w:val="24"/>
        </w:rPr>
        <w:t>жести, а в космосе е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нет, поэтому винтики развинчиваются. И один из наших космона</w:t>
      </w:r>
      <w:r w:rsidRPr="009E1E0D">
        <w:rPr>
          <w:rFonts w:ascii="Arial" w:hAnsi="Arial" w:cs="Arial"/>
          <w:sz w:val="24"/>
          <w:szCs w:val="24"/>
        </w:rPr>
        <w:t>в</w:t>
      </w:r>
      <w:r w:rsidRPr="009E1E0D">
        <w:rPr>
          <w:rFonts w:ascii="Arial" w:hAnsi="Arial" w:cs="Arial"/>
          <w:sz w:val="24"/>
          <w:szCs w:val="24"/>
        </w:rPr>
        <w:t>тов додумался фиксировать винты пластилином. Результат отличный. На борту корабля т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перь вешается ещ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и пластилиновый шарик, к которому крепится всякая мелоч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вка.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Первого космического туриста готовили год, – рассказывает Тимофеев. – Прош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л медосмотр, его приучили к станции. Во время пол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та ему надо было нажать всего лишь одну кнопку, потому что командиру было неудобно тянуться. Ещ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надо было научиться пользоваться туалетом и </w:t>
      </w:r>
      <w:r>
        <w:rPr>
          <w:rFonts w:ascii="Arial" w:hAnsi="Arial" w:cs="Arial"/>
          <w:sz w:val="24"/>
          <w:szCs w:val="24"/>
        </w:rPr>
        <w:t>куша</w:t>
      </w:r>
      <w:r w:rsidRPr="009E1E0D">
        <w:rPr>
          <w:rFonts w:ascii="Arial" w:hAnsi="Arial" w:cs="Arial"/>
          <w:sz w:val="24"/>
          <w:szCs w:val="24"/>
        </w:rPr>
        <w:t>ть в условиях невесомости. Один нерусский космонавт, к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гда прилетел на орбиту, три дня не мог сходить в туалет, хотя его, в общем-то, на Земле только этому и учили. Командиру пришлось буквально брать его за шиворот, сажать п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ред собой и показывать, как это надо делать, потому что космонавт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забыл. Такой у него был шок.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>Бывали ситуации, когда космонавты на станции, что называется, "стояли на ушах", не понимая, в 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 дело. Так, с одним из экипажей на станции "Мир" произош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л казус во время сна. В условиях невесомости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равно где спать – на полу, потолке или на стене станции. Главное, что нужно сделать – это зафиксировать себя со своим спальным ме</w:t>
      </w:r>
      <w:r w:rsidRPr="009E1E0D">
        <w:rPr>
          <w:rFonts w:ascii="Arial" w:hAnsi="Arial" w:cs="Arial"/>
          <w:sz w:val="24"/>
          <w:szCs w:val="24"/>
        </w:rPr>
        <w:t>ш</w:t>
      </w:r>
      <w:r w:rsidRPr="009E1E0D">
        <w:rPr>
          <w:rFonts w:ascii="Arial" w:hAnsi="Arial" w:cs="Arial"/>
          <w:sz w:val="24"/>
          <w:szCs w:val="24"/>
        </w:rPr>
        <w:t xml:space="preserve">ком, и потщательнее.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Один из членов экипажа пренебр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г правилами и во время сна потихонечку "отбукс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рова</w:t>
      </w:r>
      <w:r>
        <w:rPr>
          <w:rFonts w:ascii="Arial" w:hAnsi="Arial" w:cs="Arial"/>
          <w:sz w:val="24"/>
          <w:szCs w:val="24"/>
        </w:rPr>
        <w:t>лся</w:t>
      </w:r>
      <w:r w:rsidRPr="009E1E0D">
        <w:rPr>
          <w:rFonts w:ascii="Arial" w:hAnsi="Arial" w:cs="Arial"/>
          <w:sz w:val="24"/>
          <w:szCs w:val="24"/>
        </w:rPr>
        <w:t>" стру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й вентилятора к закоулку станции, где находился контейнер с откр</w:t>
      </w:r>
      <w:r w:rsidRPr="009E1E0D">
        <w:rPr>
          <w:rFonts w:ascii="Arial" w:hAnsi="Arial" w:cs="Arial"/>
          <w:sz w:val="24"/>
          <w:szCs w:val="24"/>
        </w:rPr>
        <w:t>ы</w:t>
      </w:r>
      <w:r w:rsidRPr="009E1E0D">
        <w:rPr>
          <w:rFonts w:ascii="Arial" w:hAnsi="Arial" w:cs="Arial"/>
          <w:sz w:val="24"/>
          <w:szCs w:val="24"/>
        </w:rPr>
        <w:t xml:space="preserve">той крышкой. В него и угодил космонавт. Крышка захлопнулась. </w:t>
      </w:r>
      <w:r>
        <w:rPr>
          <w:rFonts w:ascii="Arial" w:hAnsi="Arial" w:cs="Arial"/>
          <w:sz w:val="24"/>
          <w:szCs w:val="24"/>
        </w:rPr>
        <w:t xml:space="preserve">И вот все проснулись </w:t>
      </w:r>
      <w:r w:rsidRPr="009E1E0D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а о</w:t>
      </w:r>
      <w:r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 xml:space="preserve">ного товарища нет! </w:t>
      </w:r>
      <w:r w:rsidRPr="009E1E0D">
        <w:rPr>
          <w:rFonts w:ascii="Arial" w:hAnsi="Arial" w:cs="Arial"/>
          <w:sz w:val="24"/>
          <w:szCs w:val="24"/>
        </w:rPr>
        <w:t>Можно себе представить состояние командира корабля и ЦУПа, п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ка "пропавший" не проснулся и не подал признаков жизни из конте</w:t>
      </w:r>
      <w:r w:rsidRPr="009E1E0D">
        <w:rPr>
          <w:rFonts w:ascii="Arial" w:hAnsi="Arial" w:cs="Arial"/>
          <w:sz w:val="24"/>
          <w:szCs w:val="24"/>
        </w:rPr>
        <w:t>й</w:t>
      </w:r>
      <w:r w:rsidRPr="009E1E0D">
        <w:rPr>
          <w:rFonts w:ascii="Arial" w:hAnsi="Arial" w:cs="Arial"/>
          <w:sz w:val="24"/>
          <w:szCs w:val="24"/>
        </w:rPr>
        <w:t xml:space="preserve">нера.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>Был один забавный эпизод и после возвращения на Землю. Едем мы на пресс-конференцию: В. Джанибеков, я и наши дублеры – В. Ляхов и М. Ганзориг. Вдруг на по</w:t>
      </w:r>
      <w:r w:rsidRPr="009E1E0D">
        <w:rPr>
          <w:rFonts w:ascii="Arial" w:hAnsi="Arial" w:cs="Arial"/>
          <w:sz w:val="24"/>
          <w:szCs w:val="24"/>
        </w:rPr>
        <w:t>л</w:t>
      </w:r>
      <w:r w:rsidRPr="009E1E0D">
        <w:rPr>
          <w:rFonts w:ascii="Arial" w:hAnsi="Arial" w:cs="Arial"/>
          <w:sz w:val="24"/>
          <w:szCs w:val="24"/>
        </w:rPr>
        <w:t>пути от Зв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здного мой командир озадаченно вопрошает: «Братцы, а куда мы, собственно, направляемся?»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Этот простой вопрос всех поставил в тупик. Оказалось, никто из нас не поинтерес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вался, где будет проходить пресс-конференция. Знали только, что в Москве, в 11 часов. А Москва-то, она большая... Очень неуютно нам сделалось. Ну а Ляхов, мол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дец, наш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лся. «Включайте, – говорит, – «Маяк», проинформируют в лучшем виде». И действительно, диктор тут же объявляет, что вот, мол, через полчаса в пресс-центре МИДа начн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тся пресс-конференция для советских и иностранных журналистов. Мы и помчались туда</w:t>
      </w:r>
      <w:r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</w:t>
      </w:r>
      <w:r w:rsidRPr="009E1E0D">
        <w:rPr>
          <w:rFonts w:ascii="Arial" w:hAnsi="Arial" w:cs="Arial"/>
          <w:sz w:val="24"/>
          <w:szCs w:val="24"/>
        </w:rPr>
        <w:t xml:space="preserve">орошо, поспели вовремя.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65" style="width:0;height:1.5pt" o:hralign="center" o:hrstd="t" o:hr="t" fillcolor="gray" stroked="f"/>
        </w:pict>
      </w:r>
    </w:p>
    <w:p w:rsidR="002560F5" w:rsidRPr="009D36E7" w:rsidRDefault="002560F5" w:rsidP="009E1E0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9D36E7">
        <w:rPr>
          <w:rFonts w:ascii="Arial" w:hAnsi="Arial" w:cs="Arial"/>
          <w:b/>
          <w:sz w:val="24"/>
          <w:szCs w:val="24"/>
        </w:rPr>
        <w:t>ПЕРВОПРОХОДЦЫ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>Первой собакой, облетевшей Землю, стала Лайка. Пол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 был "госзаказом" Никиты Хрущ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ва. 3 ноября 1957 года Советский Союз запустил на орбиту Земли космический а</w:t>
      </w:r>
      <w:r w:rsidRPr="009E1E0D">
        <w:rPr>
          <w:rFonts w:ascii="Arial" w:hAnsi="Arial" w:cs="Arial"/>
          <w:sz w:val="24"/>
          <w:szCs w:val="24"/>
        </w:rPr>
        <w:t>п</w:t>
      </w:r>
      <w:r w:rsidRPr="009E1E0D">
        <w:rPr>
          <w:rFonts w:ascii="Arial" w:hAnsi="Arial" w:cs="Arial"/>
          <w:sz w:val="24"/>
          <w:szCs w:val="24"/>
        </w:rPr>
        <w:t>парат "Спутник-2" с живым существом на борту. Сажать искусственные спутники тогда не умели: Лайка погибла на четв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ртом витке. Между тем газеты и радио по нескольку раз в день докладывали о самочувствии уже м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ртвого пса...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>Первое космическое путешествие состоялось задолго до Лайки. 22 июля 1951 года ракета унесла на 110-километровую высоту специальную герметическую кабину с двумя членами экипажа. Одного из них звали Цыган, а второго Дезик. Это были дворняжки из специального космического "отряда". Их коллеги – Рыжая и Дамка – поднимались на в</w:t>
      </w:r>
      <w:r w:rsidRPr="009E1E0D">
        <w:rPr>
          <w:rFonts w:ascii="Arial" w:hAnsi="Arial" w:cs="Arial"/>
          <w:sz w:val="24"/>
          <w:szCs w:val="24"/>
        </w:rPr>
        <w:t>ы</w:t>
      </w:r>
      <w:r w:rsidRPr="009E1E0D">
        <w:rPr>
          <w:rFonts w:ascii="Arial" w:hAnsi="Arial" w:cs="Arial"/>
          <w:sz w:val="24"/>
          <w:szCs w:val="24"/>
        </w:rPr>
        <w:t>соту 200 километров, Белянка и П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страя – на 473 километра. Собака Отважная была в космосе 4 раза. Но то были не орбитальные пол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ты.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>"Гагариным" среди американских обезьян считается 18-килограммовый шимпанзе Хэм. Он совершил пол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т на высоте 250 километров длительностью 1 минута 39 секунд и вернулся целым и невредимым. В том же году шимпанзе Энос сделал два витка вокруг Земли за 3 часа 21 минуту и благополучно приземлился.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>18 октября 1963 года 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рно-белый кот Феликс, найденный на улицах Парижа, стал первым котом-космонавтом Франции. Стартовав с исследовательского полигона Хамм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гир в Алжире на ракете "Вероника АГИ № 47", кот взмыл на высоту 155 километров и спланировал оттуда на парашюте.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66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Накануне в ЦУПе отмечали чей-то праздник (не исключено, что даже свой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собстве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ный – день космических войск), и главный герой, назовём его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Майор, приняв на грудь до</w:t>
      </w:r>
      <w:r w:rsidRPr="009E1E0D"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тойную офицера дозу, решил укрепить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информационную безопасность. И поменял п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роль. К счастью, только один</w:t>
      </w:r>
      <w:r>
        <w:rPr>
          <w:rFonts w:ascii="Arial" w:hAnsi="Arial" w:cs="Arial"/>
          <w:sz w:val="24"/>
          <w:szCs w:val="24"/>
        </w:rPr>
        <w:t xml:space="preserve">: </w:t>
      </w:r>
      <w:r w:rsidRPr="009E1E0D">
        <w:rPr>
          <w:rFonts w:ascii="Arial" w:hAnsi="Arial" w:cs="Arial"/>
          <w:sz w:val="24"/>
          <w:szCs w:val="24"/>
        </w:rPr>
        <w:t>на остальные его не хватило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 xml:space="preserve">снул </w:t>
      </w:r>
      <w:r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 xml:space="preserve"> компьютер</w:t>
      </w:r>
      <w:r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. На</w:t>
      </w:r>
      <w:r>
        <w:rPr>
          <w:rFonts w:ascii="Arial" w:hAnsi="Arial" w:cs="Arial"/>
          <w:sz w:val="24"/>
          <w:szCs w:val="24"/>
        </w:rPr>
        <w:t>за</w:t>
      </w:r>
      <w:r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тра </w:t>
      </w:r>
      <w:r w:rsidRPr="009E1E0D">
        <w:rPr>
          <w:rFonts w:ascii="Arial" w:hAnsi="Arial" w:cs="Arial"/>
          <w:sz w:val="24"/>
          <w:szCs w:val="24"/>
        </w:rPr>
        <w:t>оказалось, что пароль был к секретному ключу управления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д</w:t>
      </w:r>
      <w:r w:rsidRPr="009E1E0D">
        <w:rPr>
          <w:rFonts w:ascii="Arial" w:hAnsi="Arial" w:cs="Arial"/>
          <w:sz w:val="24"/>
          <w:szCs w:val="24"/>
        </w:rPr>
        <w:t>ним из спутников, и что нового пароля герой не помнит.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Так и эдак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не может вспомнить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 xml:space="preserve"> А прикол в том, что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ра проводить коррекцию орбиты. И крайний срок – двое суток. После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эт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го спутник будет потерян. За что всему ЦУПу воспоследуют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звездюли астрономич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ского масштаба.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Доложили местному начальству. В принципе, резервный ключ управления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спутником </w:t>
      </w:r>
      <w:r>
        <w:rPr>
          <w:rFonts w:ascii="Arial" w:hAnsi="Arial" w:cs="Arial"/>
          <w:sz w:val="24"/>
          <w:szCs w:val="24"/>
        </w:rPr>
        <w:t>есть, х</w:t>
      </w:r>
      <w:r w:rsidRPr="009E1E0D">
        <w:rPr>
          <w:rFonts w:ascii="Arial" w:hAnsi="Arial" w:cs="Arial"/>
          <w:sz w:val="24"/>
          <w:szCs w:val="24"/>
        </w:rPr>
        <w:t>ранится он в знаменитом "чёрном чемоданчике"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начальника Генштаба. Но до н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го далеко: три инстанции, три генерала.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Каждый, разумеется, не горит желанием пол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чить втык за головотяпство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подчинённых, поэтому преодолеть эти инстанции за двое суток в</w:t>
      </w:r>
      <w:r w:rsidRPr="009E1E0D">
        <w:rPr>
          <w:rFonts w:ascii="Arial" w:hAnsi="Arial" w:cs="Arial"/>
          <w:sz w:val="24"/>
          <w:szCs w:val="24"/>
        </w:rPr>
        <w:t>ы</w:t>
      </w:r>
      <w:r w:rsidRPr="009E1E0D">
        <w:rPr>
          <w:rFonts w:ascii="Arial" w:hAnsi="Arial" w:cs="Arial"/>
          <w:sz w:val="24"/>
          <w:szCs w:val="24"/>
        </w:rPr>
        <w:t>глядит ещё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менее реально, чем мотнуться к спутнику на попутных "шатлах".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Чего только н</w:t>
      </w:r>
      <w:r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 xml:space="preserve"> пробовали, чтобы вспомнить пароль – бесполезно. Даже шифр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пыт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лись ломать. Куда там! А время идёт. Уже сутки до д</w:t>
      </w:r>
      <w:r>
        <w:rPr>
          <w:rFonts w:ascii="Arial" w:hAnsi="Arial" w:cs="Arial"/>
          <w:sz w:val="24"/>
          <w:szCs w:val="24"/>
        </w:rPr>
        <w:t>э</w:t>
      </w:r>
      <w:r w:rsidRPr="009E1E0D">
        <w:rPr>
          <w:rFonts w:ascii="Arial" w:hAnsi="Arial" w:cs="Arial"/>
          <w:sz w:val="24"/>
          <w:szCs w:val="24"/>
        </w:rPr>
        <w:t>длайна. И тут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забрёл в ЦУП опер местного УВД. От отчаяния привлекли и его к решению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задачи: «Вот он, деятель! Пароль забыл и вспоминать не хочет. Попробуй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сделать что-нибудь, ты же мент. Только бить мы его уже пробовали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– не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помогло».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Запершись в кабинете с несчастным майором, опер начал работать. Когда на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утро туда проникли сотрудники ЦУПа, их взгляду предстало эпическое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полотно. Оба – косм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ческий майор и милицейский капитан – лежали под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столом в бессознательном состоянии в окружении пустых бутылок. А на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столе виднелась сигаретная пачка, на которой был н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царапан вожделенный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пароль. До </w:t>
      </w:r>
      <w:r>
        <w:rPr>
          <w:rFonts w:ascii="Arial" w:hAnsi="Arial" w:cs="Arial"/>
          <w:sz w:val="24"/>
          <w:szCs w:val="24"/>
        </w:rPr>
        <w:t xml:space="preserve">закрытия </w:t>
      </w:r>
      <w:r w:rsidRPr="009E1E0D">
        <w:rPr>
          <w:rFonts w:ascii="Arial" w:hAnsi="Arial" w:cs="Arial"/>
          <w:sz w:val="24"/>
          <w:szCs w:val="24"/>
        </w:rPr>
        <w:t>коррекции орбиты оставалось полчаса</w:t>
      </w:r>
      <w:r>
        <w:rPr>
          <w:rFonts w:ascii="Arial" w:hAnsi="Arial" w:cs="Arial"/>
          <w:sz w:val="24"/>
          <w:szCs w:val="24"/>
        </w:rPr>
        <w:t>…</w:t>
      </w:r>
    </w:p>
    <w:p w:rsidR="002560F5" w:rsidRPr="00C42F1C" w:rsidRDefault="002560F5" w:rsidP="00C42F1C">
      <w:pPr>
        <w:spacing w:after="0"/>
        <w:ind w:firstLine="454"/>
        <w:jc w:val="right"/>
        <w:rPr>
          <w:rFonts w:ascii="Arial" w:hAnsi="Arial" w:cs="Arial"/>
          <w:sz w:val="16"/>
          <w:szCs w:val="16"/>
        </w:rPr>
      </w:pPr>
      <w:r w:rsidRPr="00C42F1C">
        <w:rPr>
          <w:rFonts w:ascii="Arial" w:hAnsi="Arial" w:cs="Arial"/>
          <w:sz w:val="16"/>
          <w:szCs w:val="16"/>
        </w:rPr>
        <w:t>http://infowatch.livejournal.com/34059.html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67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 сумрачные годы, когда генсеки оставляли нас с пугающей регулярностью,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моему знакомому довелось защищать диссертацию в ИКИ АН СССР. Прич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 он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перезащищал кандидатскую на докторскую (редкий случай). 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Удачная защита сводится, в основном, к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двум вещам: свести в одном месте в указа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ное время кучу людей 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документов, и без н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кладок напоить и вкусно накормить всех причастных. С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первой частью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удалось без проблем: с утра, несмотря на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эпид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мию гриппа, кворум был (пришла даже больная член совета). А вот со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второй частью во</w:t>
      </w:r>
      <w:r w:rsidRPr="009E1E0D">
        <w:rPr>
          <w:rFonts w:ascii="Arial" w:hAnsi="Arial" w:cs="Arial"/>
          <w:sz w:val="24"/>
          <w:szCs w:val="24"/>
        </w:rPr>
        <w:t>з</w:t>
      </w:r>
      <w:r w:rsidRPr="009E1E0D">
        <w:rPr>
          <w:rFonts w:ascii="Arial" w:hAnsi="Arial" w:cs="Arial"/>
          <w:sz w:val="24"/>
          <w:szCs w:val="24"/>
        </w:rPr>
        <w:t>никла пр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блема – часов в 11 по радио обьявили, что нас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опять постигла тяж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лая утрата. Тем не менее в назначенное время все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собрались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на всякий случай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в лаборатории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где был н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 xml:space="preserve">крыт стол.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Но Ш.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славился нетривиальными подходами во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н просит налить всем 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гов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рит</w:t>
      </w:r>
      <w:r>
        <w:rPr>
          <w:rFonts w:ascii="Arial" w:hAnsi="Arial" w:cs="Arial"/>
          <w:sz w:val="24"/>
          <w:szCs w:val="24"/>
        </w:rPr>
        <w:t>: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В тяж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лое время довелось нам собраться здесь, товарищи!</w:t>
      </w:r>
      <w:r>
        <w:rPr>
          <w:rFonts w:ascii="Arial" w:hAnsi="Arial" w:cs="Arial"/>
          <w:sz w:val="24"/>
          <w:szCs w:val="24"/>
        </w:rPr>
        <w:t xml:space="preserve">» </w:t>
      </w:r>
      <w:r w:rsidRPr="009E1E0D">
        <w:rPr>
          <w:rFonts w:ascii="Arial" w:hAnsi="Arial" w:cs="Arial"/>
          <w:sz w:val="24"/>
          <w:szCs w:val="24"/>
        </w:rPr>
        <w:t>– 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выпивает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не чок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ясь. Дальше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пошло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как </w:t>
      </w:r>
      <w:r>
        <w:rPr>
          <w:rFonts w:ascii="Arial" w:hAnsi="Arial" w:cs="Arial"/>
          <w:sz w:val="24"/>
          <w:szCs w:val="24"/>
        </w:rPr>
        <w:t>положен</w:t>
      </w:r>
      <w:r w:rsidRPr="009E1E0D">
        <w:rPr>
          <w:rFonts w:ascii="Arial" w:hAnsi="Arial" w:cs="Arial"/>
          <w:sz w:val="24"/>
          <w:szCs w:val="24"/>
        </w:rPr>
        <w:t>о.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68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Перескажу рассказ одного участника запуска ракет.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Запуск очередной ракеты. Наш герой ответствен</w:t>
      </w:r>
      <w:r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н за это дело. Последние минуты перед запуском. Оглядывает стартовую площадку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и ему становится не по себе. Что-то не так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 xml:space="preserve"> Что-то не то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А доклады идут</w:t>
      </w:r>
      <w:r>
        <w:rPr>
          <w:rFonts w:ascii="Arial" w:hAnsi="Arial" w:cs="Arial"/>
          <w:sz w:val="24"/>
          <w:szCs w:val="24"/>
        </w:rPr>
        <w:t>: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«…</w:t>
      </w:r>
      <w:r w:rsidRPr="009E1E0D">
        <w:rPr>
          <w:rFonts w:ascii="Arial" w:hAnsi="Arial" w:cs="Arial"/>
          <w:sz w:val="24"/>
          <w:szCs w:val="24"/>
        </w:rPr>
        <w:t>всё в норме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все системы готовы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«…</w:t>
      </w:r>
      <w:r w:rsidRPr="009E1E0D">
        <w:rPr>
          <w:rFonts w:ascii="Arial" w:hAnsi="Arial" w:cs="Arial"/>
          <w:sz w:val="24"/>
          <w:szCs w:val="24"/>
        </w:rPr>
        <w:t>испра</w:t>
      </w:r>
      <w:r w:rsidRPr="009E1E0D">
        <w:rPr>
          <w:rFonts w:ascii="Arial" w:hAnsi="Arial" w:cs="Arial"/>
          <w:sz w:val="24"/>
          <w:szCs w:val="24"/>
        </w:rPr>
        <w:t>в</w:t>
      </w:r>
      <w:r w:rsidRPr="009E1E0D">
        <w:rPr>
          <w:rFonts w:ascii="Arial" w:hAnsi="Arial" w:cs="Arial"/>
          <w:sz w:val="24"/>
          <w:szCs w:val="24"/>
        </w:rPr>
        <w:t>ны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>. Что делать</w:t>
      </w:r>
      <w:r>
        <w:rPr>
          <w:rFonts w:ascii="Arial" w:hAnsi="Arial" w:cs="Arial"/>
          <w:sz w:val="24"/>
          <w:szCs w:val="24"/>
        </w:rPr>
        <w:t>?! О</w:t>
      </w:r>
      <w:r w:rsidRPr="009E1E0D">
        <w:rPr>
          <w:rFonts w:ascii="Arial" w:hAnsi="Arial" w:cs="Arial"/>
          <w:sz w:val="24"/>
          <w:szCs w:val="24"/>
        </w:rPr>
        <w:t>н же чувствует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что что-то не так, как должно бы быть. Но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что?</w:t>
      </w:r>
      <w:r>
        <w:rPr>
          <w:rFonts w:ascii="Arial" w:hAnsi="Arial" w:cs="Arial"/>
          <w:sz w:val="24"/>
          <w:szCs w:val="24"/>
        </w:rPr>
        <w:t>!!</w:t>
      </w:r>
      <w:r w:rsidRPr="009E1E0D">
        <w:rPr>
          <w:rFonts w:ascii="Arial" w:hAnsi="Arial" w:cs="Arial"/>
          <w:sz w:val="24"/>
          <w:szCs w:val="24"/>
        </w:rPr>
        <w:t xml:space="preserve"> Отложить запуск? А причина?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 xml:space="preserve"> Секунды уходят и делать нечего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надо давать к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 xml:space="preserve">манду на запуск. Даёт. Старт. Десять секунд, тридцать, минута, следующая... </w:t>
      </w:r>
      <w:r>
        <w:rPr>
          <w:rFonts w:ascii="Arial" w:hAnsi="Arial" w:cs="Arial"/>
          <w:sz w:val="24"/>
          <w:szCs w:val="24"/>
        </w:rPr>
        <w:t>Р</w:t>
      </w:r>
      <w:r w:rsidRPr="009E1E0D">
        <w:rPr>
          <w:rFonts w:ascii="Arial" w:hAnsi="Arial" w:cs="Arial"/>
          <w:sz w:val="24"/>
          <w:szCs w:val="24"/>
        </w:rPr>
        <w:t>акета в</w:t>
      </w:r>
      <w:r w:rsidRPr="009E1E0D">
        <w:rPr>
          <w:rFonts w:ascii="Arial" w:hAnsi="Arial" w:cs="Arial"/>
          <w:sz w:val="24"/>
          <w:szCs w:val="24"/>
        </w:rPr>
        <w:t>ы</w:t>
      </w:r>
      <w:r w:rsidRPr="009E1E0D">
        <w:rPr>
          <w:rFonts w:ascii="Arial" w:hAnsi="Arial" w:cs="Arial"/>
          <w:sz w:val="24"/>
          <w:szCs w:val="24"/>
        </w:rPr>
        <w:t>ходит на заданную орб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ту, всё нормально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После всего едет домой. Но не может уснуть</w:t>
      </w:r>
      <w:r>
        <w:rPr>
          <w:rFonts w:ascii="Arial" w:hAnsi="Arial" w:cs="Arial"/>
          <w:sz w:val="24"/>
          <w:szCs w:val="24"/>
        </w:rPr>
        <w:t>:</w:t>
      </w:r>
      <w:r w:rsidRPr="009E1E0D">
        <w:rPr>
          <w:rFonts w:ascii="Arial" w:hAnsi="Arial" w:cs="Arial"/>
          <w:sz w:val="24"/>
          <w:szCs w:val="24"/>
        </w:rPr>
        <w:t xml:space="preserve"> мучает мысль, что же было не так. Встаёт и едет обратно на космодром. Опять из бункера смотрит на стартовый стол и п</w:t>
      </w:r>
      <w:r w:rsidRPr="009E1E0D">
        <w:rPr>
          <w:rFonts w:ascii="Arial" w:hAnsi="Arial" w:cs="Arial"/>
          <w:sz w:val="24"/>
          <w:szCs w:val="24"/>
        </w:rPr>
        <w:t>ы</w:t>
      </w:r>
      <w:r w:rsidRPr="009E1E0D">
        <w:rPr>
          <w:rFonts w:ascii="Arial" w:hAnsi="Arial" w:cs="Arial"/>
          <w:sz w:val="24"/>
          <w:szCs w:val="24"/>
        </w:rPr>
        <w:t>тается вспомнить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в какой момент появилась эта тр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вожная мысль о том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что непорядок. Чего-то не хватает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вот оно! Эврика</w:t>
      </w:r>
      <w:r>
        <w:rPr>
          <w:rFonts w:ascii="Arial" w:hAnsi="Arial" w:cs="Arial"/>
          <w:sz w:val="24"/>
          <w:szCs w:val="24"/>
        </w:rPr>
        <w:t>!!!</w:t>
      </w:r>
      <w:r w:rsidRPr="009E1E0D">
        <w:rPr>
          <w:rFonts w:ascii="Arial" w:hAnsi="Arial" w:cs="Arial"/>
          <w:sz w:val="24"/>
          <w:szCs w:val="24"/>
        </w:rPr>
        <w:t xml:space="preserve"> Нет громоотвода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– многометрового штыря из нержавейки. 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Радость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что нашёл, неописуемая. Вызывает среди ночи всех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кто причастен, кто о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 xml:space="preserve">ветственен.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Вставляет</w:t>
      </w:r>
      <w:r>
        <w:rPr>
          <w:rFonts w:ascii="Arial" w:hAnsi="Arial" w:cs="Arial"/>
          <w:sz w:val="24"/>
          <w:szCs w:val="24"/>
        </w:rPr>
        <w:t>»: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ГДЕ МОЛНИЕОТВОД</w:t>
      </w:r>
      <w:r>
        <w:rPr>
          <w:rFonts w:ascii="Arial" w:hAnsi="Arial" w:cs="Arial"/>
          <w:sz w:val="24"/>
          <w:szCs w:val="24"/>
        </w:rPr>
        <w:t>??</w:t>
      </w:r>
      <w:r w:rsidRPr="009E1E0D">
        <w:rPr>
          <w:rFonts w:ascii="Arial" w:hAnsi="Arial" w:cs="Arial"/>
          <w:sz w:val="24"/>
          <w:szCs w:val="24"/>
        </w:rPr>
        <w:t>!!!</w:t>
      </w:r>
      <w:r>
        <w:rPr>
          <w:rFonts w:ascii="Arial" w:hAnsi="Arial" w:cs="Arial"/>
          <w:sz w:val="24"/>
          <w:szCs w:val="24"/>
        </w:rPr>
        <w:t>»,</w:t>
      </w:r>
      <w:r w:rsidRPr="009E1E0D">
        <w:rPr>
          <w:rFonts w:ascii="Arial" w:hAnsi="Arial" w:cs="Arial"/>
          <w:sz w:val="24"/>
          <w:szCs w:val="24"/>
        </w:rPr>
        <w:t xml:space="preserve"> так вас всех растак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 xml:space="preserve">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Оказалось, накануне один офицер пошутил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– сказал срочникам, что молниеотвод из чистой платины. </w:t>
      </w:r>
      <w:r>
        <w:rPr>
          <w:rFonts w:ascii="Arial" w:hAnsi="Arial" w:cs="Arial"/>
          <w:sz w:val="24"/>
          <w:szCs w:val="24"/>
        </w:rPr>
        <w:t>Те</w:t>
      </w:r>
      <w:r w:rsidRPr="009E1E0D">
        <w:rPr>
          <w:rFonts w:ascii="Arial" w:hAnsi="Arial" w:cs="Arial"/>
          <w:sz w:val="24"/>
          <w:szCs w:val="24"/>
        </w:rPr>
        <w:t xml:space="preserve"> ночью и</w:t>
      </w:r>
      <w:r>
        <w:rPr>
          <w:rFonts w:ascii="Arial" w:hAnsi="Arial" w:cs="Arial"/>
          <w:sz w:val="24"/>
          <w:szCs w:val="24"/>
        </w:rPr>
        <w:t xml:space="preserve"> рас</w:t>
      </w:r>
      <w:r w:rsidRPr="009E1E0D">
        <w:rPr>
          <w:rFonts w:ascii="Arial" w:hAnsi="Arial" w:cs="Arial"/>
          <w:sz w:val="24"/>
          <w:szCs w:val="24"/>
        </w:rPr>
        <w:t>пилили громоотвод на мелкие кусочки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зан</w:t>
      </w:r>
      <w:r w:rsidRPr="009E1E0D">
        <w:rPr>
          <w:rFonts w:ascii="Arial" w:hAnsi="Arial" w:cs="Arial"/>
          <w:sz w:val="24"/>
          <w:szCs w:val="24"/>
        </w:rPr>
        <w:t>ы</w:t>
      </w:r>
      <w:r w:rsidRPr="009E1E0D">
        <w:rPr>
          <w:rFonts w:ascii="Arial" w:hAnsi="Arial" w:cs="Arial"/>
          <w:sz w:val="24"/>
          <w:szCs w:val="24"/>
        </w:rPr>
        <w:t>кали</w:t>
      </w:r>
      <w:r>
        <w:rPr>
          <w:rFonts w:ascii="Arial" w:hAnsi="Arial" w:cs="Arial"/>
          <w:sz w:val="24"/>
          <w:szCs w:val="24"/>
        </w:rPr>
        <w:t>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69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Всегда думал, что рифмы, типа «шалык-башлык, гугл-</w:t>
      </w:r>
      <w:r>
        <w:rPr>
          <w:rFonts w:ascii="Arial" w:hAnsi="Arial" w:cs="Arial"/>
          <w:sz w:val="24"/>
          <w:szCs w:val="24"/>
        </w:rPr>
        <w:t>*</w:t>
      </w:r>
      <w:r w:rsidRPr="009E1E0D">
        <w:rPr>
          <w:rFonts w:ascii="Arial" w:hAnsi="Arial" w:cs="Arial"/>
          <w:sz w:val="24"/>
          <w:szCs w:val="24"/>
        </w:rPr>
        <w:t>уюгл, яндекс-</w:t>
      </w:r>
      <w:r>
        <w:rPr>
          <w:rFonts w:ascii="Arial" w:hAnsi="Arial" w:cs="Arial"/>
          <w:sz w:val="24"/>
          <w:szCs w:val="24"/>
        </w:rPr>
        <w:t>****</w:t>
      </w:r>
      <w:r w:rsidRPr="009E1E0D">
        <w:rPr>
          <w:rFonts w:ascii="Arial" w:hAnsi="Arial" w:cs="Arial"/>
          <w:sz w:val="24"/>
          <w:szCs w:val="24"/>
        </w:rPr>
        <w:t>яндекс» – чи</w:t>
      </w:r>
      <w:r w:rsidRPr="009E1E0D"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то наша лингвистика. А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оказывается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«и там умеют»…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Пролистываю словарь великого и могучего американского сленга. И натыкаюсь на: Mutt – дворняга; Muttnik – второй спутник с собакой, запущенный русскими в 1957 г.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70" style="width:0;height:1.5pt" o:hralign="center" o:hrstd="t" o:hr="t" fillcolor="gray" stroked="f"/>
        </w:pic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Недавно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потребляли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 в гараже. Компания подобралась пёстр</w:t>
      </w:r>
      <w:r>
        <w:rPr>
          <w:rFonts w:ascii="Arial" w:hAnsi="Arial" w:cs="Arial"/>
          <w:sz w:val="24"/>
          <w:szCs w:val="24"/>
        </w:rPr>
        <w:t>ая, но кул</w:t>
      </w:r>
      <w:r>
        <w:rPr>
          <w:rFonts w:ascii="Arial" w:hAnsi="Arial" w:cs="Arial"/>
          <w:sz w:val="24"/>
          <w:szCs w:val="24"/>
        </w:rPr>
        <w:t>ь</w:t>
      </w:r>
      <w:r>
        <w:rPr>
          <w:rFonts w:ascii="Arial" w:hAnsi="Arial" w:cs="Arial"/>
          <w:sz w:val="24"/>
          <w:szCs w:val="24"/>
        </w:rPr>
        <w:t>тур</w:t>
      </w:r>
      <w:r w:rsidRPr="009E1E0D">
        <w:rPr>
          <w:rFonts w:ascii="Arial" w:hAnsi="Arial" w:cs="Arial"/>
          <w:sz w:val="24"/>
          <w:szCs w:val="24"/>
        </w:rPr>
        <w:t>ная. Друг у меня с крестьянскими корнями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– очень хозяйственный 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основател</w:t>
      </w:r>
      <w:r w:rsidRPr="009E1E0D">
        <w:rPr>
          <w:rFonts w:ascii="Arial" w:hAnsi="Arial" w:cs="Arial"/>
          <w:sz w:val="24"/>
          <w:szCs w:val="24"/>
        </w:rPr>
        <w:t>ь</w:t>
      </w:r>
      <w:r w:rsidRPr="009E1E0D">
        <w:rPr>
          <w:rFonts w:ascii="Arial" w:hAnsi="Arial" w:cs="Arial"/>
          <w:sz w:val="24"/>
          <w:szCs w:val="24"/>
        </w:rPr>
        <w:t xml:space="preserve">ный. Вот и </w:t>
      </w:r>
      <w:r>
        <w:rPr>
          <w:rFonts w:ascii="Arial" w:hAnsi="Arial" w:cs="Arial"/>
          <w:sz w:val="24"/>
          <w:szCs w:val="24"/>
        </w:rPr>
        <w:t>сейчас</w:t>
      </w:r>
      <w:r w:rsidRPr="009E1E0D">
        <w:rPr>
          <w:rFonts w:ascii="Arial" w:hAnsi="Arial" w:cs="Arial"/>
          <w:sz w:val="24"/>
          <w:szCs w:val="24"/>
        </w:rPr>
        <w:t xml:space="preserve"> он художественно разлож</w:t>
      </w:r>
      <w:r>
        <w:rPr>
          <w:rFonts w:ascii="Arial" w:hAnsi="Arial" w:cs="Arial"/>
          <w:sz w:val="24"/>
          <w:szCs w:val="24"/>
        </w:rPr>
        <w:t>ил</w:t>
      </w:r>
      <w:r w:rsidRPr="009E1E0D">
        <w:rPr>
          <w:rFonts w:ascii="Arial" w:hAnsi="Arial" w:cs="Arial"/>
          <w:sz w:val="24"/>
          <w:szCs w:val="24"/>
        </w:rPr>
        <w:t xml:space="preserve"> рядом с верстаком, что</w:t>
      </w:r>
      <w:r>
        <w:rPr>
          <w:rFonts w:ascii="Arial" w:hAnsi="Arial" w:cs="Arial"/>
          <w:sz w:val="24"/>
          <w:szCs w:val="24"/>
        </w:rPr>
        <w:t xml:space="preserve"> над</w:t>
      </w:r>
      <w:r w:rsidRPr="009E1E0D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..</w:t>
      </w:r>
      <w:r w:rsidRPr="009E1E0D">
        <w:rPr>
          <w:rFonts w:ascii="Arial" w:hAnsi="Arial" w:cs="Arial"/>
          <w:sz w:val="24"/>
          <w:szCs w:val="24"/>
        </w:rPr>
        <w:t>. Когда ут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л</w:t>
      </w:r>
      <w:r>
        <w:rPr>
          <w:rFonts w:ascii="Arial" w:hAnsi="Arial" w:cs="Arial"/>
          <w:sz w:val="24"/>
          <w:szCs w:val="24"/>
        </w:rPr>
        <w:t>или</w:t>
      </w:r>
      <w:r w:rsidRPr="009E1E0D">
        <w:rPr>
          <w:rFonts w:ascii="Arial" w:hAnsi="Arial" w:cs="Arial"/>
          <w:sz w:val="24"/>
          <w:szCs w:val="24"/>
        </w:rPr>
        <w:t xml:space="preserve"> "первый голод", начались неспешные речи "за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жизнь". </w:t>
      </w:r>
      <w:r>
        <w:rPr>
          <w:rFonts w:ascii="Arial" w:hAnsi="Arial" w:cs="Arial"/>
          <w:sz w:val="24"/>
          <w:szCs w:val="24"/>
        </w:rPr>
        <w:t>И т</w:t>
      </w:r>
      <w:r w:rsidRPr="009E1E0D">
        <w:rPr>
          <w:rFonts w:ascii="Arial" w:hAnsi="Arial" w:cs="Arial"/>
          <w:sz w:val="24"/>
          <w:szCs w:val="24"/>
        </w:rPr>
        <w:t>ут выяснилось, что один из гостей – пылкий уфолог. Он рьяно доказывал посещение Земли пришельцами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в массовом поря</w:t>
      </w:r>
      <w:r w:rsidRPr="009E1E0D">
        <w:rPr>
          <w:rFonts w:ascii="Arial" w:hAnsi="Arial" w:cs="Arial"/>
          <w:sz w:val="24"/>
          <w:szCs w:val="24"/>
        </w:rPr>
        <w:t>д</w:t>
      </w:r>
      <w:r w:rsidRPr="009E1E0D">
        <w:rPr>
          <w:rFonts w:ascii="Arial" w:hAnsi="Arial" w:cs="Arial"/>
          <w:sz w:val="24"/>
          <w:szCs w:val="24"/>
        </w:rPr>
        <w:t>ке. Друг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мой, откусив хороший кус сала, презрительно махнул рукой: </w:t>
      </w:r>
      <w:r>
        <w:rPr>
          <w:rFonts w:ascii="Arial" w:hAnsi="Arial" w:cs="Arial"/>
          <w:sz w:val="24"/>
          <w:szCs w:val="24"/>
        </w:rPr>
        <w:t xml:space="preserve">мол, </w:t>
      </w:r>
      <w:r w:rsidRPr="009E1E0D">
        <w:rPr>
          <w:rFonts w:ascii="Arial" w:hAnsi="Arial" w:cs="Arial"/>
          <w:sz w:val="24"/>
          <w:szCs w:val="24"/>
        </w:rPr>
        <w:t>враки всё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это</w:t>
      </w:r>
      <w:r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</w:rPr>
        <w:t xml:space="preserve"> Уфолог закипятился, но друг его остановил взмахом руки</w:t>
      </w:r>
      <w:r>
        <w:rPr>
          <w:rFonts w:ascii="Arial" w:hAnsi="Arial" w:cs="Arial"/>
          <w:sz w:val="24"/>
          <w:szCs w:val="24"/>
        </w:rPr>
        <w:t xml:space="preserve">, дожевал </w:t>
      </w:r>
      <w:r w:rsidRPr="009E1E0D">
        <w:rPr>
          <w:rFonts w:ascii="Arial" w:hAnsi="Arial" w:cs="Arial"/>
          <w:sz w:val="24"/>
          <w:szCs w:val="24"/>
        </w:rPr>
        <w:t>и разразился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ФИЛОСОФ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ЕЙ</w:t>
      </w:r>
      <w:r>
        <w:rPr>
          <w:rFonts w:ascii="Arial" w:hAnsi="Arial" w:cs="Arial"/>
          <w:sz w:val="24"/>
          <w:szCs w:val="24"/>
        </w:rPr>
        <w:t>: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Вы, уфологи, как пацаны о сиськах: никто реально не видел, но очень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хочется, и все врут друг другу, что видели и даже лапали. Человек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существо практичное. Вон греки возле своих старых развалин каждый день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несколько самосвалов мрамора вываливают и туристы это всё на сувениры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разбирают. Когда у американцев "Челенджер" взорвался, все в округе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кусочки растаскивать стали, ЦРУ еле справилось. Чем ваши НЛО хуже? По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твоим словам их немало грохнулось. А где сувенирчики?</w:t>
      </w:r>
      <w:r>
        <w:rPr>
          <w:rFonts w:ascii="Arial" w:hAnsi="Arial" w:cs="Arial"/>
          <w:sz w:val="24"/>
          <w:szCs w:val="24"/>
        </w:rPr>
        <w:t>..</w:t>
      </w:r>
      <w:r w:rsidRPr="009E1E0D">
        <w:rPr>
          <w:rFonts w:ascii="Arial" w:hAnsi="Arial" w:cs="Arial"/>
          <w:sz w:val="24"/>
          <w:szCs w:val="24"/>
        </w:rPr>
        <w:t xml:space="preserve"> И снежные люди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фигня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 xml:space="preserve"> Мёр</w:t>
      </w:r>
      <w:r w:rsidRPr="009E1E0D">
        <w:rPr>
          <w:rFonts w:ascii="Arial" w:hAnsi="Arial" w:cs="Arial"/>
          <w:sz w:val="24"/>
          <w:szCs w:val="24"/>
        </w:rPr>
        <w:t>з</w:t>
      </w:r>
      <w:r w:rsidRPr="009E1E0D">
        <w:rPr>
          <w:rFonts w:ascii="Arial" w:hAnsi="Arial" w:cs="Arial"/>
          <w:sz w:val="24"/>
          <w:szCs w:val="24"/>
        </w:rPr>
        <w:t>лые мамонты – те есть. Сколько народу в свитерах из их шерсти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по миру шастает! А из шерсти Йети хоть носок кто видел? То-то!</w:t>
      </w:r>
      <w:r>
        <w:rPr>
          <w:rFonts w:ascii="Arial" w:hAnsi="Arial" w:cs="Arial"/>
          <w:sz w:val="24"/>
          <w:szCs w:val="24"/>
        </w:rPr>
        <w:t xml:space="preserve"> 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>Уже было налито и народ задумчиво выпил без тоста, размышляя о тайнах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мир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здания. Молчал даже уфолог.</w:t>
      </w:r>
      <w:r w:rsidRPr="00CB6009">
        <w:rPr>
          <w:rFonts w:ascii="Arial" w:hAnsi="Arial" w:cs="Arial"/>
          <w:sz w:val="24"/>
          <w:szCs w:val="24"/>
        </w:rPr>
        <w:t xml:space="preserve"> </w:t>
      </w:r>
    </w:p>
    <w:p w:rsidR="002560F5" w:rsidRPr="00CB6009" w:rsidRDefault="002560F5" w:rsidP="00CB6009">
      <w:pPr>
        <w:spacing w:after="0"/>
        <w:ind w:firstLine="454"/>
        <w:jc w:val="right"/>
        <w:rPr>
          <w:rFonts w:ascii="Arial" w:hAnsi="Arial" w:cs="Arial"/>
          <w:sz w:val="18"/>
          <w:szCs w:val="18"/>
        </w:rPr>
      </w:pPr>
      <w:r w:rsidRPr="00CB6009">
        <w:rPr>
          <w:rFonts w:ascii="Arial" w:hAnsi="Arial" w:cs="Arial"/>
          <w:sz w:val="18"/>
          <w:szCs w:val="18"/>
        </w:rPr>
        <w:t>http://www.anekdot.ru/id/433906/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71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Это произошло на кафедре электрических машин в одном из мореходных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училищ. В </w:t>
      </w:r>
      <w:r>
        <w:rPr>
          <w:rFonts w:ascii="Arial" w:hAnsi="Arial" w:cs="Arial"/>
          <w:sz w:val="24"/>
          <w:szCs w:val="24"/>
        </w:rPr>
        <w:t>80-</w:t>
      </w:r>
      <w:r w:rsidRPr="009E1E0D">
        <w:rPr>
          <w:rFonts w:ascii="Arial" w:hAnsi="Arial" w:cs="Arial"/>
          <w:sz w:val="24"/>
          <w:szCs w:val="24"/>
        </w:rPr>
        <w:t>х годах, при Черненко. Когда этот деятель пришёл к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власти, повсеместно начали ус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ливать идеологическую борьбу. Вот и в эту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мореходку тоже прислали "политического к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миссара". Какого-то там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инструктора райкома или горкома, шут их знает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Проверять ст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пень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идеологизированности вопросов из экзаменационных билетов. И тот высказал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пр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подавателям претензии: почему в билетах не освещена мудрая политика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партии, е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р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ководящая роль? Ему говорят: дык, это же электричество!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А он: ну и что? Вот дайте сюда билеты, я вас сейчас научу, как нужно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подходить к делу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Та-а-ак, что тут у нас? Закон Ома? Фигня какая-то…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Ну, ладно, теперь будет "Закон Ома в свете решений XXV съе</w:t>
      </w:r>
      <w:r w:rsidRPr="009E1E0D">
        <w:rPr>
          <w:rFonts w:ascii="Arial" w:hAnsi="Arial" w:cs="Arial"/>
          <w:sz w:val="24"/>
          <w:szCs w:val="24"/>
        </w:rPr>
        <w:t>з</w:t>
      </w:r>
      <w:r w:rsidRPr="009E1E0D">
        <w:rPr>
          <w:rFonts w:ascii="Arial" w:hAnsi="Arial" w:cs="Arial"/>
          <w:sz w:val="24"/>
          <w:szCs w:val="24"/>
        </w:rPr>
        <w:t>да КПСС"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и т. д. …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И всё это – с самой убийственной серьёзностью. "Идеологизация" науки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бодро продолжается в том же духе. Преподаватели переглядываются</w:t>
      </w:r>
      <w:r>
        <w:rPr>
          <w:rFonts w:ascii="Arial" w:hAnsi="Arial" w:cs="Arial"/>
          <w:sz w:val="24"/>
          <w:szCs w:val="24"/>
        </w:rPr>
        <w:t>. К</w:t>
      </w:r>
      <w:r w:rsidRPr="009E1E0D">
        <w:rPr>
          <w:rFonts w:ascii="Arial" w:hAnsi="Arial" w:cs="Arial"/>
          <w:sz w:val="24"/>
          <w:szCs w:val="24"/>
        </w:rPr>
        <w:t>то обескураже</w:t>
      </w:r>
      <w:r w:rsidRPr="009E1E0D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но</w:t>
      </w:r>
      <w:r w:rsidRPr="009E1E0D">
        <w:rPr>
          <w:rFonts w:ascii="Arial" w:hAnsi="Arial" w:cs="Arial"/>
          <w:sz w:val="24"/>
          <w:szCs w:val="24"/>
        </w:rPr>
        <w:t>, кто наоборот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ехидно и даже злорадно, но притом все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помалкивают.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Наконец на очередном вопросе проверяющего</w:t>
      </w:r>
      <w:r>
        <w:rPr>
          <w:rFonts w:ascii="Arial" w:hAnsi="Arial" w:cs="Arial"/>
          <w:sz w:val="24"/>
          <w:szCs w:val="24"/>
        </w:rPr>
        <w:t>: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А это что тут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такое – "канализация электрической энергии"?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 – зав. каф</w:t>
      </w:r>
      <w:r>
        <w:rPr>
          <w:rFonts w:ascii="Arial" w:hAnsi="Arial" w:cs="Arial"/>
          <w:sz w:val="24"/>
          <w:szCs w:val="24"/>
        </w:rPr>
        <w:t>едрой</w:t>
      </w:r>
      <w:r w:rsidRPr="009E1E0D">
        <w:rPr>
          <w:rFonts w:ascii="Arial" w:hAnsi="Arial" w:cs="Arial"/>
          <w:sz w:val="24"/>
          <w:szCs w:val="24"/>
        </w:rPr>
        <w:t>не выдерживает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и злобно отвечает: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А это к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да электрики серят!!!</w:t>
      </w:r>
      <w:r>
        <w:rPr>
          <w:rFonts w:ascii="Arial" w:hAnsi="Arial" w:cs="Arial"/>
          <w:sz w:val="24"/>
          <w:szCs w:val="24"/>
        </w:rPr>
        <w:t>»</w:t>
      </w:r>
    </w:p>
    <w:p w:rsidR="002560F5" w:rsidRPr="009E1E0D" w:rsidRDefault="002560F5" w:rsidP="00DC00FF">
      <w:pPr>
        <w:spacing w:after="0"/>
        <w:ind w:firstLine="454"/>
        <w:jc w:val="right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http://shuisky-vf.narod.ru/humor2.html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72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http://www.anekdot.ru/id/448958/ </w:t>
      </w:r>
      <w:r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е про астрономию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>п</w:t>
      </w:r>
      <w:r w:rsidRPr="009E1E0D">
        <w:rPr>
          <w:rFonts w:ascii="Arial" w:hAnsi="Arial" w:cs="Arial"/>
          <w:sz w:val="24"/>
          <w:szCs w:val="24"/>
        </w:rPr>
        <w:t>ро физику. Соседи приехали из США к родителям погостить. Рассказывали о тамошней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жизни, о науке</w:t>
      </w:r>
      <w:r>
        <w:rPr>
          <w:rFonts w:ascii="Arial" w:hAnsi="Arial" w:cs="Arial"/>
          <w:sz w:val="24"/>
          <w:szCs w:val="24"/>
        </w:rPr>
        <w:t>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>Они познакомились в Бауманке, поженились. И в лихие 90</w:t>
      </w:r>
      <w:r>
        <w:rPr>
          <w:rFonts w:ascii="Arial" w:hAnsi="Arial" w:cs="Arial"/>
          <w:sz w:val="24"/>
          <w:szCs w:val="24"/>
        </w:rPr>
        <w:t>-</w:t>
      </w:r>
      <w:r w:rsidRPr="009E1E0D">
        <w:rPr>
          <w:rFonts w:ascii="Arial" w:hAnsi="Arial" w:cs="Arial"/>
          <w:sz w:val="24"/>
          <w:szCs w:val="24"/>
        </w:rPr>
        <w:t>е после выпуска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уехали в Америку по приглашению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двигать науку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>. Денег по гранту на вс</w:t>
      </w:r>
      <w:r>
        <w:rPr>
          <w:rFonts w:ascii="Arial" w:hAnsi="Arial" w:cs="Arial"/>
          <w:sz w:val="24"/>
          <w:szCs w:val="24"/>
        </w:rPr>
        <w:t xml:space="preserve">ё </w:t>
      </w:r>
      <w:r w:rsidRPr="009E1E0D">
        <w:rPr>
          <w:rFonts w:ascii="Arial" w:hAnsi="Arial" w:cs="Arial"/>
          <w:sz w:val="24"/>
          <w:szCs w:val="24"/>
        </w:rPr>
        <w:t>хватало, но первым делом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равно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естественно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устроились на подработки.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Он в супермаркете после з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крытия продукты по полкам расставлял. У не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с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английским отлично было – она в кафе-бар оф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цианткой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в вечернюю же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смену.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И вот работает она как-то </w:t>
      </w:r>
      <w:r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 xml:space="preserve"> обратила внимание на пожилого мужчину. Он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уже кот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рый час сидел за столиком у окна с блокнотом – что-то решал. 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что-то у него не получ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лось. Когда до закрытия минут 15 оставалось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она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поборола сво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иммигрантское стесн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ние и подошла поинтересоваться</w:t>
      </w:r>
      <w:r>
        <w:rPr>
          <w:rFonts w:ascii="Arial" w:hAnsi="Arial" w:cs="Arial"/>
          <w:sz w:val="24"/>
          <w:szCs w:val="24"/>
        </w:rPr>
        <w:t>. Оказалось, д</w:t>
      </w:r>
      <w:r w:rsidRPr="009E1E0D">
        <w:rPr>
          <w:rFonts w:ascii="Arial" w:hAnsi="Arial" w:cs="Arial"/>
          <w:sz w:val="24"/>
          <w:szCs w:val="24"/>
        </w:rPr>
        <w:t>ядечка высчитывал зависимость напр</w:t>
      </w:r>
      <w:r w:rsidRPr="009E1E0D">
        <w:rPr>
          <w:rFonts w:ascii="Arial" w:hAnsi="Arial" w:cs="Arial"/>
          <w:sz w:val="24"/>
          <w:szCs w:val="24"/>
        </w:rPr>
        <w:t>я</w:t>
      </w:r>
      <w:r w:rsidRPr="009E1E0D">
        <w:rPr>
          <w:rFonts w:ascii="Arial" w:hAnsi="Arial" w:cs="Arial"/>
          <w:sz w:val="24"/>
          <w:szCs w:val="24"/>
        </w:rPr>
        <w:t>ж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нности п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ля от пары переменных</w:t>
      </w:r>
      <w:r>
        <w:rPr>
          <w:rFonts w:ascii="Arial" w:hAnsi="Arial" w:cs="Arial"/>
          <w:sz w:val="24"/>
          <w:szCs w:val="24"/>
        </w:rPr>
        <w:t>, з</w:t>
      </w:r>
      <w:r w:rsidRPr="009E1E0D">
        <w:rPr>
          <w:rFonts w:ascii="Arial" w:hAnsi="Arial" w:cs="Arial"/>
          <w:sz w:val="24"/>
          <w:szCs w:val="24"/>
        </w:rPr>
        <w:t>адачка в духе последних курсов Бауманки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Она ему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естественно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это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рассчитала и отдала с очаровательной блондинистой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улы</w:t>
      </w:r>
      <w:r w:rsidRPr="009E1E0D">
        <w:rPr>
          <w:rFonts w:ascii="Arial" w:hAnsi="Arial" w:cs="Arial"/>
          <w:sz w:val="24"/>
          <w:szCs w:val="24"/>
        </w:rPr>
        <w:t>б</w:t>
      </w:r>
      <w:r w:rsidRPr="009E1E0D">
        <w:rPr>
          <w:rFonts w:ascii="Arial" w:hAnsi="Arial" w:cs="Arial"/>
          <w:sz w:val="24"/>
          <w:szCs w:val="24"/>
        </w:rPr>
        <w:t>кой. Дядя был просто ошарашен и уш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л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не проронив ни слова, неся блокнот с реш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нием в вытянутой руке.</w:t>
      </w:r>
      <w:r>
        <w:rPr>
          <w:rFonts w:ascii="Arial" w:hAnsi="Arial" w:cs="Arial"/>
          <w:sz w:val="24"/>
          <w:szCs w:val="24"/>
        </w:rPr>
        <w:t xml:space="preserve"> 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Второй раз он п</w:t>
      </w:r>
      <w:r>
        <w:rPr>
          <w:rFonts w:ascii="Arial" w:hAnsi="Arial" w:cs="Arial"/>
          <w:sz w:val="24"/>
          <w:szCs w:val="24"/>
        </w:rPr>
        <w:t>оявился</w:t>
      </w:r>
      <w:r w:rsidRPr="009E1E0D">
        <w:rPr>
          <w:rFonts w:ascii="Arial" w:hAnsi="Arial" w:cs="Arial"/>
          <w:sz w:val="24"/>
          <w:szCs w:val="24"/>
        </w:rPr>
        <w:t xml:space="preserve"> в кафе с букетом цветов и большим конвертом.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 конверте лежал научный журнал по радио-тематике, заложенный конвертом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поменьше на стр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 xml:space="preserve">нице с его публикацией.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Основой работы были как раз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зависимости напряж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нности поля от этих переменных. В конверте лежал</w:t>
      </w:r>
      <w:r>
        <w:rPr>
          <w:rFonts w:ascii="Arial" w:hAnsi="Arial" w:cs="Arial"/>
          <w:sz w:val="24"/>
          <w:szCs w:val="24"/>
        </w:rPr>
        <w:t xml:space="preserve">и </w:t>
      </w:r>
      <w:r w:rsidRPr="009E1E0D">
        <w:rPr>
          <w:rFonts w:ascii="Arial" w:hAnsi="Arial" w:cs="Arial"/>
          <w:sz w:val="24"/>
          <w:szCs w:val="24"/>
        </w:rPr>
        <w:t>1000 долларов – примерно половина среднего гонорара за публик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цию по тем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временам. </w:t>
      </w:r>
      <w:r>
        <w:rPr>
          <w:rFonts w:ascii="Arial" w:hAnsi="Arial" w:cs="Arial"/>
          <w:sz w:val="24"/>
          <w:szCs w:val="24"/>
        </w:rPr>
        <w:t xml:space="preserve">В конце журнальной </w:t>
      </w:r>
      <w:r w:rsidRPr="009E1E0D">
        <w:rPr>
          <w:rFonts w:ascii="Arial" w:hAnsi="Arial" w:cs="Arial"/>
          <w:sz w:val="24"/>
          <w:szCs w:val="24"/>
        </w:rPr>
        <w:t>стать</w:t>
      </w:r>
      <w:r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 xml:space="preserve"> подпись: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В соавторстве с Ел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ной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>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Журнал и бейджик с названием кафе, на котором фломастером от руки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написано имя Elena, до сих пор хранятся как семейная реликвия.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73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Уважаемые руководители "Роскосмоса"!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Считаем новый проект "МАРС 500", в котором неадекватные люди запираются</w:t>
      </w:r>
      <w:r>
        <w:rPr>
          <w:rFonts w:ascii="Arial" w:hAnsi="Arial" w:cs="Arial"/>
          <w:sz w:val="24"/>
          <w:szCs w:val="24"/>
        </w:rPr>
        <w:t xml:space="preserve"> п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ред</w:t>
      </w:r>
      <w:r w:rsidRPr="009E1E0D">
        <w:rPr>
          <w:rFonts w:ascii="Arial" w:hAnsi="Arial" w:cs="Arial"/>
          <w:sz w:val="24"/>
          <w:szCs w:val="24"/>
        </w:rPr>
        <w:t xml:space="preserve"> телекамерами на </w:t>
      </w:r>
      <w:r>
        <w:rPr>
          <w:rFonts w:ascii="Arial" w:hAnsi="Arial" w:cs="Arial"/>
          <w:sz w:val="24"/>
          <w:szCs w:val="24"/>
        </w:rPr>
        <w:t xml:space="preserve">целых </w:t>
      </w:r>
      <w:r w:rsidRPr="009E1E0D">
        <w:rPr>
          <w:rFonts w:ascii="Arial" w:hAnsi="Arial" w:cs="Arial"/>
          <w:sz w:val="24"/>
          <w:szCs w:val="24"/>
        </w:rPr>
        <w:t>полтора года, вопиющим разбазариванием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государстве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ных средств!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Продюсеры "Дома-2"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телеканал ТНТ.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74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>Училась нами в аспирантуре одна милая барышня, назову её Ирой.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Занималась пресноводным зоопланктоном. Подолгу считала его под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микроскопом в специальной к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мере. Проблема в том, что при этом глаз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нельзя отрывать от окуляра микроскопа ни на секунду, пока вся проба не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будет просмотрена. Иначе собьёшься, сосчитанные водные козявки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перемешаются с ещё не считанными, и начинай всё сначала. Так что ни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глазу о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>дохнуть, ни покурить, ни поесть, ни ещё куда сходить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– сиди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и считай непр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рывно. Иногда по многу часов подряд</w:t>
      </w:r>
      <w:r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</w:rPr>
        <w:t xml:space="preserve"> Коллеги уж работу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закончили, </w:t>
      </w:r>
      <w:r>
        <w:rPr>
          <w:rFonts w:ascii="Arial" w:hAnsi="Arial" w:cs="Arial"/>
          <w:sz w:val="24"/>
          <w:szCs w:val="24"/>
        </w:rPr>
        <w:t>ушли</w:t>
      </w:r>
      <w:r w:rsidRPr="009E1E0D">
        <w:rPr>
          <w:rFonts w:ascii="Arial" w:hAnsi="Arial" w:cs="Arial"/>
          <w:sz w:val="24"/>
          <w:szCs w:val="24"/>
        </w:rPr>
        <w:t xml:space="preserve"> веселиться или просто по д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мам, а ты сиди и считай, считай, считай… Неполезное это занятие. Способствует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разв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тию неврозов и разных других расстройств, которые у Иры и не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замедлили развит</w:t>
      </w:r>
      <w:r w:rsidRPr="009E1E0D">
        <w:rPr>
          <w:rFonts w:ascii="Arial" w:hAnsi="Arial" w:cs="Arial"/>
          <w:sz w:val="24"/>
          <w:szCs w:val="24"/>
        </w:rPr>
        <w:t>ь</w:t>
      </w:r>
      <w:r w:rsidRPr="009E1E0D">
        <w:rPr>
          <w:rFonts w:ascii="Arial" w:hAnsi="Arial" w:cs="Arial"/>
          <w:sz w:val="24"/>
          <w:szCs w:val="24"/>
        </w:rPr>
        <w:t>ся.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Что-либо считать постепенно стало смыслом и способом её жизни. Она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считала тр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щины на асфальте, встречных прохожих, машины... Как-то раз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спустились мы комп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нией в метро, сели в вагон. Стоим, беседуем. Одна Ира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 разговоре не участвует, что-то тихо бормочет, зыркает глазами на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соседей… Мы уж понимаем: опять что-то считает. Глядим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– сосредоточенно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обходит стоящего рядом офицера, внимательно его осматривает, в</w:t>
      </w:r>
      <w:r w:rsidRPr="009E1E0D">
        <w:rPr>
          <w:rFonts w:ascii="Arial" w:hAnsi="Arial" w:cs="Arial"/>
          <w:sz w:val="24"/>
          <w:szCs w:val="24"/>
        </w:rPr>
        <w:t>ы</w:t>
      </w:r>
      <w:r w:rsidRPr="009E1E0D">
        <w:rPr>
          <w:rFonts w:ascii="Arial" w:hAnsi="Arial" w:cs="Arial"/>
          <w:sz w:val="24"/>
          <w:szCs w:val="24"/>
        </w:rPr>
        <w:t>бирается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 тыл. Нагибается, уставившись ему в задницу, и так замирает. Военный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давно уж искоса, н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стороженно следит за её действиями, а тут резко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оборачивается и сурово спрашивает, чего ей, собственно, надо. Ира же, не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разгибаясь, смущённо отвечает ему: извините, мол, надо мне Ваши пуговицы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на шинели сосчитать, я уж почти закончила, а тут, оказывается, их ещё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сзади внизу много…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Помнится, ехать с нами в Кавголово кататься на лыжах – наотрез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отказалась. Нет, г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ворит, ребята, это для меня слишком быстро. Я, мол,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ёлки с</w:t>
      </w:r>
      <w:r>
        <w:rPr>
          <w:rFonts w:ascii="Arial" w:hAnsi="Arial" w:cs="Arial"/>
          <w:sz w:val="24"/>
          <w:szCs w:val="24"/>
        </w:rPr>
        <w:t>ос</w:t>
      </w:r>
      <w:r w:rsidRPr="009E1E0D">
        <w:rPr>
          <w:rFonts w:ascii="Arial" w:hAnsi="Arial" w:cs="Arial"/>
          <w:sz w:val="24"/>
          <w:szCs w:val="24"/>
        </w:rPr>
        <w:t>читать не успею…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Конец у этой истории хороший. Ира защитила свою диссертацию и ёлки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считать п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рестала.</w:t>
      </w:r>
    </w:p>
    <w:p w:rsidR="002560F5" w:rsidRPr="00F64F06" w:rsidRDefault="002560F5" w:rsidP="00F64F06">
      <w:pPr>
        <w:spacing w:after="0"/>
        <w:ind w:firstLine="454"/>
        <w:jc w:val="right"/>
        <w:rPr>
          <w:rFonts w:ascii="Arial" w:hAnsi="Arial" w:cs="Arial"/>
          <w:sz w:val="16"/>
          <w:szCs w:val="16"/>
        </w:rPr>
      </w:pPr>
      <w:r w:rsidRPr="00F64F06">
        <w:rPr>
          <w:rFonts w:ascii="Arial" w:hAnsi="Arial" w:cs="Arial"/>
          <w:sz w:val="16"/>
          <w:szCs w:val="16"/>
        </w:rPr>
        <w:t>http://shuisky-vf.narod.ru/humor.html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75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F64F06" w:rsidRDefault="002560F5" w:rsidP="009E1E0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F64F06">
        <w:rPr>
          <w:rFonts w:ascii="Arial" w:hAnsi="Arial" w:cs="Arial"/>
          <w:b/>
          <w:sz w:val="24"/>
          <w:szCs w:val="24"/>
        </w:rPr>
        <w:t>СУДЬЯ</w:t>
      </w:r>
    </w:p>
    <w:p w:rsidR="002560F5" w:rsidRPr="00F64F06" w:rsidRDefault="002560F5" w:rsidP="00F64F06">
      <w:pPr>
        <w:spacing w:after="0"/>
        <w:ind w:left="3420" w:firstLine="454"/>
        <w:jc w:val="right"/>
        <w:rPr>
          <w:rFonts w:ascii="Arial" w:hAnsi="Arial" w:cs="Arial"/>
          <w:i/>
          <w:sz w:val="24"/>
          <w:szCs w:val="24"/>
        </w:rPr>
      </w:pPr>
      <w:r w:rsidRPr="00F64F06">
        <w:rPr>
          <w:rFonts w:ascii="Arial" w:hAnsi="Arial" w:cs="Arial"/>
          <w:i/>
          <w:sz w:val="24"/>
          <w:szCs w:val="24"/>
        </w:rPr>
        <w:t>«... Если учёный не может объяснить восьмилетн</w:t>
      </w:r>
      <w:r w:rsidRPr="00F64F06">
        <w:rPr>
          <w:rFonts w:ascii="Arial" w:hAnsi="Arial" w:cs="Arial"/>
          <w:i/>
          <w:sz w:val="24"/>
          <w:szCs w:val="24"/>
        </w:rPr>
        <w:t>е</w:t>
      </w:r>
      <w:r w:rsidRPr="00F64F06">
        <w:rPr>
          <w:rFonts w:ascii="Arial" w:hAnsi="Arial" w:cs="Arial"/>
          <w:i/>
          <w:sz w:val="24"/>
          <w:szCs w:val="24"/>
        </w:rPr>
        <w:t>му мальчику, чем он занимае</w:t>
      </w:r>
      <w:r w:rsidRPr="00F64F06">
        <w:rPr>
          <w:rFonts w:ascii="Arial" w:hAnsi="Arial" w:cs="Arial"/>
          <w:i/>
          <w:sz w:val="24"/>
          <w:szCs w:val="24"/>
        </w:rPr>
        <w:t>т</w:t>
      </w:r>
      <w:r w:rsidRPr="00F64F06">
        <w:rPr>
          <w:rFonts w:ascii="Arial" w:hAnsi="Arial" w:cs="Arial"/>
          <w:i/>
          <w:sz w:val="24"/>
          <w:szCs w:val="24"/>
        </w:rPr>
        <w:t>ся, то он шарлатан».</w:t>
      </w:r>
    </w:p>
    <w:p w:rsidR="002560F5" w:rsidRPr="00F64F06" w:rsidRDefault="002560F5" w:rsidP="00F64F06">
      <w:pPr>
        <w:spacing w:after="0"/>
        <w:ind w:firstLine="454"/>
        <w:jc w:val="right"/>
        <w:rPr>
          <w:rFonts w:ascii="Arial" w:hAnsi="Arial" w:cs="Arial"/>
          <w:i/>
          <w:sz w:val="24"/>
          <w:szCs w:val="24"/>
        </w:rPr>
      </w:pPr>
      <w:r w:rsidRPr="00F64F06">
        <w:rPr>
          <w:rFonts w:ascii="Arial" w:hAnsi="Arial" w:cs="Arial"/>
          <w:i/>
          <w:sz w:val="24"/>
          <w:szCs w:val="24"/>
        </w:rPr>
        <w:t>Курт Воннегут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Накануне миллениума по всему миру столбом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стояли жаркие споры: </w:t>
      </w:r>
      <w:r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 xml:space="preserve"> боем кура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 xml:space="preserve">тов и наступлением </w:t>
      </w:r>
      <w:r>
        <w:rPr>
          <w:rFonts w:ascii="Arial" w:hAnsi="Arial" w:cs="Arial"/>
          <w:sz w:val="24"/>
          <w:szCs w:val="24"/>
        </w:rPr>
        <w:t>2000-</w:t>
      </w:r>
      <w:r w:rsidRPr="009E1E0D">
        <w:rPr>
          <w:rFonts w:ascii="Arial" w:hAnsi="Arial" w:cs="Arial"/>
          <w:sz w:val="24"/>
          <w:szCs w:val="24"/>
        </w:rPr>
        <w:t>го года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наступает третье тысячелетие или оно наступает только ч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рез год, в новый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две тысячи первый? Спорили повсюду. До крика и рукопр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кладства. Спорили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и мы, сидя в нашей редакции. Аргументы были разные, одна барышня даже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ст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ла рис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вать в тетрадке 2000 плюсиков, чтобы доказать какую-то свою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позицию. Бедняжка.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Когда у нас кончились аргументы и мы стали переходить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на личности, как м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зыканты в фильме "Веселые ребята", к нам в редакцию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заглянул один опер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тор и сказал: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Тут в соседнюю студию приш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л академик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– сниматься в какой-то умной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программе. Пусть он и будет нашим третейским судь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й. Давайте его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поймаем, прижм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 и спросим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кто из нас прав. И что бы он нам н</w:t>
      </w:r>
      <w:r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 xml:space="preserve"> сказал,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все примем его ответ и успокоимся</w:t>
      </w:r>
      <w:r>
        <w:rPr>
          <w:rFonts w:ascii="Arial" w:hAnsi="Arial" w:cs="Arial"/>
          <w:sz w:val="24"/>
          <w:szCs w:val="24"/>
        </w:rPr>
        <w:t>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>Это был мат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рый человечище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 xml:space="preserve"> На вид лет 100. Действительный член всех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акад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мий мира. Физик, математик и т. д.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первейшей величины.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Он лет сорок прожил в Амер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ке, поэтому говорил по-русски с американским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акцентом.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Мы его поймали и спросили. Ровно через секунду этот столетний старец</w:t>
      </w:r>
      <w:r>
        <w:rPr>
          <w:rFonts w:ascii="Arial" w:hAnsi="Arial" w:cs="Arial"/>
          <w:sz w:val="24"/>
          <w:szCs w:val="24"/>
        </w:rPr>
        <w:t xml:space="preserve">, </w:t>
      </w:r>
      <w:r w:rsidRPr="009E1E0D">
        <w:rPr>
          <w:rFonts w:ascii="Arial" w:hAnsi="Arial" w:cs="Arial"/>
          <w:sz w:val="24"/>
          <w:szCs w:val="24"/>
        </w:rPr>
        <w:t>улыбаясь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выдал: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Ребя</w:t>
      </w:r>
      <w:r>
        <w:rPr>
          <w:rFonts w:ascii="Arial" w:hAnsi="Arial" w:cs="Arial"/>
          <w:sz w:val="24"/>
          <w:szCs w:val="24"/>
        </w:rPr>
        <w:t>-а-</w:t>
      </w:r>
      <w:r w:rsidRPr="009E1E0D">
        <w:rPr>
          <w:rFonts w:ascii="Arial" w:hAnsi="Arial" w:cs="Arial"/>
          <w:sz w:val="24"/>
          <w:szCs w:val="24"/>
        </w:rPr>
        <w:t>тушки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Ну вот </w:t>
      </w:r>
      <w:r w:rsidRPr="009E1E0D">
        <w:rPr>
          <w:rFonts w:ascii="Arial" w:hAnsi="Arial" w:cs="Arial"/>
          <w:sz w:val="24"/>
          <w:szCs w:val="24"/>
        </w:rPr>
        <w:t>представьте, что вы своей дружной компанией пь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те на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пр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роде водку. Водки у вас три ящика. В каждом ящике по 10 бутылок.</w:t>
      </w:r>
      <w:r>
        <w:rPr>
          <w:rFonts w:ascii="Arial" w:hAnsi="Arial" w:cs="Arial"/>
          <w:sz w:val="24"/>
          <w:szCs w:val="24"/>
        </w:rPr>
        <w:t xml:space="preserve"> А т</w:t>
      </w:r>
      <w:r w:rsidRPr="009E1E0D">
        <w:rPr>
          <w:rFonts w:ascii="Arial" w:hAnsi="Arial" w:cs="Arial"/>
          <w:sz w:val="24"/>
          <w:szCs w:val="24"/>
        </w:rPr>
        <w:t>еперь сами ответ</w:t>
      </w:r>
      <w:r w:rsidRPr="009E1E0D">
        <w:rPr>
          <w:rFonts w:ascii="Arial" w:hAnsi="Arial" w:cs="Arial"/>
          <w:sz w:val="24"/>
          <w:szCs w:val="24"/>
        </w:rPr>
        <w:t>ь</w:t>
      </w:r>
      <w:r w:rsidRPr="009E1E0D">
        <w:rPr>
          <w:rFonts w:ascii="Arial" w:hAnsi="Arial" w:cs="Arial"/>
          <w:sz w:val="24"/>
          <w:szCs w:val="24"/>
        </w:rPr>
        <w:t>те на свой же вопрос: двадцатая бутылка водки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принадлежит второму ящику или трет</w:t>
      </w:r>
      <w:r w:rsidRPr="009E1E0D">
        <w:rPr>
          <w:rFonts w:ascii="Arial" w:hAnsi="Arial" w:cs="Arial"/>
          <w:sz w:val="24"/>
          <w:szCs w:val="24"/>
        </w:rPr>
        <w:t>ь</w:t>
      </w:r>
      <w:r w:rsidRPr="009E1E0D">
        <w:rPr>
          <w:rFonts w:ascii="Arial" w:hAnsi="Arial" w:cs="Arial"/>
          <w:sz w:val="24"/>
          <w:szCs w:val="24"/>
        </w:rPr>
        <w:t>ему?</w:t>
      </w:r>
      <w:r>
        <w:rPr>
          <w:rFonts w:ascii="Arial" w:hAnsi="Arial" w:cs="Arial"/>
          <w:sz w:val="24"/>
          <w:szCs w:val="24"/>
        </w:rPr>
        <w:t>?!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Лично м</w:t>
      </w:r>
      <w:r w:rsidRPr="009E1E0D">
        <w:rPr>
          <w:rFonts w:ascii="Arial" w:hAnsi="Arial" w:cs="Arial"/>
          <w:sz w:val="24"/>
          <w:szCs w:val="24"/>
        </w:rPr>
        <w:t>не сложно представить дебила, которого бы не научи</w:t>
      </w:r>
      <w:r>
        <w:rPr>
          <w:rFonts w:ascii="Arial" w:hAnsi="Arial" w:cs="Arial"/>
          <w:sz w:val="24"/>
          <w:szCs w:val="24"/>
        </w:rPr>
        <w:t>л</w:t>
      </w:r>
      <w:r w:rsidRPr="009E1E0D">
        <w:rPr>
          <w:rFonts w:ascii="Arial" w:hAnsi="Arial" w:cs="Arial"/>
          <w:sz w:val="24"/>
          <w:szCs w:val="24"/>
        </w:rPr>
        <w:t xml:space="preserve"> ТАКОЙ уч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тель</w:t>
      </w:r>
      <w:r>
        <w:rPr>
          <w:rFonts w:ascii="Arial" w:hAnsi="Arial" w:cs="Arial"/>
          <w:sz w:val="24"/>
          <w:szCs w:val="24"/>
        </w:rPr>
        <w:t>!</w:t>
      </w:r>
    </w:p>
    <w:p w:rsidR="002560F5" w:rsidRPr="009E1E0D" w:rsidRDefault="002560F5" w:rsidP="00F64F06">
      <w:pPr>
        <w:spacing w:after="0"/>
        <w:ind w:firstLine="454"/>
        <w:jc w:val="right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http://storyofgrubas.livejournal.com/20809.html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76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 пресс-релизе Европейского космического агентства сообща</w:t>
      </w:r>
      <w:r>
        <w:rPr>
          <w:rFonts w:ascii="Arial" w:hAnsi="Arial" w:cs="Arial"/>
          <w:sz w:val="24"/>
          <w:szCs w:val="24"/>
        </w:rPr>
        <w:t>лось</w:t>
      </w:r>
      <w:r w:rsidRPr="009E1E0D">
        <w:rPr>
          <w:rFonts w:ascii="Arial" w:hAnsi="Arial" w:cs="Arial"/>
          <w:sz w:val="24"/>
          <w:szCs w:val="24"/>
        </w:rPr>
        <w:t xml:space="preserve">, что масса Фобоса составляет 10 млн. 72 тыс. 16 кг. </w:t>
      </w:r>
      <w:r>
        <w:rPr>
          <w:rFonts w:ascii="Arial" w:hAnsi="Arial" w:cs="Arial"/>
          <w:sz w:val="24"/>
          <w:szCs w:val="24"/>
        </w:rPr>
        <w:t>Ч</w:t>
      </w:r>
      <w:r w:rsidRPr="009E1E0D">
        <w:rPr>
          <w:rFonts w:ascii="Arial" w:hAnsi="Arial" w:cs="Arial"/>
          <w:sz w:val="24"/>
          <w:szCs w:val="24"/>
        </w:rPr>
        <w:t>то равн</w:t>
      </w:r>
      <w:r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 xml:space="preserve"> примерно одной миллиардной массы Зе</w:t>
      </w:r>
      <w:r w:rsidRPr="009E1E0D">
        <w:rPr>
          <w:rFonts w:ascii="Arial" w:hAnsi="Arial" w:cs="Arial"/>
          <w:sz w:val="24"/>
          <w:szCs w:val="24"/>
        </w:rPr>
        <w:t>м</w:t>
      </w:r>
      <w:r w:rsidRPr="009E1E0D">
        <w:rPr>
          <w:rFonts w:ascii="Arial" w:hAnsi="Arial" w:cs="Arial"/>
          <w:sz w:val="24"/>
          <w:szCs w:val="24"/>
        </w:rPr>
        <w:t>ли</w:t>
      </w:r>
      <w:r>
        <w:rPr>
          <w:rFonts w:ascii="Arial" w:hAnsi="Arial" w:cs="Arial"/>
          <w:sz w:val="24"/>
          <w:szCs w:val="24"/>
        </w:rPr>
        <w:t>… Хотя н</w:t>
      </w:r>
      <w:r w:rsidRPr="009E1E0D">
        <w:rPr>
          <w:rFonts w:ascii="Arial" w:hAnsi="Arial" w:cs="Arial"/>
          <w:sz w:val="24"/>
          <w:szCs w:val="24"/>
        </w:rPr>
        <w:t xml:space="preserve">а самом деле масса Фобоса </w:t>
      </w:r>
      <w:r>
        <w:rPr>
          <w:rFonts w:ascii="Arial" w:hAnsi="Arial" w:cs="Arial"/>
          <w:sz w:val="24"/>
          <w:szCs w:val="24"/>
        </w:rPr>
        <w:t xml:space="preserve">равна </w:t>
      </w:r>
      <w:r w:rsidRPr="009E1E0D">
        <w:rPr>
          <w:rFonts w:ascii="Arial" w:hAnsi="Arial" w:cs="Arial"/>
          <w:sz w:val="24"/>
          <w:szCs w:val="24"/>
        </w:rPr>
        <w:t>1,072</w:t>
      </w:r>
      <w:r w:rsidRPr="00F64F06">
        <w:rPr>
          <w:rFonts w:ascii="Arial" w:hAnsi="Arial" w:cs="Arial"/>
          <w:sz w:val="24"/>
          <w:szCs w:val="24"/>
          <w:vertAlign w:val="subscript"/>
        </w:rPr>
        <w:t>*</w:t>
      </w:r>
      <w:r w:rsidRPr="009E1E0D">
        <w:rPr>
          <w:rFonts w:ascii="Arial" w:hAnsi="Arial" w:cs="Arial"/>
          <w:sz w:val="24"/>
          <w:szCs w:val="24"/>
        </w:rPr>
        <w:t>10</w:t>
      </w:r>
      <w:r w:rsidRPr="00F64F06">
        <w:rPr>
          <w:rFonts w:ascii="Arial" w:hAnsi="Arial" w:cs="Arial"/>
          <w:sz w:val="24"/>
          <w:szCs w:val="24"/>
          <w:vertAlign w:val="superscript"/>
        </w:rPr>
        <w:t>16</w:t>
      </w:r>
      <w:r w:rsidRPr="009E1E0D">
        <w:rPr>
          <w:rFonts w:ascii="Arial" w:hAnsi="Arial" w:cs="Arial"/>
          <w:sz w:val="24"/>
          <w:szCs w:val="24"/>
        </w:rPr>
        <w:t xml:space="preserve"> кг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и это </w:t>
      </w:r>
      <w:r>
        <w:rPr>
          <w:rFonts w:ascii="Arial" w:hAnsi="Arial" w:cs="Arial"/>
          <w:sz w:val="24"/>
          <w:szCs w:val="24"/>
        </w:rPr>
        <w:t xml:space="preserve">(таки да!) </w:t>
      </w:r>
      <w:r w:rsidRPr="009E1E0D">
        <w:rPr>
          <w:rFonts w:ascii="Arial" w:hAnsi="Arial" w:cs="Arial"/>
          <w:sz w:val="24"/>
          <w:szCs w:val="24"/>
        </w:rPr>
        <w:t xml:space="preserve">приблизительно миллиардная </w:t>
      </w:r>
      <w:r>
        <w:rPr>
          <w:rFonts w:ascii="Arial" w:hAnsi="Arial" w:cs="Arial"/>
          <w:sz w:val="24"/>
          <w:szCs w:val="24"/>
        </w:rPr>
        <w:t>(ну, если совсем точно, то</w:t>
      </w:r>
      <w:r w:rsidRPr="009E1E0D">
        <w:rPr>
          <w:rFonts w:ascii="Arial" w:hAnsi="Arial" w:cs="Arial"/>
          <w:sz w:val="24"/>
          <w:szCs w:val="24"/>
        </w:rPr>
        <w:t xml:space="preserve"> одна 650-миллион</w:t>
      </w:r>
      <w:r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ая</w:t>
      </w:r>
      <w:r>
        <w:rPr>
          <w:rFonts w:ascii="Arial" w:hAnsi="Arial" w:cs="Arial"/>
          <w:sz w:val="24"/>
          <w:szCs w:val="24"/>
        </w:rPr>
        <w:t>)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часть </w:t>
      </w:r>
      <w:r w:rsidRPr="009E1E0D">
        <w:rPr>
          <w:rFonts w:ascii="Arial" w:hAnsi="Arial" w:cs="Arial"/>
          <w:sz w:val="24"/>
          <w:szCs w:val="24"/>
        </w:rPr>
        <w:t>массы Земли.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??????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 всё просто! «</w:t>
      </w:r>
      <w:r w:rsidRPr="009E1E0D">
        <w:rPr>
          <w:rFonts w:ascii="Arial" w:hAnsi="Arial" w:cs="Arial"/>
          <w:sz w:val="24"/>
          <w:szCs w:val="24"/>
        </w:rPr>
        <w:t>Товарищи</w:t>
      </w:r>
      <w:r>
        <w:rPr>
          <w:rFonts w:ascii="Arial" w:hAnsi="Arial" w:cs="Arial"/>
          <w:sz w:val="24"/>
          <w:szCs w:val="24"/>
        </w:rPr>
        <w:t xml:space="preserve"> журналисты»</w:t>
      </w:r>
      <w:r w:rsidRPr="009E1E0D">
        <w:rPr>
          <w:rFonts w:ascii="Arial" w:hAnsi="Arial" w:cs="Arial"/>
          <w:sz w:val="24"/>
          <w:szCs w:val="24"/>
        </w:rPr>
        <w:t xml:space="preserve"> явно удалили запятую и знак умножения, а п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 xml:space="preserve">казатель степени </w:t>
      </w:r>
      <w:r>
        <w:rPr>
          <w:rFonts w:ascii="Arial" w:hAnsi="Arial" w:cs="Arial"/>
          <w:sz w:val="24"/>
          <w:szCs w:val="24"/>
        </w:rPr>
        <w:t>(</w:t>
      </w:r>
      <w:r w:rsidRPr="009E1E0D">
        <w:rPr>
          <w:rFonts w:ascii="Arial" w:hAnsi="Arial" w:cs="Arial"/>
          <w:sz w:val="24"/>
          <w:szCs w:val="24"/>
        </w:rPr>
        <w:t>16</w:t>
      </w:r>
      <w:r>
        <w:rPr>
          <w:rFonts w:ascii="Arial" w:hAnsi="Arial" w:cs="Arial"/>
          <w:sz w:val="24"/>
          <w:szCs w:val="24"/>
        </w:rPr>
        <w:t>)</w:t>
      </w:r>
      <w:r w:rsidRPr="009E1E0D">
        <w:rPr>
          <w:rFonts w:ascii="Arial" w:hAnsi="Arial" w:cs="Arial"/>
          <w:sz w:val="24"/>
          <w:szCs w:val="24"/>
        </w:rPr>
        <w:t xml:space="preserve"> п</w:t>
      </w:r>
      <w:r>
        <w:rPr>
          <w:rFonts w:ascii="Arial" w:hAnsi="Arial" w:cs="Arial"/>
          <w:sz w:val="24"/>
          <w:szCs w:val="24"/>
        </w:rPr>
        <w:t>оня</w:t>
      </w:r>
      <w:r w:rsidRPr="009E1E0D">
        <w:rPr>
          <w:rFonts w:ascii="Arial" w:hAnsi="Arial" w:cs="Arial"/>
          <w:sz w:val="24"/>
          <w:szCs w:val="24"/>
        </w:rPr>
        <w:t xml:space="preserve">ли как продолжение числа. Вот и получилось из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1,072</w:t>
      </w:r>
      <w:r w:rsidRPr="0000682B">
        <w:rPr>
          <w:rFonts w:ascii="Arial" w:hAnsi="Arial" w:cs="Arial"/>
          <w:sz w:val="24"/>
          <w:szCs w:val="24"/>
          <w:vertAlign w:val="subscript"/>
        </w:rPr>
        <w:t>*</w:t>
      </w:r>
      <w:r w:rsidRPr="009E1E0D">
        <w:rPr>
          <w:rFonts w:ascii="Arial" w:hAnsi="Arial" w:cs="Arial"/>
          <w:sz w:val="24"/>
          <w:szCs w:val="24"/>
        </w:rPr>
        <w:t>10</w:t>
      </w:r>
      <w:r w:rsidRPr="0000682B">
        <w:rPr>
          <w:rFonts w:ascii="Arial" w:hAnsi="Arial" w:cs="Arial"/>
          <w:sz w:val="24"/>
          <w:szCs w:val="24"/>
          <w:vertAlign w:val="superscript"/>
        </w:rPr>
        <w:t>16</w:t>
      </w:r>
      <w:r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кг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10721016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кг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>. Пра</w:t>
      </w:r>
      <w:r w:rsidRPr="009E1E0D">
        <w:rPr>
          <w:rFonts w:ascii="Arial" w:hAnsi="Arial" w:cs="Arial"/>
          <w:sz w:val="24"/>
          <w:szCs w:val="24"/>
        </w:rPr>
        <w:t>в</w:t>
      </w:r>
      <w:r w:rsidRPr="009E1E0D">
        <w:rPr>
          <w:rFonts w:ascii="Arial" w:hAnsi="Arial" w:cs="Arial"/>
          <w:sz w:val="24"/>
          <w:szCs w:val="24"/>
        </w:rPr>
        <w:t xml:space="preserve">да, </w:t>
      </w:r>
      <w:r>
        <w:rPr>
          <w:rFonts w:ascii="Arial" w:hAnsi="Arial" w:cs="Arial"/>
          <w:sz w:val="24"/>
          <w:szCs w:val="24"/>
        </w:rPr>
        <w:t>непонятно, почему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у них тога </w:t>
      </w:r>
      <w:r w:rsidRPr="009E1E0D">
        <w:rPr>
          <w:rFonts w:ascii="Arial" w:hAnsi="Arial" w:cs="Arial"/>
          <w:sz w:val="24"/>
          <w:szCs w:val="24"/>
        </w:rPr>
        <w:t>721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тыс</w:t>
      </w:r>
      <w:r>
        <w:rPr>
          <w:rFonts w:ascii="Arial" w:hAnsi="Arial" w:cs="Arial"/>
          <w:sz w:val="24"/>
          <w:szCs w:val="24"/>
        </w:rPr>
        <w:t>яча</w:t>
      </w:r>
      <w:r w:rsidRPr="009E1E0D">
        <w:rPr>
          <w:rFonts w:ascii="Arial" w:hAnsi="Arial" w:cs="Arial"/>
          <w:sz w:val="24"/>
          <w:szCs w:val="24"/>
        </w:rPr>
        <w:t xml:space="preserve"> превратил</w:t>
      </w:r>
      <w:r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сь в 72</w:t>
      </w:r>
      <w:r>
        <w:rPr>
          <w:rFonts w:ascii="Arial" w:hAnsi="Arial" w:cs="Arial"/>
          <w:sz w:val="24"/>
          <w:szCs w:val="24"/>
        </w:rPr>
        <w:t>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77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В СПбГУ теперь </w:t>
      </w:r>
      <w:r>
        <w:rPr>
          <w:rFonts w:ascii="Arial" w:hAnsi="Arial" w:cs="Arial"/>
          <w:sz w:val="24"/>
          <w:szCs w:val="24"/>
        </w:rPr>
        <w:t xml:space="preserve">сразу </w:t>
      </w:r>
      <w:r w:rsidRPr="009E1E0D">
        <w:rPr>
          <w:rFonts w:ascii="Arial" w:hAnsi="Arial" w:cs="Arial"/>
          <w:sz w:val="24"/>
          <w:szCs w:val="24"/>
        </w:rPr>
        <w:t xml:space="preserve">отправляются в корзину </w:t>
      </w:r>
      <w:r>
        <w:rPr>
          <w:rFonts w:ascii="Arial" w:hAnsi="Arial" w:cs="Arial"/>
          <w:sz w:val="24"/>
          <w:szCs w:val="24"/>
        </w:rPr>
        <w:t>бумаги</w:t>
      </w:r>
      <w:r w:rsidRPr="009E1E0D">
        <w:rPr>
          <w:rFonts w:ascii="Arial" w:hAnsi="Arial" w:cs="Arial"/>
          <w:sz w:val="24"/>
          <w:szCs w:val="24"/>
        </w:rPr>
        <w:t xml:space="preserve"> с началом типа:</w:t>
      </w:r>
      <w:r>
        <w:rPr>
          <w:rFonts w:ascii="Arial" w:hAnsi="Arial" w:cs="Arial"/>
          <w:sz w:val="24"/>
          <w:szCs w:val="24"/>
        </w:rPr>
        <w:t xml:space="preserve"> «</w:t>
      </w:r>
      <w:r w:rsidRPr="009E1E0D">
        <w:rPr>
          <w:rFonts w:ascii="Arial" w:hAnsi="Arial" w:cs="Arial"/>
          <w:sz w:val="24"/>
          <w:szCs w:val="24"/>
        </w:rPr>
        <w:t>Физический факультет просит...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Как </w:t>
      </w:r>
      <w:r>
        <w:rPr>
          <w:rFonts w:ascii="Arial" w:hAnsi="Arial" w:cs="Arial"/>
          <w:sz w:val="24"/>
          <w:szCs w:val="24"/>
        </w:rPr>
        <w:t>поясн</w:t>
      </w:r>
      <w:r w:rsidRPr="009E1E0D">
        <w:rPr>
          <w:rFonts w:ascii="Arial" w:hAnsi="Arial" w:cs="Arial"/>
          <w:sz w:val="24"/>
          <w:szCs w:val="24"/>
        </w:rPr>
        <w:t>ил Николай Михайлович Кропачев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нынешний ректор СПбГУ</w:t>
      </w:r>
      <w:r>
        <w:rPr>
          <w:rFonts w:ascii="Arial" w:hAnsi="Arial" w:cs="Arial"/>
          <w:sz w:val="24"/>
          <w:szCs w:val="24"/>
        </w:rPr>
        <w:t>: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Физический факультет – это здание, кирпич,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цемент, стекло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 xml:space="preserve"> здание просить не может!</w:t>
      </w:r>
      <w:r>
        <w:rPr>
          <w:rFonts w:ascii="Arial" w:hAnsi="Arial" w:cs="Arial"/>
          <w:sz w:val="24"/>
          <w:szCs w:val="24"/>
        </w:rPr>
        <w:t>»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78" style="width:0;height:1.5pt" o:hralign="center" o:hrstd="t" o:hr="t" fillcolor="gray" stroked="f"/>
        </w:pic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00682B" w:rsidRDefault="002560F5" w:rsidP="009E1E0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00682B">
        <w:rPr>
          <w:rFonts w:ascii="Arial" w:hAnsi="Arial" w:cs="Arial"/>
          <w:b/>
          <w:sz w:val="24"/>
          <w:szCs w:val="24"/>
        </w:rPr>
        <w:t xml:space="preserve">ВРЕМЕНА ГОДА </w:t>
      </w:r>
    </w:p>
    <w:p w:rsidR="002560F5" w:rsidRPr="0000682B" w:rsidRDefault="002560F5" w:rsidP="009E1E0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00682B">
        <w:rPr>
          <w:rFonts w:ascii="Arial" w:hAnsi="Arial" w:cs="Arial"/>
          <w:i/>
          <w:sz w:val="24"/>
          <w:szCs w:val="24"/>
        </w:rPr>
        <w:t xml:space="preserve">storyofgrubas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October 20th, 9:14</w:t>
      </w:r>
      <w:r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</w:rPr>
        <w:t xml:space="preserve"> Вся наша школа ждала какого-то страшного проверяющего из Р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НО. Директриса на ушах. Коридоры вылизаны. Дети проинструктированы.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Было решено позвать этого страшного человека в наш класс на показательный урок по географии и в десятый на химию.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Целую неделю трудовик творил действующую модель </w:t>
      </w:r>
      <w:r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 xml:space="preserve">олнечной </w:t>
      </w:r>
      <w:r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истемы. Наконец наступил день "игольного ушка". В класс входит проверяющий, директриса, и завуч.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Проверяющий выглядел совсем нестрашно: толстые ст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кла и тихий застенчивый г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лос.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Мы все напряжены, как цыганские кони. Географичка вдруг заговорила голоском ск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зочной лисички, которая хочет выманить из норки зайчика: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Ребятушки, сегодня мы пойм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м, как на земле происходит смена врем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 года. Пот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шите, пожалуйста, свет.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Наступил напряж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нный интим, только матовое солнце величиной с футбольный мяч грело землю и еле освещало глубины космоса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наполненного галактиками глаз.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Лисий голос учительницы ещ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меньше подходил к е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злому, подсвеченному снизу лицу из хел</w:t>
      </w:r>
      <w:r>
        <w:rPr>
          <w:rFonts w:ascii="Arial" w:hAnsi="Arial" w:cs="Arial"/>
          <w:sz w:val="24"/>
          <w:szCs w:val="24"/>
        </w:rPr>
        <w:t>л</w:t>
      </w:r>
      <w:r w:rsidRPr="009E1E0D">
        <w:rPr>
          <w:rFonts w:ascii="Arial" w:hAnsi="Arial" w:cs="Arial"/>
          <w:sz w:val="24"/>
          <w:szCs w:val="24"/>
        </w:rPr>
        <w:t>оуина: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Ребята, вы видите, как </w:t>
      </w:r>
      <w:r>
        <w:rPr>
          <w:rFonts w:ascii="Arial" w:hAnsi="Arial" w:cs="Arial"/>
          <w:sz w:val="24"/>
          <w:szCs w:val="24"/>
        </w:rPr>
        <w:t>З</w:t>
      </w:r>
      <w:r w:rsidRPr="009E1E0D">
        <w:rPr>
          <w:rFonts w:ascii="Arial" w:hAnsi="Arial" w:cs="Arial"/>
          <w:sz w:val="24"/>
          <w:szCs w:val="24"/>
        </w:rPr>
        <w:t>емля крутится, крутится, крутится, ид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т, ид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т, ид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т и за год совершает полный оборот вокруг </w:t>
      </w:r>
      <w:r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 xml:space="preserve">олнца. В это время на </w:t>
      </w:r>
      <w:r>
        <w:rPr>
          <w:rFonts w:ascii="Arial" w:hAnsi="Arial" w:cs="Arial"/>
          <w:sz w:val="24"/>
          <w:szCs w:val="24"/>
        </w:rPr>
        <w:t>З</w:t>
      </w:r>
      <w:r w:rsidRPr="009E1E0D">
        <w:rPr>
          <w:rFonts w:ascii="Arial" w:hAnsi="Arial" w:cs="Arial"/>
          <w:sz w:val="24"/>
          <w:szCs w:val="24"/>
        </w:rPr>
        <w:t>емле происходят смены вр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 года.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Она вращала </w:t>
      </w:r>
      <w:r>
        <w:rPr>
          <w:rFonts w:ascii="Arial" w:hAnsi="Arial" w:cs="Arial"/>
          <w:sz w:val="24"/>
          <w:szCs w:val="24"/>
        </w:rPr>
        <w:t>З</w:t>
      </w:r>
      <w:r w:rsidRPr="009E1E0D">
        <w:rPr>
          <w:rFonts w:ascii="Arial" w:hAnsi="Arial" w:cs="Arial"/>
          <w:sz w:val="24"/>
          <w:szCs w:val="24"/>
        </w:rPr>
        <w:t xml:space="preserve">емлю на кронштейне вокруг </w:t>
      </w:r>
      <w:r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олнца и вокруг своей оси: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Видите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дети, тут </w:t>
      </w:r>
      <w:r>
        <w:rPr>
          <w:rFonts w:ascii="Arial" w:hAnsi="Arial" w:cs="Arial"/>
          <w:sz w:val="24"/>
          <w:szCs w:val="24"/>
        </w:rPr>
        <w:t>З</w:t>
      </w:r>
      <w:r w:rsidRPr="009E1E0D">
        <w:rPr>
          <w:rFonts w:ascii="Arial" w:hAnsi="Arial" w:cs="Arial"/>
          <w:sz w:val="24"/>
          <w:szCs w:val="24"/>
        </w:rPr>
        <w:t>емля прогревается солнышком, а тут нет, ну и тут опять прогр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вается... Так и меняются на нашей голубой планете времена годика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(«В</w:t>
      </w:r>
      <w:r w:rsidRPr="009E1E0D">
        <w:rPr>
          <w:rFonts w:ascii="Arial" w:hAnsi="Arial" w:cs="Arial"/>
          <w:sz w:val="24"/>
          <w:szCs w:val="24"/>
        </w:rPr>
        <w:t>ыйди зайчик из норки, не бойся. Лисичка-сестричка тебя жд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>»</w:t>
      </w:r>
      <w:r w:rsidRPr="0000682B"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И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в таком духе, таким же сладен</w:t>
      </w:r>
      <w:r w:rsidRPr="009E1E0D">
        <w:rPr>
          <w:rFonts w:ascii="Arial" w:hAnsi="Arial" w:cs="Arial"/>
          <w:sz w:val="24"/>
          <w:szCs w:val="24"/>
        </w:rPr>
        <w:t>ь</w:t>
      </w:r>
      <w:r w:rsidRPr="009E1E0D">
        <w:rPr>
          <w:rFonts w:ascii="Arial" w:hAnsi="Arial" w:cs="Arial"/>
          <w:sz w:val="24"/>
          <w:szCs w:val="24"/>
        </w:rPr>
        <w:t>ким голоском</w:t>
      </w:r>
      <w:r>
        <w:rPr>
          <w:rFonts w:ascii="Arial" w:hAnsi="Arial" w:cs="Arial"/>
          <w:sz w:val="24"/>
          <w:szCs w:val="24"/>
        </w:rPr>
        <w:t>).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Прошло минут тридцать. Зв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зды привыкли к полумраку</w:t>
      </w:r>
      <w:r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 w:rsidRPr="009E1E0D">
        <w:rPr>
          <w:rFonts w:ascii="Arial" w:hAnsi="Arial" w:cs="Arial"/>
          <w:sz w:val="24"/>
          <w:szCs w:val="24"/>
        </w:rPr>
        <w:t>друг негромко заклокотала «ч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рная дыра» из РОНО: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Ребята, а кто-нибудь понял, почему меняются времена года на </w:t>
      </w:r>
      <w:r>
        <w:rPr>
          <w:rFonts w:ascii="Arial" w:hAnsi="Arial" w:cs="Arial"/>
          <w:sz w:val="24"/>
          <w:szCs w:val="24"/>
        </w:rPr>
        <w:t>З</w:t>
      </w:r>
      <w:r w:rsidRPr="009E1E0D">
        <w:rPr>
          <w:rFonts w:ascii="Arial" w:hAnsi="Arial" w:cs="Arial"/>
          <w:sz w:val="24"/>
          <w:szCs w:val="24"/>
        </w:rPr>
        <w:t>емле? Кто понял? Объясните мне.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Мы все смотрели на </w:t>
      </w:r>
      <w:r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 xml:space="preserve">олнечную </w:t>
      </w:r>
      <w:r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истему и молчали. А и правда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– чего они меняю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 xml:space="preserve">ся? Вроде </w:t>
      </w:r>
      <w:r>
        <w:rPr>
          <w:rFonts w:ascii="Arial" w:hAnsi="Arial" w:cs="Arial"/>
          <w:sz w:val="24"/>
          <w:szCs w:val="24"/>
        </w:rPr>
        <w:t>З</w:t>
      </w:r>
      <w:r w:rsidRPr="009E1E0D">
        <w:rPr>
          <w:rFonts w:ascii="Arial" w:hAnsi="Arial" w:cs="Arial"/>
          <w:sz w:val="24"/>
          <w:szCs w:val="24"/>
        </w:rPr>
        <w:t xml:space="preserve">емля вращается как юла, нагреваясь – остывает, да и вокруг </w:t>
      </w:r>
      <w:r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олнца год за г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дом летает.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Непонятно...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Географичка: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Ребята</w:t>
      </w:r>
      <w:r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кто понял? Не подводите меня, поднимайте руку</w:t>
      </w:r>
      <w:r>
        <w:rPr>
          <w:rFonts w:ascii="Arial" w:hAnsi="Arial" w:cs="Arial"/>
          <w:sz w:val="24"/>
          <w:szCs w:val="24"/>
        </w:rPr>
        <w:t>!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Директриса (выходя из себя):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Ну, чего же вы? Вам Жанна Ивановна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так доходчиво объяснила. Вы что, все т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пые такие или комиссии из РОНО испугались? Что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ни один не понял? Ну, просто зла на вас не хватает!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Тут страшный человек из РОНО говорит: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Не ругайте их. Дети не виноваты.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 этими словами он встал, подош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л к </w:t>
      </w:r>
      <w:r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 xml:space="preserve">олнечной </w:t>
      </w:r>
      <w:r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истеме и указательным пальцем, с 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гким скрипом нагнул земную ось...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Потом грустно добавил: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Ну что ж, теперь ведите меня на урок химии.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Через неделю у нас была другая географичка, химичка и новый директор школы.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P</w:t>
      </w:r>
      <w:r w:rsidRPr="0000682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  <w:lang w:val="en-US"/>
        </w:rPr>
        <w:t>S</w:t>
      </w:r>
      <w:r w:rsidRPr="0000682B">
        <w:rPr>
          <w:rFonts w:ascii="Arial" w:hAnsi="Arial" w:cs="Arial"/>
          <w:sz w:val="24"/>
          <w:szCs w:val="24"/>
        </w:rPr>
        <w:t>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Этот наклон </w:t>
      </w:r>
      <w:r>
        <w:rPr>
          <w:rFonts w:ascii="Arial" w:hAnsi="Arial" w:cs="Arial"/>
          <w:sz w:val="24"/>
          <w:szCs w:val="24"/>
        </w:rPr>
        <w:t>З</w:t>
      </w:r>
      <w:r w:rsidRPr="009E1E0D">
        <w:rPr>
          <w:rFonts w:ascii="Arial" w:hAnsi="Arial" w:cs="Arial"/>
          <w:sz w:val="24"/>
          <w:szCs w:val="24"/>
        </w:rPr>
        <w:t>емли со скрипом я запомнил на всю жизнь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и поэтому мой сын уже в пять лет понимал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отчего </w:t>
      </w:r>
      <w:r>
        <w:rPr>
          <w:rFonts w:ascii="Arial" w:hAnsi="Arial" w:cs="Arial"/>
          <w:sz w:val="24"/>
          <w:szCs w:val="24"/>
        </w:rPr>
        <w:t xml:space="preserve">на самом деле </w:t>
      </w:r>
      <w:r w:rsidRPr="009E1E0D">
        <w:rPr>
          <w:rFonts w:ascii="Arial" w:hAnsi="Arial" w:cs="Arial"/>
          <w:sz w:val="24"/>
          <w:szCs w:val="24"/>
        </w:rPr>
        <w:t>меняются времена года.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79" style="width:0;height:1.5pt" o:hralign="center" o:hrstd="t" o:hr="t" fillcolor="gray" stroked="f"/>
        </w:pic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Моя двоюродная сестра, учитель начальных классов, спрашивает меня: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А как космонавты на орбите дышат? Там же невесомость – воздуха нет!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Я стою и не знаю, с какого момента начинать рассказывать. Видимо, надо с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Октябр</w:t>
      </w:r>
      <w:r w:rsidRPr="009E1E0D">
        <w:rPr>
          <w:rFonts w:ascii="Arial" w:hAnsi="Arial" w:cs="Arial"/>
          <w:sz w:val="24"/>
          <w:szCs w:val="24"/>
        </w:rPr>
        <w:t>ь</w:t>
      </w:r>
      <w:r w:rsidRPr="009E1E0D">
        <w:rPr>
          <w:rFonts w:ascii="Arial" w:hAnsi="Arial" w:cs="Arial"/>
          <w:sz w:val="24"/>
          <w:szCs w:val="24"/>
        </w:rPr>
        <w:t>ской революции...</w:t>
      </w:r>
    </w:p>
    <w:p w:rsidR="002560F5" w:rsidRPr="009E1E0D" w:rsidRDefault="002560F5" w:rsidP="009F69CB">
      <w:pPr>
        <w:spacing w:after="0"/>
        <w:ind w:firstLine="454"/>
        <w:jc w:val="right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http://jaximus.smugmug.com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80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Pr="009E1E0D">
        <w:rPr>
          <w:rFonts w:ascii="Arial" w:hAnsi="Arial" w:cs="Arial"/>
          <w:sz w:val="24"/>
          <w:szCs w:val="24"/>
        </w:rPr>
        <w:t xml:space="preserve"> одной </w:t>
      </w:r>
      <w:r>
        <w:rPr>
          <w:rFonts w:ascii="Arial" w:hAnsi="Arial" w:cs="Arial"/>
          <w:sz w:val="24"/>
          <w:szCs w:val="24"/>
        </w:rPr>
        <w:t xml:space="preserve">совково-довоенной </w:t>
      </w:r>
      <w:r w:rsidRPr="009E1E0D">
        <w:rPr>
          <w:rFonts w:ascii="Arial" w:hAnsi="Arial" w:cs="Arial"/>
          <w:sz w:val="24"/>
          <w:szCs w:val="24"/>
        </w:rPr>
        <w:t>газете по поводу пуска нового блока на местной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электр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станции было напечатано следующее:</w:t>
      </w:r>
      <w:r>
        <w:rPr>
          <w:rFonts w:ascii="Arial" w:hAnsi="Arial" w:cs="Arial"/>
          <w:sz w:val="24"/>
          <w:szCs w:val="24"/>
        </w:rPr>
        <w:t xml:space="preserve"> </w:t>
      </w:r>
      <w:r w:rsidRPr="009F69CB">
        <w:rPr>
          <w:rFonts w:ascii="Arial" w:hAnsi="Arial" w:cs="Arial"/>
          <w:i/>
          <w:sz w:val="24"/>
          <w:szCs w:val="24"/>
        </w:rPr>
        <w:t>«...турбина тронулась, мерно постукивая лопа</w:t>
      </w:r>
      <w:r w:rsidRPr="009F69CB">
        <w:rPr>
          <w:rFonts w:ascii="Arial" w:hAnsi="Arial" w:cs="Arial"/>
          <w:i/>
          <w:sz w:val="24"/>
          <w:szCs w:val="24"/>
        </w:rPr>
        <w:t>т</w:t>
      </w:r>
      <w:r w:rsidRPr="009F69CB">
        <w:rPr>
          <w:rFonts w:ascii="Arial" w:hAnsi="Arial" w:cs="Arial"/>
          <w:i/>
          <w:sz w:val="24"/>
          <w:szCs w:val="24"/>
        </w:rPr>
        <w:t>ками, и эле</w:t>
      </w:r>
      <w:r w:rsidRPr="009F69CB">
        <w:rPr>
          <w:rFonts w:ascii="Arial" w:hAnsi="Arial" w:cs="Arial"/>
          <w:i/>
          <w:sz w:val="24"/>
          <w:szCs w:val="24"/>
        </w:rPr>
        <w:t>к</w:t>
      </w:r>
      <w:r w:rsidRPr="009F69CB">
        <w:rPr>
          <w:rFonts w:ascii="Arial" w:hAnsi="Arial" w:cs="Arial"/>
          <w:i/>
          <w:sz w:val="24"/>
          <w:szCs w:val="24"/>
        </w:rPr>
        <w:t>трический ток всё быстрее и быстрее побежал по проводам</w:t>
      </w:r>
      <w:r>
        <w:rPr>
          <w:rFonts w:ascii="Arial" w:hAnsi="Arial" w:cs="Arial"/>
          <w:i/>
          <w:sz w:val="24"/>
          <w:szCs w:val="24"/>
        </w:rPr>
        <w:t>!..</w:t>
      </w:r>
      <w:r w:rsidRPr="009F69CB">
        <w:rPr>
          <w:rFonts w:ascii="Arial" w:hAnsi="Arial" w:cs="Arial"/>
          <w:i/>
          <w:sz w:val="24"/>
          <w:szCs w:val="24"/>
        </w:rPr>
        <w:t>»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комментарии – просто прелесть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9E1E0D">
        <w:rPr>
          <w:rFonts w:ascii="Arial" w:hAnsi="Arial" w:cs="Arial"/>
          <w:sz w:val="24"/>
          <w:szCs w:val="24"/>
        </w:rPr>
        <w:t>Привожу только цивильные):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2560F5" w:rsidRPr="009F69CB" w:rsidRDefault="002560F5" w:rsidP="009E1E0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9F69CB">
        <w:rPr>
          <w:rFonts w:ascii="Arial" w:hAnsi="Arial" w:cs="Arial"/>
          <w:i/>
          <w:sz w:val="24"/>
          <w:szCs w:val="24"/>
        </w:rPr>
        <w:t>Граф09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Я не знаю, как стучит лопатками турбина. Наверное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страшно. Но про электрический ток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верно. Электрический ток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это направленное движение заряженных частиц (в металлах – электронов). Скорость движения электронов зависит от напряжения и сопр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тивления линии (цепи). Как только турбина тронулась, начали возрастать обороты, соо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>ветственно расти напряжение, ну и скорость движения электронов. Т.е. электрического тока.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2560F5" w:rsidRPr="009F69CB" w:rsidRDefault="002560F5" w:rsidP="009E1E0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9F69CB">
        <w:rPr>
          <w:rFonts w:ascii="Arial" w:hAnsi="Arial" w:cs="Arial"/>
          <w:i/>
          <w:sz w:val="24"/>
          <w:szCs w:val="24"/>
        </w:rPr>
        <w:t>Гость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Скорость тока прямо пропорцоанально скорости напряжения и обратно пропорц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нально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массе сопротивления.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2560F5" w:rsidRPr="009F69CB" w:rsidRDefault="002560F5" w:rsidP="009E1E0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9F69CB">
        <w:rPr>
          <w:rFonts w:ascii="Arial" w:hAnsi="Arial" w:cs="Arial"/>
          <w:i/>
          <w:sz w:val="24"/>
          <w:szCs w:val="24"/>
        </w:rPr>
        <w:t>Владимир Николаевич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Идиот. Эта фраза написана в 1932(!) году в газете "Известия" по поводу пуска </w:t>
      </w:r>
      <w:r>
        <w:rPr>
          <w:rFonts w:ascii="Arial" w:hAnsi="Arial" w:cs="Arial"/>
          <w:sz w:val="24"/>
          <w:szCs w:val="24"/>
        </w:rPr>
        <w:t>Д</w:t>
      </w:r>
      <w:r w:rsidRPr="009E1E0D">
        <w:rPr>
          <w:rFonts w:ascii="Arial" w:hAnsi="Arial" w:cs="Arial"/>
          <w:sz w:val="24"/>
          <w:szCs w:val="24"/>
        </w:rPr>
        <w:t>не</w:t>
      </w:r>
      <w:r w:rsidRPr="009E1E0D">
        <w:rPr>
          <w:rFonts w:ascii="Arial" w:hAnsi="Arial" w:cs="Arial"/>
          <w:sz w:val="24"/>
          <w:szCs w:val="24"/>
        </w:rPr>
        <w:t>п</w:t>
      </w:r>
      <w:r w:rsidRPr="009E1E0D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гэса, над чем в самой газете уже изрядн</w:t>
      </w:r>
      <w:r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 xml:space="preserve"> отхохотались. Видно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автор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долгожитель с тв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р</w:t>
      </w:r>
      <w:r w:rsidRPr="009E1E0D">
        <w:rPr>
          <w:rFonts w:ascii="Arial" w:hAnsi="Arial" w:cs="Arial"/>
          <w:sz w:val="24"/>
          <w:szCs w:val="24"/>
        </w:rPr>
        <w:t>дой памятью.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2560F5" w:rsidRPr="009F69CB" w:rsidRDefault="002560F5" w:rsidP="009E1E0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9F69CB">
        <w:rPr>
          <w:rFonts w:ascii="Arial" w:hAnsi="Arial" w:cs="Arial"/>
          <w:i/>
          <w:sz w:val="24"/>
          <w:szCs w:val="24"/>
        </w:rPr>
        <w:t>извесный критег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Да ну вас! Я как-то спросила: если свет включить, то ток к лампочке от электроста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ции бежит или он прямо в розетке сидит, дожидается? Сказали: в розетке. Значит, эле</w:t>
      </w:r>
      <w:r w:rsidRPr="009E1E0D">
        <w:rPr>
          <w:rFonts w:ascii="Arial" w:hAnsi="Arial" w:cs="Arial"/>
          <w:sz w:val="24"/>
          <w:szCs w:val="24"/>
        </w:rPr>
        <w:t>к</w:t>
      </w:r>
      <w:r w:rsidRPr="009E1E0D">
        <w:rPr>
          <w:rFonts w:ascii="Arial" w:hAnsi="Arial" w:cs="Arial"/>
          <w:sz w:val="24"/>
          <w:szCs w:val="24"/>
        </w:rPr>
        <w:t>троны не от турбины бегут, а толкаются с теми, которые изначально по всей длинне пр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вода расставлены. И вы мне тут кукшку не сбивайте, и без вас не понимаю, откуда эта лампочка горит.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2560F5" w:rsidRPr="009F69CB" w:rsidRDefault="002560F5" w:rsidP="009E1E0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9F69CB">
        <w:rPr>
          <w:rFonts w:ascii="Arial" w:hAnsi="Arial" w:cs="Arial"/>
          <w:i/>
          <w:sz w:val="24"/>
          <w:szCs w:val="24"/>
        </w:rPr>
        <w:t>извесный критег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Ох, мать честная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 xml:space="preserve"> Мало того, что баян, так сейчас все </w:t>
      </w:r>
      <w:r>
        <w:rPr>
          <w:rFonts w:ascii="Arial" w:hAnsi="Arial" w:cs="Arial"/>
          <w:sz w:val="24"/>
          <w:szCs w:val="24"/>
        </w:rPr>
        <w:t>опять</w:t>
      </w:r>
      <w:r w:rsidRPr="009E1E0D">
        <w:rPr>
          <w:rFonts w:ascii="Arial" w:hAnsi="Arial" w:cs="Arial"/>
          <w:sz w:val="24"/>
          <w:szCs w:val="24"/>
        </w:rPr>
        <w:t xml:space="preserve"> начнут обсуждать ск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рость тока, как лет 8 назад, когда это впервы</w:t>
      </w:r>
      <w:r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 xml:space="preserve"> прислали. Ладно, рвите ваши ба</w:t>
      </w:r>
      <w:r w:rsidRPr="009E1E0D">
        <w:rPr>
          <w:rFonts w:ascii="Arial" w:hAnsi="Arial" w:cs="Arial"/>
          <w:sz w:val="24"/>
          <w:szCs w:val="24"/>
        </w:rPr>
        <w:t>я</w:t>
      </w:r>
      <w:r w:rsidRPr="009E1E0D">
        <w:rPr>
          <w:rFonts w:ascii="Arial" w:hAnsi="Arial" w:cs="Arial"/>
          <w:sz w:val="24"/>
          <w:szCs w:val="24"/>
        </w:rPr>
        <w:t>ны</w:t>
      </w:r>
      <w:r>
        <w:rPr>
          <w:rFonts w:ascii="Arial" w:hAnsi="Arial" w:cs="Arial"/>
          <w:sz w:val="24"/>
          <w:szCs w:val="24"/>
        </w:rPr>
        <w:t>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2560F5" w:rsidRPr="009F69CB" w:rsidRDefault="002560F5" w:rsidP="009E1E0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9F69CB">
        <w:rPr>
          <w:rFonts w:ascii="Arial" w:hAnsi="Arial" w:cs="Arial"/>
          <w:i/>
          <w:sz w:val="24"/>
          <w:szCs w:val="24"/>
        </w:rPr>
        <w:t>Авось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Гость, вообще-то скоростью тока считается скоростью передачи самого движения, а не скоростью движения индивидуальной частицы, и если не равно, то стремится к скор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сти света. Представь себе длинную трубу плотно набитую бильярдными шарами. Если ты начинаешь толкать шар с одного конца сама наличие движения проявится на другом ко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це почти моментально, и никакого отношения толком к скорости движения индивидуал</w:t>
      </w:r>
      <w:r w:rsidRPr="009E1E0D">
        <w:rPr>
          <w:rFonts w:ascii="Arial" w:hAnsi="Arial" w:cs="Arial"/>
          <w:sz w:val="24"/>
          <w:szCs w:val="24"/>
        </w:rPr>
        <w:t>ь</w:t>
      </w:r>
      <w:r w:rsidRPr="009E1E0D">
        <w:rPr>
          <w:rFonts w:ascii="Arial" w:hAnsi="Arial" w:cs="Arial"/>
          <w:sz w:val="24"/>
          <w:szCs w:val="24"/>
        </w:rPr>
        <w:t>ного шара иметь не будет.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2560F5" w:rsidRPr="009F69CB" w:rsidRDefault="002560F5" w:rsidP="009E1E0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9F69CB">
        <w:rPr>
          <w:rFonts w:ascii="Arial" w:hAnsi="Arial" w:cs="Arial"/>
          <w:i/>
          <w:sz w:val="24"/>
          <w:szCs w:val="24"/>
        </w:rPr>
        <w:t>электрик с лампочкой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Зоммерфельд с Планком обрыдались бы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глядя, как электроны медленно бегут в о</w:t>
      </w:r>
      <w:r w:rsidRPr="009E1E0D">
        <w:rPr>
          <w:rFonts w:ascii="Arial" w:hAnsi="Arial" w:cs="Arial"/>
          <w:sz w:val="24"/>
          <w:szCs w:val="24"/>
        </w:rPr>
        <w:t>д</w:t>
      </w:r>
      <w:r w:rsidRPr="009E1E0D">
        <w:rPr>
          <w:rFonts w:ascii="Arial" w:hAnsi="Arial" w:cs="Arial"/>
          <w:sz w:val="24"/>
          <w:szCs w:val="24"/>
        </w:rPr>
        <w:t>ну сторону, а потом в другую. Даже Бор бы заплакал от простоты электрического тока.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2560F5" w:rsidRPr="009F69CB" w:rsidRDefault="002560F5" w:rsidP="009E1E0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9F69CB">
        <w:rPr>
          <w:rFonts w:ascii="Arial" w:hAnsi="Arial" w:cs="Arial"/>
          <w:i/>
          <w:sz w:val="24"/>
          <w:szCs w:val="24"/>
        </w:rPr>
        <w:t>Гость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тогда уж "электрическая" загадка</w:t>
      </w:r>
      <w:r>
        <w:rPr>
          <w:rFonts w:ascii="Arial" w:hAnsi="Arial" w:cs="Arial"/>
          <w:sz w:val="24"/>
          <w:szCs w:val="24"/>
        </w:rPr>
        <w:t>:</w:t>
      </w:r>
      <w:r w:rsidRPr="009E1E0D">
        <w:rPr>
          <w:rFonts w:ascii="Arial" w:hAnsi="Arial" w:cs="Arial"/>
          <w:sz w:val="24"/>
          <w:szCs w:val="24"/>
        </w:rPr>
        <w:t xml:space="preserve"> как определить направление тока в проводе?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Это боян. Применяем правило буравчика – втыкаем штопор в розетку</w:t>
      </w:r>
      <w:r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сли штопор вылетает наружу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то ток бежит к Вам</w:t>
      </w:r>
      <w:r>
        <w:rPr>
          <w:rFonts w:ascii="Arial" w:hAnsi="Arial" w:cs="Arial"/>
          <w:sz w:val="24"/>
          <w:szCs w:val="24"/>
        </w:rPr>
        <w:t>;</w:t>
      </w:r>
      <w:r w:rsidRPr="009E1E0D">
        <w:rPr>
          <w:rFonts w:ascii="Arial" w:hAnsi="Arial" w:cs="Arial"/>
          <w:sz w:val="24"/>
          <w:szCs w:val="24"/>
        </w:rPr>
        <w:t xml:space="preserve"> если штопор приварился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то от Вас.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</w:t>
      </w:r>
      <w:r w:rsidRPr="009E1E0D">
        <w:rPr>
          <w:rFonts w:ascii="Arial" w:hAnsi="Arial" w:cs="Arial"/>
          <w:sz w:val="24"/>
          <w:szCs w:val="24"/>
        </w:rPr>
        <w:t>уже, чем баян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 xml:space="preserve"> Монтёр берёт провод</w:t>
      </w:r>
      <w:r>
        <w:rPr>
          <w:rFonts w:ascii="Arial" w:hAnsi="Arial" w:cs="Arial"/>
          <w:sz w:val="24"/>
          <w:szCs w:val="24"/>
        </w:rPr>
        <w:t xml:space="preserve">а </w:t>
      </w:r>
      <w:r w:rsidRPr="009E1E0D">
        <w:rPr>
          <w:rFonts w:ascii="Arial" w:hAnsi="Arial" w:cs="Arial"/>
          <w:sz w:val="24"/>
          <w:szCs w:val="24"/>
        </w:rPr>
        <w:t>– и ног</w:t>
      </w:r>
      <w:r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 xml:space="preserve"> трупа указыва</w:t>
      </w:r>
      <w:r>
        <w:rPr>
          <w:rFonts w:ascii="Arial" w:hAnsi="Arial" w:cs="Arial"/>
          <w:sz w:val="24"/>
          <w:szCs w:val="24"/>
        </w:rPr>
        <w:t>ю</w:t>
      </w:r>
      <w:r w:rsidRPr="009E1E0D">
        <w:rPr>
          <w:rFonts w:ascii="Arial" w:hAnsi="Arial" w:cs="Arial"/>
          <w:sz w:val="24"/>
          <w:szCs w:val="24"/>
        </w:rPr>
        <w:t>т направление т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ка.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81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Братья по разуму прилетают на Землю: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Мы расшифровали Ваше послание, очень долго летели, но надеемся, будем возн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 xml:space="preserve">граждены увиденным. Показываете Ваше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МИР! ЛЕНИН! СССР!</w:t>
      </w:r>
      <w:r>
        <w:rPr>
          <w:rFonts w:ascii="Arial" w:hAnsi="Arial" w:cs="Arial"/>
          <w:sz w:val="24"/>
          <w:szCs w:val="24"/>
        </w:rPr>
        <w:t>»</w:t>
      </w:r>
    </w:p>
    <w:p w:rsidR="002560F5" w:rsidRPr="009E1E0D" w:rsidRDefault="002560F5" w:rsidP="008D228F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В Московском Государственном университете состоялся симпозиум на тему "Есть ли жизнь на Марсе?" Марсианской делегации доказать свою точку зрения не удалось. </w:t>
      </w:r>
    </w:p>
    <w:p w:rsidR="002560F5" w:rsidRDefault="002560F5" w:rsidP="008D228F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Если летней ночью выйти во двор, лечь на землю и долго-долго через дуршлаг смо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>реть на звёз</w:t>
      </w:r>
      <w:r w:rsidRPr="009E1E0D">
        <w:rPr>
          <w:rFonts w:ascii="Arial" w:hAnsi="Arial" w:cs="Arial"/>
          <w:sz w:val="24"/>
          <w:szCs w:val="24"/>
        </w:rPr>
        <w:t>д</w:t>
      </w:r>
      <w:r w:rsidRPr="009E1E0D">
        <w:rPr>
          <w:rFonts w:ascii="Arial" w:hAnsi="Arial" w:cs="Arial"/>
          <w:sz w:val="24"/>
          <w:szCs w:val="24"/>
        </w:rPr>
        <w:t>ное небо, то можно увидеть лицо врача скорой помощи.</w:t>
      </w:r>
    </w:p>
    <w:p w:rsidR="002560F5" w:rsidRPr="009E1E0D" w:rsidRDefault="002560F5" w:rsidP="008D228F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Уч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ные установили, что Луна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время отдаляется от Земли. Если скорость удал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ния была постоянной, расч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ты показывают, что 85 миллионов лет назад орбита Луны б</w:t>
      </w:r>
      <w:r w:rsidRPr="009E1E0D">
        <w:rPr>
          <w:rFonts w:ascii="Arial" w:hAnsi="Arial" w:cs="Arial"/>
          <w:sz w:val="24"/>
          <w:szCs w:val="24"/>
        </w:rPr>
        <w:t>ы</w:t>
      </w:r>
      <w:r w:rsidRPr="009E1E0D">
        <w:rPr>
          <w:rFonts w:ascii="Arial" w:hAnsi="Arial" w:cs="Arial"/>
          <w:sz w:val="24"/>
          <w:szCs w:val="24"/>
        </w:rPr>
        <w:t>ла в 10 метрах от Земли. Это объясняет исчезновение динозавров. По крайней мере, с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мых больших.</w:t>
      </w:r>
    </w:p>
    <w:p w:rsidR="002560F5" w:rsidRDefault="002560F5" w:rsidP="008D228F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Приходит к Богу Апостол Павел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Господи, ваши люди уже исследовали 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рные дыры, нашли реликтовое излучение, узнали структуру пространства. Скоро они </w:t>
      </w:r>
      <w:r>
        <w:rPr>
          <w:rFonts w:ascii="Arial" w:hAnsi="Arial" w:cs="Arial"/>
          <w:sz w:val="24"/>
          <w:szCs w:val="24"/>
        </w:rPr>
        <w:t xml:space="preserve">и </w:t>
      </w:r>
      <w:r w:rsidRPr="009E1E0D">
        <w:rPr>
          <w:rFonts w:ascii="Arial" w:hAnsi="Arial" w:cs="Arial"/>
          <w:sz w:val="24"/>
          <w:szCs w:val="24"/>
        </w:rPr>
        <w:t xml:space="preserve">до </w:t>
      </w:r>
      <w:r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ас доберутся</w:t>
      </w:r>
      <w:r>
        <w:rPr>
          <w:rFonts w:ascii="Arial" w:hAnsi="Arial" w:cs="Arial"/>
          <w:sz w:val="24"/>
          <w:szCs w:val="24"/>
        </w:rPr>
        <w:t>!..</w:t>
      </w:r>
      <w:r w:rsidRPr="009E1E0D">
        <w:rPr>
          <w:rFonts w:ascii="Arial" w:hAnsi="Arial" w:cs="Arial"/>
          <w:sz w:val="24"/>
          <w:szCs w:val="24"/>
        </w:rPr>
        <w:t xml:space="preserve">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Спокойно. Я добавлю новый нелинейный член в уравнение природы. </w:t>
      </w:r>
    </w:p>
    <w:p w:rsidR="002560F5" w:rsidRDefault="002560F5" w:rsidP="008D228F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CША и СССР одновременно готовились к пол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ту на Луну, но русские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же полетели первыми. Летящие вслед за советскими американские космонавты сообщают на Землю: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Русские уже подлетают!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Не беспокойтесь, мы контролируем ситуацию.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Через некоторое время: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Сэр, русские уже на Луне и красят е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в красный цвет!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ид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 по плану, без паники</w:t>
      </w:r>
      <w:r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</w:rPr>
        <w:t xml:space="preserve">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Мы уже на Луне, она вся красная!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Вся? Вы уверены?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Да...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А теперь берите белую краску и пишите через всю Луну: COCA-COLA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82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Встречаются две планеты: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Как дела?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Да неважно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Похоже, я где-то разум подхватила.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Ерунда. Я этим тоже когда-то переболела. Четыре, в худшем случае, пять тысяч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летий – и само проходит. Потемпературишь немного, если эта зараза успеет до терм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ядерной реакции додуматься. А если лечить и не запускать, то уже на стадии античности обычно начинается ремиссия. Я для профилактики принимаю по три астероида в тысяч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летие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после каждого ледникового периода, – никаких проблем</w:t>
      </w:r>
      <w:r>
        <w:rPr>
          <w:rFonts w:ascii="Arial" w:hAnsi="Arial" w:cs="Arial"/>
          <w:sz w:val="24"/>
          <w:szCs w:val="24"/>
        </w:rPr>
        <w:t>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83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8D228F" w:rsidRDefault="002560F5" w:rsidP="008D228F">
      <w:pPr>
        <w:spacing w:after="12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8D228F">
        <w:rPr>
          <w:rFonts w:ascii="Arial" w:hAnsi="Arial" w:cs="Arial"/>
          <w:b/>
          <w:sz w:val="24"/>
          <w:szCs w:val="24"/>
        </w:rPr>
        <w:t>Про Нибиру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Вымою окно, натру паркеты,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Под кроватью даже приберу.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Я, друзья, готовлюсь к Концу Света: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К нам летит планета Нибиру.</w:t>
      </w: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Это вам не жалкая комета,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Не какой-то сраный метеор —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Целая огромная планета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 нас с небес запущена в упор.</w:t>
      </w: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Инопланетяне анунаки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К нам летят, возмездием грозя.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Так и нарываются на драку,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Всячески бессовестно дерзя!</w:t>
      </w: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Говорят — вы совесть позабыли,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Потеряли напрочь всякий стыд.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Поздравляем, дескать! Заслужили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Первосортный, славный геноцид.</w:t>
      </w: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Всё за нашу внутреннюю гнилость,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За разврат, за содомитский грех —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Немезида лично к нам явилась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Чтобы нас разделать под орех.</w:t>
      </w: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Кончилось терпенье, силы нету,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за прегрешенья наконец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Хрястнет нам на головы планета,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Принеся Земле армагеддец.</w:t>
      </w: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Две орбиты в судный день сойдутся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пересекутся в точке нуль,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Там, где Нибиру с Землей столкнутся,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Как КАМАЗ и старенький Жигуль.</w:t>
      </w: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Смоют города к чертям цунами,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Лес сгорит, как спичка на костре.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Вся Земля пойдет к такой-то маме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 следующем годе, в декабре.</w:t>
      </w: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Улетит Луна как шар бильярдный,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Карамболь небесный описав…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 общем, будет швах перворазрядный!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То, что доктор миру прописал.</w:t>
      </w: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Скомкаются горы, как бумага,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Испарятся реки и моря.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Порезвятся гады-анунаки —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Что хотят, мерзавцы, то творят!</w:t>
      </w: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Все погибнут — и клопы, и крысы,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Утки, бегемоты, кенгуру...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Хрясь, и всё! И мир уже накрылся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Грозною планетой Нибиру!</w:t>
      </w: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Не минует ни амурских тигров,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Ни архаров грозная судьба…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А они и так уж в Красной книге!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А теперь-то им совсем труба.</w:t>
      </w: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сова умрет, и пересмешник,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Ни китов не станет, ни котов…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Ладно, люди — те хотя бы грешны!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Но зверей!.. Зверюшек-то за что?!</w:t>
      </w: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А теперь немного конструктива.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Буду краток: да, надежда есть!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Я отлично вижу перспективы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спешу принесть благую весть.</w:t>
      </w: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Я готов пожертвовать собою,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Я поставлю жизнь свою на кон,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Так и быть – рискну своей судьбою!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Но на это нужен миллион.</w:t>
      </w: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Я такую выстрою ракету,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Все обдумав, и не с кондачка,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Чтобы эту гадскую планету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Разорвало, словно хомячка.</w:t>
      </w: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Я уж этим гнусным анунакам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Уши-то, засранцам, надеру!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Оптом всех отправлю прямо… на фиг!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Вместе с этой ихней Нибиру!</w:t>
      </w: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Я их задавил бы всех без мата,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Я бы их культурненько спросил: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«Чо такие дерзкие, ребята?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Кто давно добавки не просил?..»</w:t>
      </w: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Вы меня пустите за ворота,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Я улажу все часам к восьми…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У меня же в этом деле опыт: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Я же Брюс Уиллис, черт возьми.</w:t>
      </w: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Здесь со мной отличные ребята —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Бэтмен, Чингисхан, Наполеон…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Нам бы только выйти из палаты,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тогда, считайте, мир спасен.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84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Мой один знакомый провалился в "чёрную дыру", когда, идя по улице, запрокинул г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лову, чтобы отхлебнуть пива из бутылки. "Чёрная дыра" на поверку оказалась колодцем с откинутым люком.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Это не выдумка. Свидетелем исчезновения был другой знакомый, который не пил п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 xml:space="preserve">во </w:t>
      </w:r>
      <w:r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 xml:space="preserve"> глядел под ноги, поэтому не подвегся коллапсу. Само исчезновение пр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изошло так быстро, что он не успел заметить его. Он мне и поведал об инциденте.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Это уникальный случай возвращения из "чёрной дыры"</w:t>
      </w:r>
      <w:r>
        <w:rPr>
          <w:rFonts w:ascii="Arial" w:hAnsi="Arial" w:cs="Arial"/>
          <w:sz w:val="24"/>
          <w:szCs w:val="24"/>
        </w:rPr>
        <w:t>:</w:t>
      </w:r>
      <w:r w:rsidRPr="009E1E0D">
        <w:rPr>
          <w:rFonts w:ascii="Arial" w:hAnsi="Arial" w:cs="Arial"/>
          <w:sz w:val="24"/>
          <w:szCs w:val="24"/>
        </w:rPr>
        <w:t xml:space="preserve"> пострадавший ничего себе не сломал</w:t>
      </w:r>
      <w:r>
        <w:rPr>
          <w:rFonts w:ascii="Arial" w:hAnsi="Arial" w:cs="Arial"/>
          <w:sz w:val="24"/>
          <w:szCs w:val="24"/>
        </w:rPr>
        <w:t>, причём</w:t>
      </w:r>
      <w:r w:rsidRPr="009E1E0D">
        <w:rPr>
          <w:rFonts w:ascii="Arial" w:hAnsi="Arial" w:cs="Arial"/>
          <w:sz w:val="24"/>
          <w:szCs w:val="24"/>
        </w:rPr>
        <w:t xml:space="preserve"> сам </w:t>
      </w:r>
      <w:r>
        <w:rPr>
          <w:rFonts w:ascii="Arial" w:hAnsi="Arial" w:cs="Arial"/>
          <w:sz w:val="24"/>
          <w:szCs w:val="24"/>
        </w:rPr>
        <w:t xml:space="preserve">и </w:t>
      </w:r>
      <w:r w:rsidRPr="009E1E0D">
        <w:rPr>
          <w:rFonts w:ascii="Arial" w:hAnsi="Arial" w:cs="Arial"/>
          <w:sz w:val="24"/>
          <w:szCs w:val="24"/>
        </w:rPr>
        <w:t>выбрался из неё.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85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8D228F">
        <w:rPr>
          <w:rFonts w:ascii="Arial" w:hAnsi="Arial" w:cs="Arial"/>
          <w:i/>
          <w:sz w:val="24"/>
          <w:szCs w:val="24"/>
        </w:rPr>
        <w:t xml:space="preserve">Re: АстроЮмор </w:t>
      </w: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8D228F">
        <w:rPr>
          <w:rFonts w:ascii="Arial" w:hAnsi="Arial" w:cs="Arial"/>
          <w:i/>
          <w:sz w:val="24"/>
          <w:szCs w:val="24"/>
        </w:rPr>
        <w:t>« Ответ #1893 : 14.07.2011 [09:47:57] »</w:t>
      </w: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8D228F">
        <w:rPr>
          <w:rFonts w:ascii="Arial" w:hAnsi="Arial" w:cs="Arial"/>
          <w:i/>
          <w:sz w:val="24"/>
          <w:szCs w:val="24"/>
        </w:rPr>
        <w:t xml:space="preserve">Ох, что на анеке появилось! Хотя и попахивает политикой, но все же </w:t>
      </w:r>
      <w:r w:rsidRPr="009E1E0D">
        <w:rPr>
          <w:rFonts w:ascii="Arial" w:hAnsi="Arial" w:cs="Arial"/>
          <w:sz w:val="24"/>
          <w:szCs w:val="24"/>
        </w:rPr>
        <w:t>–</w:t>
      </w:r>
      <w:r w:rsidRPr="008D228F">
        <w:rPr>
          <w:rFonts w:ascii="Arial" w:hAnsi="Arial" w:cs="Arial"/>
          <w:i/>
          <w:sz w:val="24"/>
          <w:szCs w:val="24"/>
        </w:rPr>
        <w:t xml:space="preserve"> полностью в наш топик! http://www.anekdot.ru/id/520143/ 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8D228F">
        <w:rPr>
          <w:rFonts w:ascii="Arial" w:hAnsi="Arial" w:cs="Arial"/>
          <w:b/>
          <w:sz w:val="24"/>
          <w:szCs w:val="24"/>
        </w:rPr>
        <w:t>ВЛАДИМИР ПУТИН И БОЖЕСТВЕННОЕ</w:t>
      </w:r>
    </w:p>
    <w:p w:rsidR="002560F5" w:rsidRPr="008D228F" w:rsidRDefault="002560F5" w:rsidP="009E1E0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8D228F">
        <w:rPr>
          <w:rFonts w:ascii="Arial" w:hAnsi="Arial" w:cs="Arial"/>
          <w:sz w:val="24"/>
          <w:szCs w:val="24"/>
        </w:rPr>
        <w:t>Из новостей:</w:t>
      </w:r>
      <w:r w:rsidRPr="008D228F"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«…</w:t>
      </w:r>
      <w:r w:rsidRPr="008D228F">
        <w:rPr>
          <w:rFonts w:ascii="Arial" w:hAnsi="Arial" w:cs="Arial"/>
          <w:i/>
          <w:sz w:val="24"/>
          <w:szCs w:val="24"/>
        </w:rPr>
        <w:t>замглавы президентской администрации Владислав Сурков за</w:t>
      </w:r>
      <w:r w:rsidRPr="008D228F">
        <w:rPr>
          <w:rFonts w:ascii="Arial" w:hAnsi="Arial" w:cs="Arial"/>
          <w:i/>
          <w:sz w:val="24"/>
          <w:szCs w:val="24"/>
        </w:rPr>
        <w:t>я</w:t>
      </w:r>
      <w:r w:rsidRPr="008D228F">
        <w:rPr>
          <w:rFonts w:ascii="Arial" w:hAnsi="Arial" w:cs="Arial"/>
          <w:i/>
          <w:sz w:val="24"/>
          <w:szCs w:val="24"/>
        </w:rPr>
        <w:t>вил, что Путин был ниспослан России самим Богом</w:t>
      </w:r>
      <w:r>
        <w:rPr>
          <w:rFonts w:ascii="Arial" w:hAnsi="Arial" w:cs="Arial"/>
          <w:i/>
          <w:sz w:val="24"/>
          <w:szCs w:val="24"/>
        </w:rPr>
        <w:t>»</w:t>
      </w:r>
      <w:r w:rsidRPr="008D228F">
        <w:rPr>
          <w:rFonts w:ascii="Arial" w:hAnsi="Arial" w:cs="Arial"/>
          <w:i/>
          <w:sz w:val="24"/>
          <w:szCs w:val="24"/>
        </w:rPr>
        <w:t>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...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Владимир Владимирович Путин спит и видит сон. Снится ему, что избрали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его Папой римским. Вначале он немножко как бы удивляется: как же это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могло так получиться? Но потом вспоминает, что недавно в счётную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комиссию кардинальского конклава был вн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дрён один неприметный человечек.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Свой, проверенный, до этого в центризбиркоме у Ч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рова трудился. Владимир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Владимирович от души смеётся, представляя, какие были ф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зиономии у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кардиналов, когда они увидели результаты собственного голосования.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Пожизненно! – шепчет он. – Вот это я понимаю. И никакой тебе проблемы-2012!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снится ему, что созывает он особо приближ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нных кардиналов и обращается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к ним – запросто, по-домашнему: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Возлюбленные </w:t>
      </w:r>
      <w:r>
        <w:rPr>
          <w:rFonts w:ascii="Arial" w:hAnsi="Arial" w:cs="Arial"/>
          <w:sz w:val="24"/>
          <w:szCs w:val="24"/>
        </w:rPr>
        <w:t xml:space="preserve">мри </w:t>
      </w:r>
      <w:r w:rsidRPr="009E1E0D">
        <w:rPr>
          <w:rFonts w:ascii="Arial" w:hAnsi="Arial" w:cs="Arial"/>
          <w:sz w:val="24"/>
          <w:szCs w:val="24"/>
        </w:rPr>
        <w:t>братья во Христе или, как у нас говорят, братва! Вот знако</w:t>
      </w:r>
      <w:r w:rsidRPr="009E1E0D">
        <w:rPr>
          <w:rFonts w:ascii="Arial" w:hAnsi="Arial" w:cs="Arial"/>
          <w:sz w:val="24"/>
          <w:szCs w:val="24"/>
        </w:rPr>
        <w:t>м</w:t>
      </w:r>
      <w:r w:rsidRPr="009E1E0D">
        <w:rPr>
          <w:rFonts w:ascii="Arial" w:hAnsi="Arial" w:cs="Arial"/>
          <w:sz w:val="24"/>
          <w:szCs w:val="24"/>
        </w:rPr>
        <w:t>люсь я тут с нашей священной историей и, говоря откровенно, ни черта не понимаю. В ней же сам дьявол ногу сломит. Может, хоть вы мне растолкуете, что к чему?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И что же Вашему Святейшеству не вполне понятно? – вежливо спрашивает один из кардиналов.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Да всё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 xml:space="preserve"> Возьмём хоть самое начало. В первый день Творения Бог сказал: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Да будет свет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 xml:space="preserve"> И стал свет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>. Так?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Так, – соглашаются кардиналы.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А вот теперь беру я любой учебник по астрономии и читаю там, что в начале Вс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ленной произошёл Большой Взрыв. Что вы мне на это скажете? Как одно с другим согл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суется?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Изумлённые кардиналы молчат, потом слово берёт самый старый и опытный из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них.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Ваше Святейшество, есть такое мнение, что как раз этот пункт Священного Пис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ния прекрасно согласуется с новейшими данными науки. Большой Взрыв – это просто нау</w:t>
      </w:r>
      <w:r w:rsidRPr="009E1E0D">
        <w:rPr>
          <w:rFonts w:ascii="Arial" w:hAnsi="Arial" w:cs="Arial"/>
          <w:sz w:val="24"/>
          <w:szCs w:val="24"/>
        </w:rPr>
        <w:t>ч</w:t>
      </w:r>
      <w:r w:rsidRPr="009E1E0D">
        <w:rPr>
          <w:rFonts w:ascii="Arial" w:hAnsi="Arial" w:cs="Arial"/>
          <w:sz w:val="24"/>
          <w:szCs w:val="24"/>
        </w:rPr>
        <w:t>ное название акта Божественного Творения...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Э-э, нет! – раздражённо перебивает понтифик. – Ведь Бог, насколько я понимаю, это есть Небесный Глава всего нашего заведения. В смысле, Церкви. Вы что же, хотите сказать, что наше высшее руководство причастно к организации взрывов? Думайте, что говорите! Помнится, когда я ещё в Кремле трудился, кое-кто из газетных писак тоже т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кие идейки подкидывал. Будто мы жилые дома в Москве взорвали. Всё это часть информац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онной войны против нас. В смысле, против Святого престола и вообще всего святого, что у нас ещё осталось. Понятно? Вот если бы в начале Вселенной была проведена Бол</w:t>
      </w:r>
      <w:r w:rsidRPr="009E1E0D">
        <w:rPr>
          <w:rFonts w:ascii="Arial" w:hAnsi="Arial" w:cs="Arial"/>
          <w:sz w:val="24"/>
          <w:szCs w:val="24"/>
        </w:rPr>
        <w:t>ь</w:t>
      </w:r>
      <w:r w:rsidRPr="009E1E0D">
        <w:rPr>
          <w:rFonts w:ascii="Arial" w:hAnsi="Arial" w:cs="Arial"/>
          <w:sz w:val="24"/>
          <w:szCs w:val="24"/>
        </w:rPr>
        <w:t>шая Зачистка или, на худой конец, Большая Точечная Бомбардировка, тогда мы могли бы взять на себя ответственность.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Слово берёт самый молодой и бойкий из кардиналов</w:t>
      </w:r>
      <w:r>
        <w:rPr>
          <w:rFonts w:ascii="Arial" w:hAnsi="Arial" w:cs="Arial"/>
          <w:sz w:val="24"/>
          <w:szCs w:val="24"/>
        </w:rPr>
        <w:t>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Значит, наша задача – разоблачить и развенчать кощунственную и псевдонаучную теорию Большого Взрыва, выдуманную отдельными безответственными лжеучёными. Правильно я вас понял?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Эк, куда метнули! – осаждает его Папа. – Зачем же нам против науки идти? Взрыв так взрыв. Но если Взрыв был, то необходимо по данному факту возбудить уголовное д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ло. Найти виновника. И наказать!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Кардиналы тупо молчат. Видно, что такая постановка вопроса для них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внове.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Да где же мы его найдём? – бормочет, наконец, кто-то из них.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Какая разница, где! – парирует понтифик. – Где найдём, там и замочим. Хоть в со</w:t>
      </w:r>
      <w:r w:rsidRPr="009E1E0D">
        <w:rPr>
          <w:rFonts w:ascii="Arial" w:hAnsi="Arial" w:cs="Arial"/>
          <w:sz w:val="24"/>
          <w:szCs w:val="24"/>
        </w:rPr>
        <w:t>р</w:t>
      </w:r>
      <w:r w:rsidRPr="009E1E0D">
        <w:rPr>
          <w:rFonts w:ascii="Arial" w:hAnsi="Arial" w:cs="Arial"/>
          <w:sz w:val="24"/>
          <w:szCs w:val="24"/>
        </w:rPr>
        <w:t>тире, хоть на седьмом небе.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Как же мы до этого... седьмого неба? – сомневается другой.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Ничего, у нас длинные руки, – успокаивает Папа.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Так ведь срок давности... истёк уже весь. Пятнадцать миллиардов лет, как-никак, прошло.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В делах такого рода срок давности не действует, – чеканит понтифик.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Но если не Бог, то кто же тогда... подозреваемый? – робко спрашивает какой-то кардинал.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Как кто? А про его главного оппонента, так сказать, лидера оппозиции забыли? Тем более Бог ясно сказал: </w:t>
      </w:r>
      <w:r>
        <w:rPr>
          <w:rFonts w:ascii="Arial" w:hAnsi="Arial" w:cs="Arial"/>
          <w:sz w:val="24"/>
          <w:szCs w:val="24"/>
        </w:rPr>
        <w:t>«Д</w:t>
      </w:r>
      <w:r w:rsidRPr="009E1E0D">
        <w:rPr>
          <w:rFonts w:ascii="Arial" w:hAnsi="Arial" w:cs="Arial"/>
          <w:sz w:val="24"/>
          <w:szCs w:val="24"/>
        </w:rPr>
        <w:t>а будет свет</w:t>
      </w:r>
      <w:r>
        <w:rPr>
          <w:rFonts w:ascii="Arial" w:hAnsi="Arial" w:cs="Arial"/>
          <w:sz w:val="24"/>
          <w:szCs w:val="24"/>
        </w:rPr>
        <w:t>!»</w:t>
      </w:r>
      <w:r w:rsidRPr="009E1E0D">
        <w:rPr>
          <w:rFonts w:ascii="Arial" w:hAnsi="Arial" w:cs="Arial"/>
          <w:sz w:val="24"/>
          <w:szCs w:val="24"/>
        </w:rPr>
        <w:t>. А некие злонамеренные – подчёркиваю</w:t>
      </w:r>
      <w:r>
        <w:rPr>
          <w:rFonts w:ascii="Arial" w:hAnsi="Arial" w:cs="Arial"/>
          <w:sz w:val="24"/>
          <w:szCs w:val="24"/>
        </w:rPr>
        <w:t>:</w:t>
      </w:r>
      <w:r w:rsidRPr="009E1E0D">
        <w:rPr>
          <w:rFonts w:ascii="Arial" w:hAnsi="Arial" w:cs="Arial"/>
          <w:sz w:val="24"/>
          <w:szCs w:val="24"/>
        </w:rPr>
        <w:t xml:space="preserve"> злон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меренные лица – устроили Большой Взрыв, чтобы света не было. Вот наша версия! Вы вообще на звёздное небо посматриваете иногда? Оно вам ничего не напоминает?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Напоминает, – неуверенно отвечают кардиналы. – О Боге...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Да я не о том, – отмахивается понтифик. – Разве оно не напоминает вам картину взрыва множества заложенных террористами фугасов? Есть признаки того, что в ма</w:t>
      </w:r>
      <w:r w:rsidRPr="009E1E0D"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штабах всей Вселенной, а возможно, и шире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развёрнута глобальная террористическая сеть. И мы будем с ней бороться!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Кардиналы в растерянности переглядываются.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Меня другое беспокоит, – размышляет вслух Папа. – Как вы думаете, можем мы Отца нашего Небесного привлечь к этому делу в качестве свидетеля? А лучше бы, коне</w:t>
      </w:r>
      <w:r w:rsidRPr="009E1E0D">
        <w:rPr>
          <w:rFonts w:ascii="Arial" w:hAnsi="Arial" w:cs="Arial"/>
          <w:sz w:val="24"/>
          <w:szCs w:val="24"/>
        </w:rPr>
        <w:t>ч</w:t>
      </w:r>
      <w:r w:rsidRPr="009E1E0D">
        <w:rPr>
          <w:rFonts w:ascii="Arial" w:hAnsi="Arial" w:cs="Arial"/>
          <w:sz w:val="24"/>
          <w:szCs w:val="24"/>
        </w:rPr>
        <w:t>но, потерпевшего? Ну, а главу оппозиции – в качестве подозреваемого</w:t>
      </w:r>
      <w:r>
        <w:rPr>
          <w:rFonts w:ascii="Arial" w:hAnsi="Arial" w:cs="Arial"/>
          <w:sz w:val="24"/>
          <w:szCs w:val="24"/>
        </w:rPr>
        <w:t>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Вряд ли этот... глава оппозиции на допрос явится, – мямлит один из кардиналов.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Ну, это пустое, – машет рукой понтифик. – Повестку пришлём. Не явится – дост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вим приводом. Куда он от нас денется! Мы и не таких бобров раскалывали!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Кардиналы понуро кивают или вяло бормочут слова одобрения. Кому охота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попадать в число организаторов или пособников Большого Взрыва? Голосов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против нет, и вопрос о проведении Вселенской Контртеррористической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Операции можно считать решённым.</w:t>
      </w:r>
    </w:p>
    <w:p w:rsidR="002560F5" w:rsidRDefault="002560F5" w:rsidP="00290328">
      <w:pPr>
        <w:spacing w:after="0"/>
        <w:ind w:firstLine="454"/>
        <w:jc w:val="right"/>
        <w:rPr>
          <w:rFonts w:ascii="Arial" w:hAnsi="Arial" w:cs="Arial"/>
          <w:sz w:val="16"/>
          <w:szCs w:val="16"/>
        </w:rPr>
      </w:pPr>
    </w:p>
    <w:p w:rsidR="002560F5" w:rsidRPr="00290328" w:rsidRDefault="002560F5" w:rsidP="00290328">
      <w:pPr>
        <w:spacing w:after="0"/>
        <w:ind w:firstLine="454"/>
        <w:jc w:val="right"/>
        <w:rPr>
          <w:rFonts w:ascii="Arial" w:hAnsi="Arial" w:cs="Arial"/>
          <w:sz w:val="16"/>
          <w:szCs w:val="16"/>
        </w:rPr>
      </w:pPr>
      <w:r w:rsidRPr="00290328">
        <w:rPr>
          <w:rFonts w:ascii="Arial" w:hAnsi="Arial" w:cs="Arial"/>
          <w:sz w:val="16"/>
          <w:szCs w:val="16"/>
        </w:rPr>
        <w:t>Александр Артемов. Сайт: http://artemov-aleks.livejournal.com/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86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Вы понимаете язык инопланетян?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Да, я много лет проработал в медвытрезвителе.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87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Сегодня с подружкой ходили в планетарий. После сеанса на мой вопрос о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том, что ей понравилось больше всего, она хмуро ответила: </w:t>
      </w:r>
      <w:r>
        <w:rPr>
          <w:rFonts w:ascii="Arial" w:hAnsi="Arial" w:cs="Arial"/>
          <w:sz w:val="24"/>
          <w:szCs w:val="24"/>
        </w:rPr>
        <w:t>«К</w:t>
      </w:r>
      <w:r w:rsidRPr="009E1E0D">
        <w:rPr>
          <w:rFonts w:ascii="Arial" w:hAnsi="Arial" w:cs="Arial"/>
          <w:sz w:val="24"/>
          <w:szCs w:val="24"/>
        </w:rPr>
        <w:t>овырять в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носу, пока никто не в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дит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>.</w:t>
      </w:r>
    </w:p>
    <w:p w:rsidR="002560F5" w:rsidRDefault="002560F5" w:rsidP="00290328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Реальная история: в локальном офисе турфирмы, находящемся в гостинице "Ко</w:t>
      </w:r>
      <w:r w:rsidRPr="009E1E0D"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мос", работала менеджер по фамилии Лось. Когда она звонила в главный офис турфи</w:t>
      </w:r>
      <w:r w:rsidRPr="009E1E0D">
        <w:rPr>
          <w:rFonts w:ascii="Arial" w:hAnsi="Arial" w:cs="Arial"/>
          <w:sz w:val="24"/>
          <w:szCs w:val="24"/>
        </w:rPr>
        <w:t>р</w:t>
      </w:r>
      <w:r w:rsidRPr="009E1E0D">
        <w:rPr>
          <w:rFonts w:ascii="Arial" w:hAnsi="Arial" w:cs="Arial"/>
          <w:sz w:val="24"/>
          <w:szCs w:val="24"/>
        </w:rPr>
        <w:t>мы, то сообщала секретарю приятным женским голосом: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Лось из "Космоса"...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88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Когда я был на военке, проходил военные сборы, нас повели экскурсией по складам с автомобильной техникой. Стоят Уралы и Зилы, ржавые в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хлам, с картонками вместо ст</w:t>
      </w:r>
      <w:r w:rsidRPr="009E1E0D"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кол, но сверху всё аккуратно выкрашено свежей краской. На наш немой вопрос подпо</w:t>
      </w:r>
      <w:r w:rsidRPr="009E1E0D">
        <w:rPr>
          <w:rFonts w:ascii="Arial" w:hAnsi="Arial" w:cs="Arial"/>
          <w:sz w:val="24"/>
          <w:szCs w:val="24"/>
        </w:rPr>
        <w:t>л</w:t>
      </w:r>
      <w:r w:rsidRPr="009E1E0D">
        <w:rPr>
          <w:rFonts w:ascii="Arial" w:hAnsi="Arial" w:cs="Arial"/>
          <w:sz w:val="24"/>
          <w:szCs w:val="24"/>
        </w:rPr>
        <w:t xml:space="preserve">ковник с гордостью разъяснил: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Вот сейчас над нами летает американский спутник и в Пентагоне видят – жива ещё наша армия, техника у нас новая, и пополнение вот прив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ли...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 </w:t>
      </w:r>
    </w:p>
    <w:p w:rsidR="002560F5" w:rsidRPr="009E1E0D" w:rsidRDefault="002560F5" w:rsidP="00290328">
      <w:pPr>
        <w:spacing w:after="0"/>
        <w:ind w:firstLine="454"/>
        <w:jc w:val="right"/>
        <w:rPr>
          <w:rFonts w:ascii="Arial" w:hAnsi="Arial" w:cs="Arial"/>
          <w:sz w:val="24"/>
          <w:szCs w:val="24"/>
          <w:lang w:val="en-GB"/>
        </w:rPr>
      </w:pPr>
      <w:r w:rsidRPr="009E1E0D">
        <w:rPr>
          <w:rFonts w:ascii="Arial" w:hAnsi="Arial" w:cs="Arial"/>
          <w:sz w:val="24"/>
          <w:szCs w:val="24"/>
          <w:lang w:val="en-GB"/>
        </w:rPr>
        <w:t>(c) Eraser, www.novosti-kosmonavtiki.ru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GB"/>
        </w:rPr>
      </w:pPr>
      <w:r w:rsidRPr="00C15D10">
        <w:rPr>
          <w:rFonts w:ascii="Arial" w:hAnsi="Arial" w:cs="Arial"/>
          <w:sz w:val="24"/>
          <w:szCs w:val="24"/>
        </w:rPr>
        <w:pict>
          <v:rect id="_x0000_i1089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GB"/>
        </w:rPr>
      </w:pP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Мой знакомый – уч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ный, кандидат физико-технических наук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разработал некий пр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бор для исследования космических тел. Им оснастили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"Фобос-грунт"</w:t>
      </w:r>
      <w:r>
        <w:rPr>
          <w:rFonts w:ascii="Arial" w:hAnsi="Arial" w:cs="Arial"/>
          <w:sz w:val="24"/>
          <w:szCs w:val="24"/>
        </w:rPr>
        <w:t>..</w:t>
      </w:r>
      <w:r w:rsidRPr="009E1E0D">
        <w:rPr>
          <w:rFonts w:ascii="Arial" w:hAnsi="Arial" w:cs="Arial"/>
          <w:sz w:val="24"/>
          <w:szCs w:val="24"/>
        </w:rPr>
        <w:t xml:space="preserve">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Если бы этот прибор начал передавать данные, мой знакомый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на автомате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 защ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тил бы докторскую. Те, кто давно его не видел и не очень в курсе дела, но зна</w:t>
      </w:r>
      <w:r>
        <w:rPr>
          <w:rFonts w:ascii="Arial" w:hAnsi="Arial" w:cs="Arial"/>
          <w:sz w:val="24"/>
          <w:szCs w:val="24"/>
        </w:rPr>
        <w:t>ю</w:t>
      </w:r>
      <w:r w:rsidRPr="009E1E0D">
        <w:rPr>
          <w:rFonts w:ascii="Arial" w:hAnsi="Arial" w:cs="Arial"/>
          <w:sz w:val="24"/>
          <w:szCs w:val="24"/>
        </w:rPr>
        <w:t xml:space="preserve">т, что он собирался защититься, обычно спрашивают: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Как там дела с твоей докторской?</w:t>
      </w:r>
      <w:r>
        <w:rPr>
          <w:rFonts w:ascii="Arial" w:hAnsi="Arial" w:cs="Arial"/>
          <w:sz w:val="24"/>
          <w:szCs w:val="24"/>
        </w:rPr>
        <w:t>».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 xml:space="preserve"> до</w:t>
      </w:r>
      <w:r w:rsidRPr="009E1E0D">
        <w:rPr>
          <w:rFonts w:ascii="Arial" w:hAnsi="Arial" w:cs="Arial"/>
          <w:sz w:val="24"/>
          <w:szCs w:val="24"/>
        </w:rPr>
        <w:t>л</w:t>
      </w:r>
      <w:r w:rsidRPr="009E1E0D">
        <w:rPr>
          <w:rFonts w:ascii="Arial" w:hAnsi="Arial" w:cs="Arial"/>
          <w:sz w:val="24"/>
          <w:szCs w:val="24"/>
        </w:rPr>
        <w:t xml:space="preserve">го, открыв рот, молчат после его ответа: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Не обнаружили ни одного е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фрагмента. Ск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рее всего, она сг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рела в плотных слоях атмосферы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>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* Говорят, некоторые обломки Ф-Г, упавшие в Бразилии, были до неузнаваемости обезображены молотк</w:t>
      </w:r>
      <w:r>
        <w:rPr>
          <w:rFonts w:ascii="Arial" w:hAnsi="Arial" w:cs="Arial"/>
          <w:sz w:val="24"/>
          <w:szCs w:val="24"/>
        </w:rPr>
        <w:t>ами</w:t>
      </w:r>
      <w:r w:rsidRPr="009E1E0D">
        <w:rPr>
          <w:rFonts w:ascii="Arial" w:hAnsi="Arial" w:cs="Arial"/>
          <w:sz w:val="24"/>
          <w:szCs w:val="24"/>
        </w:rPr>
        <w:t xml:space="preserve"> агент</w:t>
      </w:r>
      <w:r>
        <w:rPr>
          <w:rFonts w:ascii="Arial" w:hAnsi="Arial" w:cs="Arial"/>
          <w:sz w:val="24"/>
          <w:szCs w:val="24"/>
        </w:rPr>
        <w:t>ов</w:t>
      </w:r>
      <w:r w:rsidRPr="009E1E0D">
        <w:rPr>
          <w:rFonts w:ascii="Arial" w:hAnsi="Arial" w:cs="Arial"/>
          <w:sz w:val="24"/>
          <w:szCs w:val="24"/>
        </w:rPr>
        <w:t xml:space="preserve"> ФСБ</w:t>
      </w:r>
      <w:r>
        <w:rPr>
          <w:rFonts w:ascii="Arial" w:hAnsi="Arial" w:cs="Arial"/>
          <w:sz w:val="24"/>
          <w:szCs w:val="24"/>
        </w:rPr>
        <w:t>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90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 детства Юрий Гагарин мечтал первым полететь в космос, но какие-то суки его оп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редили.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91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Намедни камрад рассказал</w:t>
      </w:r>
      <w:r>
        <w:rPr>
          <w:rFonts w:ascii="Arial" w:hAnsi="Arial" w:cs="Arial"/>
          <w:sz w:val="24"/>
          <w:szCs w:val="24"/>
        </w:rPr>
        <w:t>:</w:t>
      </w:r>
      <w:r w:rsidRPr="009E1E0D">
        <w:rPr>
          <w:rFonts w:ascii="Arial" w:hAnsi="Arial" w:cs="Arial"/>
          <w:sz w:val="24"/>
          <w:szCs w:val="24"/>
        </w:rPr>
        <w:t xml:space="preserve"> когда снимал Луну поздним вечером (для архива), под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шли ППСники, затребовали документы и заявили, что съёмка небесных объектов без специального разрешения запрещена. На просьбу объяснить, как это разрешение выгл</w:t>
      </w:r>
      <w:r w:rsidRPr="009E1E0D">
        <w:rPr>
          <w:rFonts w:ascii="Arial" w:hAnsi="Arial" w:cs="Arial"/>
          <w:sz w:val="24"/>
          <w:szCs w:val="24"/>
        </w:rPr>
        <w:t>я</w:t>
      </w:r>
      <w:r w:rsidRPr="009E1E0D">
        <w:rPr>
          <w:rFonts w:ascii="Arial" w:hAnsi="Arial" w:cs="Arial"/>
          <w:sz w:val="24"/>
          <w:szCs w:val="24"/>
        </w:rPr>
        <w:t>дит (а то ведь любую липу подсунуть можно) и какое учреждение выдаёт искомое, – до</w:t>
      </w:r>
      <w:r w:rsidRPr="009E1E0D">
        <w:rPr>
          <w:rFonts w:ascii="Arial" w:hAnsi="Arial" w:cs="Arial"/>
          <w:sz w:val="24"/>
          <w:szCs w:val="24"/>
        </w:rPr>
        <w:t>л</w:t>
      </w:r>
      <w:r w:rsidRPr="009E1E0D">
        <w:rPr>
          <w:rFonts w:ascii="Arial" w:hAnsi="Arial" w:cs="Arial"/>
          <w:sz w:val="24"/>
          <w:szCs w:val="24"/>
        </w:rPr>
        <w:t>го и невнятно мычали, пытались "проконсультироваться в штабе" (по рации), но их в эф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ре обложили матом...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92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>вспомнился 1979</w:t>
      </w:r>
      <w:r>
        <w:rPr>
          <w:rFonts w:ascii="Arial" w:hAnsi="Arial" w:cs="Arial"/>
          <w:sz w:val="24"/>
          <w:szCs w:val="24"/>
        </w:rPr>
        <w:t>-й</w:t>
      </w:r>
      <w:r w:rsidRPr="009E1E0D">
        <w:rPr>
          <w:rFonts w:ascii="Arial" w:hAnsi="Arial" w:cs="Arial"/>
          <w:sz w:val="24"/>
          <w:szCs w:val="24"/>
        </w:rPr>
        <w:t xml:space="preserve"> год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Pr="009E1E0D">
        <w:rPr>
          <w:rFonts w:ascii="Arial" w:hAnsi="Arial" w:cs="Arial"/>
          <w:sz w:val="24"/>
          <w:szCs w:val="24"/>
        </w:rPr>
        <w:t>огда я после окончания школы работал в оптической ма</w:t>
      </w:r>
      <w:r w:rsidRPr="009E1E0D"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терской Одесской астрономической обсерватории.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Подходит ко мне как-то шеф и говорит</w:t>
      </w:r>
      <w:r>
        <w:rPr>
          <w:rFonts w:ascii="Arial" w:hAnsi="Arial" w:cs="Arial"/>
          <w:sz w:val="24"/>
          <w:szCs w:val="24"/>
        </w:rPr>
        <w:t>: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Pr="009E1E0D">
        <w:rPr>
          <w:rFonts w:ascii="Arial" w:hAnsi="Arial" w:cs="Arial"/>
          <w:sz w:val="24"/>
          <w:szCs w:val="24"/>
        </w:rPr>
        <w:t>риезжал, мол, к нашему Цесевичу (директор Одесской обсе</w:t>
      </w:r>
      <w:r w:rsidRPr="009E1E0D">
        <w:rPr>
          <w:rFonts w:ascii="Arial" w:hAnsi="Arial" w:cs="Arial"/>
          <w:sz w:val="24"/>
          <w:szCs w:val="24"/>
        </w:rPr>
        <w:t>р</w:t>
      </w:r>
      <w:r w:rsidRPr="009E1E0D">
        <w:rPr>
          <w:rFonts w:ascii="Arial" w:hAnsi="Arial" w:cs="Arial"/>
          <w:sz w:val="24"/>
          <w:szCs w:val="24"/>
        </w:rPr>
        <w:t>ватории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знаменательная личность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>), Патон. И понравилась ему ф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 xml:space="preserve">гурка, сделанная из стекла, </w:t>
      </w:r>
      <w:r>
        <w:rPr>
          <w:rFonts w:ascii="Arial" w:hAnsi="Arial" w:cs="Arial"/>
          <w:sz w:val="24"/>
          <w:szCs w:val="24"/>
        </w:rPr>
        <w:t>что</w:t>
      </w:r>
      <w:r w:rsidRPr="009E1E0D">
        <w:rPr>
          <w:rFonts w:ascii="Arial" w:hAnsi="Arial" w:cs="Arial"/>
          <w:sz w:val="24"/>
          <w:szCs w:val="24"/>
        </w:rPr>
        <w:t xml:space="preserve"> стояла на столе у Цесевича. Он тоже хочет такую. Нужно сделать.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Я –</w:t>
      </w:r>
      <w:r>
        <w:rPr>
          <w:rFonts w:ascii="Arial" w:hAnsi="Arial" w:cs="Arial"/>
          <w:sz w:val="24"/>
          <w:szCs w:val="24"/>
        </w:rPr>
        <w:t xml:space="preserve"> говорит </w:t>
      </w:r>
      <w:r w:rsidRPr="009E1E0D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когда-то в шутку, на юбилей, подарил её Цесевичу</w:t>
      </w:r>
      <w:r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 xml:space="preserve"> она </w:t>
      </w:r>
      <w:r>
        <w:rPr>
          <w:rFonts w:ascii="Arial" w:hAnsi="Arial" w:cs="Arial"/>
          <w:sz w:val="24"/>
          <w:szCs w:val="24"/>
        </w:rPr>
        <w:t xml:space="preserve">вот </w:t>
      </w:r>
      <w:r w:rsidRPr="009E1E0D">
        <w:rPr>
          <w:rFonts w:ascii="Arial" w:hAnsi="Arial" w:cs="Arial"/>
          <w:sz w:val="24"/>
          <w:szCs w:val="24"/>
        </w:rPr>
        <w:t xml:space="preserve">понравилась Патону. И он хочет такую же. Так что </w:t>
      </w:r>
      <w:r>
        <w:rPr>
          <w:rFonts w:ascii="Arial" w:hAnsi="Arial" w:cs="Arial"/>
          <w:sz w:val="24"/>
          <w:szCs w:val="24"/>
        </w:rPr>
        <w:t xml:space="preserve">будь добр </w:t>
      </w:r>
      <w:r w:rsidRPr="009E1E0D">
        <w:rPr>
          <w:rFonts w:ascii="Arial" w:hAnsi="Arial" w:cs="Arial"/>
          <w:sz w:val="24"/>
          <w:szCs w:val="24"/>
        </w:rPr>
        <w:t>– сделай. Вот черт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ж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>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Ну, я пацан 17 лет, вспомина</w:t>
      </w:r>
      <w:r>
        <w:rPr>
          <w:rFonts w:ascii="Arial" w:hAnsi="Arial" w:cs="Arial"/>
          <w:sz w:val="24"/>
          <w:szCs w:val="24"/>
        </w:rPr>
        <w:t>ю</w:t>
      </w:r>
      <w:r w:rsidRPr="009E1E0D">
        <w:rPr>
          <w:rFonts w:ascii="Arial" w:hAnsi="Arial" w:cs="Arial"/>
          <w:sz w:val="24"/>
          <w:szCs w:val="24"/>
        </w:rPr>
        <w:t xml:space="preserve"> математику и физику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Сделал. Но не сразу. Черт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ж был чертовски сложным.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А фигурка представляла из себя макет классической астрон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мической обсерватории из стекла, высотой 15 см. Провозился я с ней недели две. Во-первых, работа со специальным оптическим стеклом. Во-вторых, шеф постоянно прид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рался к точности изготовления. А точность в оптике – одн</w:t>
      </w:r>
      <w:r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 xml:space="preserve"> десят</w:t>
      </w:r>
      <w:r>
        <w:rPr>
          <w:rFonts w:ascii="Arial" w:hAnsi="Arial" w:cs="Arial"/>
          <w:sz w:val="24"/>
          <w:szCs w:val="24"/>
        </w:rPr>
        <w:t>ая</w:t>
      </w:r>
      <w:r w:rsidRPr="009E1E0D">
        <w:rPr>
          <w:rFonts w:ascii="Arial" w:hAnsi="Arial" w:cs="Arial"/>
          <w:sz w:val="24"/>
          <w:szCs w:val="24"/>
        </w:rPr>
        <w:t xml:space="preserve"> дл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ны волны света</w:t>
      </w:r>
      <w:r>
        <w:rPr>
          <w:rFonts w:ascii="Arial" w:hAnsi="Arial" w:cs="Arial"/>
          <w:sz w:val="24"/>
          <w:szCs w:val="24"/>
        </w:rPr>
        <w:t xml:space="preserve">! </w:t>
      </w:r>
      <w:r w:rsidRPr="009E1E0D">
        <w:rPr>
          <w:rFonts w:ascii="Arial" w:hAnsi="Arial" w:cs="Arial"/>
          <w:sz w:val="24"/>
          <w:szCs w:val="24"/>
        </w:rPr>
        <w:t>Не мог я никак понять: нахрена ему такая точность</w:t>
      </w:r>
      <w:r>
        <w:rPr>
          <w:rFonts w:ascii="Arial" w:hAnsi="Arial" w:cs="Arial"/>
          <w:sz w:val="24"/>
          <w:szCs w:val="24"/>
        </w:rPr>
        <w:t>??</w:t>
      </w:r>
      <w:r w:rsidRPr="009E1E0D">
        <w:rPr>
          <w:rFonts w:ascii="Arial" w:hAnsi="Arial" w:cs="Arial"/>
          <w:sz w:val="24"/>
          <w:szCs w:val="24"/>
        </w:rPr>
        <w:t>! Ну, стеклянная болванка. Ну, сув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нир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 э</w:t>
      </w:r>
      <w:r w:rsidRPr="009E1E0D">
        <w:rPr>
          <w:rFonts w:ascii="Arial" w:hAnsi="Arial" w:cs="Arial"/>
          <w:sz w:val="24"/>
          <w:szCs w:val="24"/>
        </w:rPr>
        <w:t>то ж не зеркало для астрономических наблюдений</w:t>
      </w:r>
      <w:r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</w:rPr>
        <w:t xml:space="preserve"> А </w:t>
      </w:r>
      <w:r>
        <w:rPr>
          <w:rFonts w:ascii="Arial" w:hAnsi="Arial" w:cs="Arial"/>
          <w:sz w:val="24"/>
          <w:szCs w:val="24"/>
        </w:rPr>
        <w:t xml:space="preserve">тут давай </w:t>
      </w:r>
      <w:r w:rsidRPr="009E1E0D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как у тел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скопа</w:t>
      </w:r>
      <w:r>
        <w:rPr>
          <w:rFonts w:ascii="Arial" w:hAnsi="Arial" w:cs="Arial"/>
          <w:sz w:val="24"/>
          <w:szCs w:val="24"/>
        </w:rPr>
        <w:t>!.. Но таки с</w:t>
      </w:r>
      <w:r w:rsidRPr="009E1E0D">
        <w:rPr>
          <w:rFonts w:ascii="Arial" w:hAnsi="Arial" w:cs="Arial"/>
          <w:sz w:val="24"/>
          <w:szCs w:val="24"/>
        </w:rPr>
        <w:t>делал я эту байду, и подарили е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Патону.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Надеюсь, она </w:t>
      </w:r>
      <w:r>
        <w:rPr>
          <w:rFonts w:ascii="Arial" w:hAnsi="Arial" w:cs="Arial"/>
          <w:sz w:val="24"/>
          <w:szCs w:val="24"/>
        </w:rPr>
        <w:t>и сейчас</w:t>
      </w:r>
      <w:r w:rsidRPr="009E1E0D">
        <w:rPr>
          <w:rFonts w:ascii="Arial" w:hAnsi="Arial" w:cs="Arial"/>
          <w:sz w:val="24"/>
          <w:szCs w:val="24"/>
        </w:rPr>
        <w:t xml:space="preserve"> ст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ит на его рабочем столе</w:t>
      </w:r>
      <w:r>
        <w:rPr>
          <w:rFonts w:ascii="Arial" w:hAnsi="Arial" w:cs="Arial"/>
          <w:sz w:val="24"/>
          <w:szCs w:val="24"/>
        </w:rPr>
        <w:t>.</w:t>
      </w:r>
    </w:p>
    <w:p w:rsidR="002560F5" w:rsidRPr="00DC00B0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А секрет </w:t>
      </w:r>
      <w:r>
        <w:rPr>
          <w:rFonts w:ascii="Arial" w:hAnsi="Arial" w:cs="Arial"/>
          <w:sz w:val="24"/>
          <w:szCs w:val="24"/>
        </w:rPr>
        <w:t xml:space="preserve">такой </w:t>
      </w:r>
      <w:r w:rsidRPr="009E1E0D">
        <w:rPr>
          <w:rFonts w:ascii="Arial" w:hAnsi="Arial" w:cs="Arial"/>
          <w:sz w:val="24"/>
          <w:szCs w:val="24"/>
        </w:rPr>
        <w:t xml:space="preserve">точности изготовления сувенира </w:t>
      </w:r>
      <w:r>
        <w:rPr>
          <w:rFonts w:ascii="Arial" w:hAnsi="Arial" w:cs="Arial"/>
          <w:sz w:val="24"/>
          <w:szCs w:val="24"/>
        </w:rPr>
        <w:t>был</w:t>
      </w:r>
      <w:r w:rsidRPr="009E1E0D">
        <w:rPr>
          <w:rFonts w:ascii="Arial" w:hAnsi="Arial" w:cs="Arial"/>
          <w:sz w:val="24"/>
          <w:szCs w:val="24"/>
        </w:rPr>
        <w:t xml:space="preserve"> вот в 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Когда она (обсерват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рия</w:t>
      </w:r>
      <w:r>
        <w:rPr>
          <w:rFonts w:ascii="Arial" w:hAnsi="Arial" w:cs="Arial"/>
          <w:sz w:val="24"/>
          <w:szCs w:val="24"/>
        </w:rPr>
        <w:t>, то есть</w:t>
      </w:r>
      <w:r w:rsidRPr="009E1E0D">
        <w:rPr>
          <w:rFonts w:ascii="Arial" w:hAnsi="Arial" w:cs="Arial"/>
          <w:sz w:val="24"/>
          <w:szCs w:val="24"/>
        </w:rPr>
        <w:t xml:space="preserve">) стоит на рабочем столе начальника, </w:t>
      </w:r>
      <w:r>
        <w:rPr>
          <w:rFonts w:ascii="Arial" w:hAnsi="Arial" w:cs="Arial"/>
          <w:sz w:val="24"/>
          <w:szCs w:val="24"/>
        </w:rPr>
        <w:t>тот,</w:t>
      </w:r>
      <w:r w:rsidRPr="009E1E0D">
        <w:rPr>
          <w:rFonts w:ascii="Arial" w:hAnsi="Arial" w:cs="Arial"/>
          <w:sz w:val="24"/>
          <w:szCs w:val="24"/>
        </w:rPr>
        <w:t xml:space="preserve"> опустив голову,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может делать вид, что рассматривает бумаги (или неважно, что), а сам в это время наблюда</w:t>
      </w:r>
      <w:r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т за мельча</w:t>
      </w:r>
      <w:r w:rsidRPr="009E1E0D">
        <w:rPr>
          <w:rFonts w:ascii="Arial" w:hAnsi="Arial" w:cs="Arial"/>
          <w:sz w:val="24"/>
          <w:szCs w:val="24"/>
        </w:rPr>
        <w:t>й</w:t>
      </w:r>
      <w:r w:rsidRPr="009E1E0D">
        <w:rPr>
          <w:rFonts w:ascii="Arial" w:hAnsi="Arial" w:cs="Arial"/>
          <w:sz w:val="24"/>
          <w:szCs w:val="24"/>
        </w:rPr>
        <w:t xml:space="preserve">шими </w:t>
      </w:r>
      <w:r>
        <w:rPr>
          <w:rFonts w:ascii="Arial" w:hAnsi="Arial" w:cs="Arial"/>
          <w:sz w:val="24"/>
          <w:szCs w:val="24"/>
        </w:rPr>
        <w:t>нюанса</w:t>
      </w:r>
      <w:r w:rsidRPr="009E1E0D">
        <w:rPr>
          <w:rFonts w:ascii="Arial" w:hAnsi="Arial" w:cs="Arial"/>
          <w:sz w:val="24"/>
          <w:szCs w:val="24"/>
        </w:rPr>
        <w:t>ми мимики стоящего перед столом.</w:t>
      </w:r>
      <w:r>
        <w:rPr>
          <w:rFonts w:ascii="Arial" w:hAnsi="Arial" w:cs="Arial"/>
          <w:sz w:val="24"/>
          <w:szCs w:val="24"/>
        </w:rPr>
        <w:t xml:space="preserve"> </w:t>
      </w:r>
      <w:r w:rsidRPr="00DC00B0">
        <w:rPr>
          <w:rFonts w:ascii="Arial" w:hAnsi="Arial" w:cs="Arial"/>
          <w:sz w:val="24"/>
          <w:szCs w:val="24"/>
        </w:rPr>
        <w:t>Телескоп, однако!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  <w:r w:rsidRPr="00C15D10">
        <w:rPr>
          <w:rFonts w:ascii="Arial" w:hAnsi="Arial" w:cs="Arial"/>
          <w:sz w:val="24"/>
          <w:szCs w:val="24"/>
        </w:rPr>
        <w:pict>
          <v:rect id="_x0000_i1093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DC00B0" w:rsidRDefault="002560F5" w:rsidP="009E1E0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C00B0">
        <w:rPr>
          <w:rFonts w:ascii="Arial" w:hAnsi="Arial" w:cs="Arial"/>
          <w:b/>
          <w:sz w:val="24"/>
          <w:szCs w:val="24"/>
        </w:rPr>
        <w:t>СКАФАНДР-ЗАПАДНЯ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Испытателей в ГНИИ авиационно-космической медицины было много, но для испыт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ния скафандра, предназначенного для Юрия Гагарина, пришлось задействовать одного из самых молодых на тот момент сотрудников института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26-летнего Ефрема Ратнера. Оказалось, только у него рост (164 см) и вес (69,5 кг) полностью совпадали с метрик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ми первого космонавта Земли.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Испытатель вспоминает</w:t>
      </w:r>
      <w:r>
        <w:rPr>
          <w:rFonts w:ascii="Arial" w:hAnsi="Arial" w:cs="Arial"/>
          <w:sz w:val="24"/>
          <w:szCs w:val="24"/>
        </w:rPr>
        <w:t>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Нам надо было отработать аварийную ситуацию, которая могла произойти с аппар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том при спуске. А именно: сымитировать горение его теплостойкой оболочки и накал м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таллической обшивки. И вот сижу я, облачённый в суперсекретный скафандр в термоб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рокамере. Обшивка раскалена устройством, похожим на гриль, до 270-ти градусов. Если бы в скафандр не подавали комнатный воздух,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сгорел бы сразу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 xml:space="preserve"> Но и без того я чуть не погиб. Проходит 10 минут, и я чувствую – пахнет горелым оргстеклом. Знаете, такой пр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тивный сладковатый запах...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Пожаловался. Говорят: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Ты какой-то чересчур чувствительный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Pr="009E1E0D">
        <w:rPr>
          <w:rFonts w:ascii="Arial" w:hAnsi="Arial" w:cs="Arial"/>
          <w:sz w:val="24"/>
          <w:szCs w:val="24"/>
        </w:rPr>
        <w:t>отерпи</w:t>
      </w:r>
      <w:r>
        <w:rPr>
          <w:rFonts w:ascii="Arial" w:hAnsi="Arial" w:cs="Arial"/>
          <w:sz w:val="24"/>
          <w:szCs w:val="24"/>
        </w:rPr>
        <w:t>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Сижу дальше, приборы "пишут" мою кардиограмму, а стекло начинает покрываться мелкими пузырьками. Они со временем разрастаются, и стекло начинает плавиться.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А пошли вы все на</w:t>
      </w:r>
      <w:r>
        <w:rPr>
          <w:rFonts w:ascii="Arial" w:hAnsi="Arial" w:cs="Arial"/>
          <w:sz w:val="24"/>
          <w:szCs w:val="24"/>
        </w:rPr>
        <w:t>***</w:t>
      </w:r>
      <w:r w:rsidRPr="009E1E0D">
        <w:rPr>
          <w:rFonts w:ascii="Arial" w:hAnsi="Arial" w:cs="Arial"/>
          <w:sz w:val="24"/>
          <w:szCs w:val="24"/>
        </w:rPr>
        <w:t>!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>. – за</w:t>
      </w:r>
      <w:r>
        <w:rPr>
          <w:rFonts w:ascii="Arial" w:hAnsi="Arial" w:cs="Arial"/>
          <w:sz w:val="24"/>
          <w:szCs w:val="24"/>
        </w:rPr>
        <w:t>ор</w:t>
      </w:r>
      <w:r w:rsidRPr="009E1E0D">
        <w:rPr>
          <w:rFonts w:ascii="Arial" w:hAnsi="Arial" w:cs="Arial"/>
          <w:sz w:val="24"/>
          <w:szCs w:val="24"/>
        </w:rPr>
        <w:t>ал я, выдёргивая все штекеры, и выр</w:t>
      </w:r>
      <w:r>
        <w:rPr>
          <w:rFonts w:ascii="Arial" w:hAnsi="Arial" w:cs="Arial"/>
          <w:sz w:val="24"/>
          <w:szCs w:val="24"/>
        </w:rPr>
        <w:t>ыв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ясь</w:t>
      </w:r>
      <w:r w:rsidRPr="009E1E0D">
        <w:rPr>
          <w:rFonts w:ascii="Arial" w:hAnsi="Arial" w:cs="Arial"/>
          <w:sz w:val="24"/>
          <w:szCs w:val="24"/>
        </w:rPr>
        <w:t xml:space="preserve"> наружу.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в этот момент понимаю, что, крикнув, вдохнул последнюю порцию воздуха (кто-то по ошибке отключил воздуходув). Я задрал голову, чтобы отстегнуть защёлку гермошл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ма, а та заела из-за того, что гермошлем резко остыл и перекосился.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Все начали его отжимать, а у меня уже темно в глазах. Казалось, что прошла целая вечность до того, как кто-то крикнул: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Вася, тащи отвёртку!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Я уже не выдержал, вырвал у него эту отвёртку и ка-ак дал ею по защёлке. Острие, пролетев в миллиметре от моего кадыка, попало точно, защёлка отскочила и отстрелила окошко гермошлема.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Стою весь синий, а на меня летит капитан из 1-го отдела и орёт: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Он, паразит, повредил секретный скафандр!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А я как держал отвёртку, глаза вытаращил, рук</w:t>
      </w:r>
      <w:r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 xml:space="preserve"> поднял и пошёл на него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– мне уже ничего было не страшно. Если бы </w:t>
      </w:r>
      <w:r>
        <w:rPr>
          <w:rFonts w:ascii="Arial" w:hAnsi="Arial" w:cs="Arial"/>
          <w:sz w:val="24"/>
          <w:szCs w:val="24"/>
        </w:rPr>
        <w:t>тот</w:t>
      </w:r>
      <w:r w:rsidRPr="009E1E0D">
        <w:rPr>
          <w:rFonts w:ascii="Arial" w:hAnsi="Arial" w:cs="Arial"/>
          <w:sz w:val="24"/>
          <w:szCs w:val="24"/>
        </w:rPr>
        <w:t xml:space="preserve"> не отскочил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ей-богу, я бы его насквозь проткнул</w:t>
      </w:r>
      <w:r>
        <w:rPr>
          <w:rFonts w:ascii="Arial" w:hAnsi="Arial" w:cs="Arial"/>
          <w:sz w:val="24"/>
          <w:szCs w:val="24"/>
        </w:rPr>
        <w:t>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Откачали меня, заставили выпить бутылку молока и отправили домой отдыхать.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После сказали, что благодаря моему испытанию фирма Гая Северина НПО "Звезда", где </w:t>
      </w:r>
      <w:r>
        <w:rPr>
          <w:rFonts w:ascii="Arial" w:hAnsi="Arial" w:cs="Arial"/>
          <w:sz w:val="24"/>
          <w:szCs w:val="24"/>
        </w:rPr>
        <w:t>дела</w:t>
      </w:r>
      <w:r w:rsidRPr="009E1E0D">
        <w:rPr>
          <w:rFonts w:ascii="Arial" w:hAnsi="Arial" w:cs="Arial"/>
          <w:sz w:val="24"/>
          <w:szCs w:val="24"/>
        </w:rPr>
        <w:t xml:space="preserve">ли скафандр, заменила в </w:t>
      </w:r>
      <w:r>
        <w:rPr>
          <w:rFonts w:ascii="Arial" w:hAnsi="Arial" w:cs="Arial"/>
          <w:sz w:val="24"/>
          <w:szCs w:val="24"/>
        </w:rPr>
        <w:t>нём</w:t>
      </w:r>
      <w:r w:rsidRPr="009E1E0D">
        <w:rPr>
          <w:rFonts w:ascii="Arial" w:hAnsi="Arial" w:cs="Arial"/>
          <w:sz w:val="24"/>
          <w:szCs w:val="24"/>
        </w:rPr>
        <w:t xml:space="preserve"> простое оргстекло на специальное термостойкое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>.</w:t>
      </w:r>
    </w:p>
    <w:p w:rsidR="002560F5" w:rsidRPr="00DC00B0" w:rsidRDefault="002560F5" w:rsidP="00A564B6">
      <w:pPr>
        <w:spacing w:before="120" w:after="0"/>
        <w:ind w:firstLine="454"/>
        <w:jc w:val="right"/>
        <w:rPr>
          <w:rFonts w:ascii="Arial" w:hAnsi="Arial" w:cs="Arial"/>
          <w:sz w:val="18"/>
          <w:szCs w:val="18"/>
        </w:rPr>
      </w:pPr>
      <w:r w:rsidRPr="00DC00B0">
        <w:rPr>
          <w:rFonts w:ascii="Arial" w:hAnsi="Arial" w:cs="Arial"/>
          <w:sz w:val="18"/>
          <w:szCs w:val="18"/>
          <w:lang w:val="en-US"/>
        </w:rPr>
        <w:t>http</w:t>
      </w:r>
      <w:r w:rsidRPr="00DC00B0">
        <w:rPr>
          <w:rFonts w:ascii="Arial" w:hAnsi="Arial" w:cs="Arial"/>
          <w:sz w:val="18"/>
          <w:szCs w:val="18"/>
        </w:rPr>
        <w:t>://</w:t>
      </w:r>
      <w:r w:rsidRPr="00DC00B0">
        <w:rPr>
          <w:rFonts w:ascii="Arial" w:hAnsi="Arial" w:cs="Arial"/>
          <w:sz w:val="18"/>
          <w:szCs w:val="18"/>
          <w:lang w:val="en-US"/>
        </w:rPr>
        <w:t>www</w:t>
      </w:r>
      <w:r w:rsidRPr="00DC00B0">
        <w:rPr>
          <w:rFonts w:ascii="Arial" w:hAnsi="Arial" w:cs="Arial"/>
          <w:sz w:val="18"/>
          <w:szCs w:val="18"/>
        </w:rPr>
        <w:t>.</w:t>
      </w:r>
      <w:r w:rsidRPr="00DC00B0">
        <w:rPr>
          <w:rFonts w:ascii="Arial" w:hAnsi="Arial" w:cs="Arial"/>
          <w:sz w:val="18"/>
          <w:szCs w:val="18"/>
          <w:lang w:val="en-US"/>
        </w:rPr>
        <w:t>mk</w:t>
      </w:r>
      <w:r w:rsidRPr="00DC00B0">
        <w:rPr>
          <w:rFonts w:ascii="Arial" w:hAnsi="Arial" w:cs="Arial"/>
          <w:sz w:val="18"/>
          <w:szCs w:val="18"/>
        </w:rPr>
        <w:t>.</w:t>
      </w:r>
      <w:r w:rsidRPr="00DC00B0">
        <w:rPr>
          <w:rFonts w:ascii="Arial" w:hAnsi="Arial" w:cs="Arial"/>
          <w:sz w:val="18"/>
          <w:szCs w:val="18"/>
          <w:lang w:val="en-US"/>
        </w:rPr>
        <w:t>ru</w:t>
      </w:r>
      <w:r w:rsidRPr="00DC00B0">
        <w:rPr>
          <w:rFonts w:ascii="Arial" w:hAnsi="Arial" w:cs="Arial"/>
          <w:sz w:val="18"/>
          <w:szCs w:val="18"/>
        </w:rPr>
        <w:t>/</w:t>
      </w:r>
      <w:r w:rsidRPr="00DC00B0">
        <w:rPr>
          <w:rFonts w:ascii="Arial" w:hAnsi="Arial" w:cs="Arial"/>
          <w:sz w:val="18"/>
          <w:szCs w:val="18"/>
          <w:lang w:val="en-US"/>
        </w:rPr>
        <w:t>science</w:t>
      </w:r>
      <w:r w:rsidRPr="00DC00B0">
        <w:rPr>
          <w:rFonts w:ascii="Arial" w:hAnsi="Arial" w:cs="Arial"/>
          <w:sz w:val="18"/>
          <w:szCs w:val="18"/>
        </w:rPr>
        <w:t>/</w:t>
      </w:r>
      <w:r w:rsidRPr="00DC00B0">
        <w:rPr>
          <w:rFonts w:ascii="Arial" w:hAnsi="Arial" w:cs="Arial"/>
          <w:sz w:val="18"/>
          <w:szCs w:val="18"/>
          <w:lang w:val="en-US"/>
        </w:rPr>
        <w:t>article</w:t>
      </w:r>
      <w:r w:rsidRPr="00DC00B0">
        <w:rPr>
          <w:rFonts w:ascii="Arial" w:hAnsi="Arial" w:cs="Arial"/>
          <w:sz w:val="18"/>
          <w:szCs w:val="18"/>
        </w:rPr>
        <w:t>/2012/06/12/713823-</w:t>
      </w:r>
      <w:r w:rsidRPr="00DC00B0">
        <w:rPr>
          <w:rFonts w:ascii="Arial" w:hAnsi="Arial" w:cs="Arial"/>
          <w:sz w:val="18"/>
          <w:szCs w:val="18"/>
          <w:lang w:val="en-US"/>
        </w:rPr>
        <w:t>gagarin</w:t>
      </w:r>
      <w:r w:rsidRPr="00DC00B0">
        <w:rPr>
          <w:rFonts w:ascii="Arial" w:hAnsi="Arial" w:cs="Arial"/>
          <w:sz w:val="18"/>
          <w:szCs w:val="18"/>
        </w:rPr>
        <w:t>-</w:t>
      </w:r>
      <w:r w:rsidRPr="00DC00B0">
        <w:rPr>
          <w:rFonts w:ascii="Arial" w:hAnsi="Arial" w:cs="Arial"/>
          <w:sz w:val="18"/>
          <w:szCs w:val="18"/>
          <w:lang w:val="en-US"/>
        </w:rPr>
        <w:t>obeschal</w:t>
      </w:r>
      <w:r w:rsidRPr="00DC00B0">
        <w:rPr>
          <w:rFonts w:ascii="Arial" w:hAnsi="Arial" w:cs="Arial"/>
          <w:sz w:val="18"/>
          <w:szCs w:val="18"/>
        </w:rPr>
        <w:t>-</w:t>
      </w:r>
      <w:r w:rsidRPr="00DC00B0">
        <w:rPr>
          <w:rFonts w:ascii="Arial" w:hAnsi="Arial" w:cs="Arial"/>
          <w:sz w:val="18"/>
          <w:szCs w:val="18"/>
          <w:lang w:val="en-US"/>
        </w:rPr>
        <w:t>vyignat</w:t>
      </w:r>
      <w:r w:rsidRPr="00DC00B0">
        <w:rPr>
          <w:rFonts w:ascii="Arial" w:hAnsi="Arial" w:cs="Arial"/>
          <w:sz w:val="18"/>
          <w:szCs w:val="18"/>
        </w:rPr>
        <w:t>-</w:t>
      </w:r>
      <w:r w:rsidRPr="00DC00B0">
        <w:rPr>
          <w:rFonts w:ascii="Arial" w:hAnsi="Arial" w:cs="Arial"/>
          <w:sz w:val="18"/>
          <w:szCs w:val="18"/>
          <w:lang w:val="en-US"/>
        </w:rPr>
        <w:t>part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  <w:r w:rsidRPr="00C15D10">
        <w:rPr>
          <w:rFonts w:ascii="Arial" w:hAnsi="Arial" w:cs="Arial"/>
          <w:sz w:val="24"/>
          <w:szCs w:val="24"/>
        </w:rPr>
        <w:pict>
          <v:rect id="_x0000_i1094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Жена работает в библиотеке. Это предполагает наличие хотя бы минимального и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теллекта. Но кроме обычных сотрудниц есть у них водитель Саша, 50 лет.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Нет, ну, бе</w:t>
      </w:r>
      <w:r w:rsidRPr="009E1E0D"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спорно, 30-40 лет назад в школах учили лучше. Но всегда были ученики, которые не х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тели учиться.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>29-го февраля заш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л я к жене в библиотеку. Она с коллегой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перетирает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 какие-то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важные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 женские новости. Заходит Саша. Женщины говорят, что, мол, сегодня 29-е февраля, високо</w:t>
      </w:r>
      <w:r w:rsidRPr="009E1E0D"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ный год, бла-бла-бла. И тут Саша удивляется первый раз</w:t>
      </w:r>
      <w:r>
        <w:rPr>
          <w:rFonts w:ascii="Arial" w:hAnsi="Arial" w:cs="Arial"/>
          <w:sz w:val="24"/>
          <w:szCs w:val="24"/>
        </w:rPr>
        <w:t>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А что такое "високосный"?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Теперь немного удивляемся мы. Ну, я начинаю терпеливо объяснять, что в году не ровно 365 дней, а ещ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шесть часов с копейками. Что много-много лет тому назад папа римский Григорий решил устранить эту "несправедливость" и раз в четыре года к самому короткому месяцу февралю, в котором обычно 28 дней, добавляют один день, и вот сег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дня 29-е февраля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Ф-у-у! Аж вспотел!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Минута раздумий, </w:t>
      </w:r>
      <w:r>
        <w:rPr>
          <w:rFonts w:ascii="Arial" w:hAnsi="Arial" w:cs="Arial"/>
          <w:sz w:val="24"/>
          <w:szCs w:val="24"/>
        </w:rPr>
        <w:t xml:space="preserve">сашина </w:t>
      </w:r>
      <w:r w:rsidRPr="009E1E0D">
        <w:rPr>
          <w:rFonts w:ascii="Arial" w:hAnsi="Arial" w:cs="Arial"/>
          <w:sz w:val="24"/>
          <w:szCs w:val="24"/>
        </w:rPr>
        <w:t>извилина, зашевелившись, прошлась по корням волос. Они тоже приподнялись. Саша удивляется второй раз</w:t>
      </w:r>
      <w:r>
        <w:rPr>
          <w:rFonts w:ascii="Arial" w:hAnsi="Arial" w:cs="Arial"/>
          <w:sz w:val="24"/>
          <w:szCs w:val="24"/>
        </w:rPr>
        <w:t>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Так что… 30-го февраля не будет?!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У него в рабочем плане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30 февраля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 запланирован техосмотр. И этот план подп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сан директором.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95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A564B6" w:rsidRDefault="002560F5" w:rsidP="009E1E0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Pr="00A564B6">
        <w:rPr>
          <w:rFonts w:ascii="Arial" w:hAnsi="Arial" w:cs="Arial"/>
          <w:b/>
          <w:sz w:val="24"/>
          <w:szCs w:val="24"/>
        </w:rPr>
        <w:t>. Об ошибках деления на нуль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Фирма Motorola испытывала новый процессор для автопилота на истребителе в И</w:t>
      </w:r>
      <w:r w:rsidRPr="009E1E0D">
        <w:rPr>
          <w:rFonts w:ascii="Arial" w:hAnsi="Arial" w:cs="Arial"/>
          <w:sz w:val="24"/>
          <w:szCs w:val="24"/>
        </w:rPr>
        <w:t>з</w:t>
      </w:r>
      <w:r w:rsidRPr="009E1E0D">
        <w:rPr>
          <w:rFonts w:ascii="Arial" w:hAnsi="Arial" w:cs="Arial"/>
          <w:sz w:val="24"/>
          <w:szCs w:val="24"/>
        </w:rPr>
        <w:t>раиле.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было отлажено. Пилоты на испытаниях отправились «огибать рельеф» с с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вера до юга Израиля. Истребитель прекрасно пролетел на автопилоте над равнинной ч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стью, над горной частью, над долиной реки Иордан, и приближался к Мёртвому морю. Не долетев до него, неожиданно происходит общий сброс процессора, автопилот выключ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ется на полном ходу, пилоты переходят на ручное управление, и сажают истребитель.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Процессор отправили на доработку и тестирование. Все тесты прошли снова без сб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ев. Снова начали реальную проверку. Истребитель пролетел над всеми территориями, но при подл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те к Мёртвому морю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– общий сброс, выключение автопилота, ручная посадка.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Повтор</w:t>
      </w:r>
      <w:r w:rsidRPr="009E1E0D">
        <w:rPr>
          <w:rFonts w:ascii="Arial" w:hAnsi="Arial" w:cs="Arial"/>
          <w:sz w:val="24"/>
          <w:szCs w:val="24"/>
        </w:rPr>
        <w:t>ные тесты не выяви</w:t>
      </w:r>
      <w:r>
        <w:rPr>
          <w:rFonts w:ascii="Arial" w:hAnsi="Arial" w:cs="Arial"/>
          <w:sz w:val="24"/>
          <w:szCs w:val="24"/>
        </w:rPr>
        <w:t>ли</w:t>
      </w:r>
      <w:r w:rsidRPr="009E1E0D">
        <w:rPr>
          <w:rFonts w:ascii="Arial" w:hAnsi="Arial" w:cs="Arial"/>
          <w:sz w:val="24"/>
          <w:szCs w:val="24"/>
        </w:rPr>
        <w:t xml:space="preserve"> никаких изъянов. </w:t>
      </w:r>
      <w:r>
        <w:rPr>
          <w:rFonts w:ascii="Arial" w:hAnsi="Arial" w:cs="Arial"/>
          <w:sz w:val="24"/>
          <w:szCs w:val="24"/>
        </w:rPr>
        <w:t xml:space="preserve">Однако в конце концов выяснилось, что </w:t>
      </w:r>
      <w:r w:rsidRPr="009E1E0D">
        <w:rPr>
          <w:rFonts w:ascii="Arial" w:hAnsi="Arial" w:cs="Arial"/>
          <w:sz w:val="24"/>
          <w:szCs w:val="24"/>
        </w:rPr>
        <w:t>автопилот при вычислении параметров управления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постоянно </w:t>
      </w:r>
      <w:r w:rsidRPr="009E1E0D">
        <w:rPr>
          <w:rFonts w:ascii="Arial" w:hAnsi="Arial" w:cs="Arial"/>
          <w:sz w:val="24"/>
          <w:szCs w:val="24"/>
        </w:rPr>
        <w:t>производ</w:t>
      </w:r>
      <w:r>
        <w:rPr>
          <w:rFonts w:ascii="Arial" w:hAnsi="Arial" w:cs="Arial"/>
          <w:sz w:val="24"/>
          <w:szCs w:val="24"/>
        </w:rPr>
        <w:t>я</w:t>
      </w:r>
      <w:r w:rsidRPr="009E1E0D">
        <w:rPr>
          <w:rFonts w:ascii="Arial" w:hAnsi="Arial" w:cs="Arial"/>
          <w:sz w:val="24"/>
          <w:szCs w:val="24"/>
        </w:rPr>
        <w:t xml:space="preserve"> деление на текущ</w:t>
      </w:r>
      <w:r>
        <w:rPr>
          <w:rFonts w:ascii="Arial" w:hAnsi="Arial" w:cs="Arial"/>
          <w:sz w:val="24"/>
          <w:szCs w:val="24"/>
        </w:rPr>
        <w:t>ую</w:t>
      </w:r>
      <w:r w:rsidRPr="009E1E0D">
        <w:rPr>
          <w:rFonts w:ascii="Arial" w:hAnsi="Arial" w:cs="Arial"/>
          <w:sz w:val="24"/>
          <w:szCs w:val="24"/>
        </w:rPr>
        <w:t xml:space="preserve"> высот</w:t>
      </w:r>
      <w:r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машины</w:t>
      </w:r>
      <w:r w:rsidRPr="009E1E0D">
        <w:rPr>
          <w:rFonts w:ascii="Arial" w:hAnsi="Arial" w:cs="Arial"/>
          <w:sz w:val="24"/>
          <w:szCs w:val="24"/>
        </w:rPr>
        <w:t xml:space="preserve"> над уровнем океана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Pr="009E1E0D">
        <w:rPr>
          <w:rFonts w:ascii="Arial" w:hAnsi="Arial" w:cs="Arial"/>
          <w:sz w:val="24"/>
          <w:szCs w:val="24"/>
        </w:rPr>
        <w:t>ри подл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те к Мёртвому морю </w:t>
      </w:r>
      <w:r>
        <w:rPr>
          <w:rFonts w:ascii="Arial" w:hAnsi="Arial" w:cs="Arial"/>
          <w:sz w:val="24"/>
          <w:szCs w:val="24"/>
        </w:rPr>
        <w:t>начинал д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лить на нуль</w:t>
      </w:r>
      <w:r w:rsidRPr="009E1E0D">
        <w:rPr>
          <w:rFonts w:ascii="Arial" w:hAnsi="Arial" w:cs="Arial"/>
          <w:sz w:val="24"/>
          <w:szCs w:val="24"/>
        </w:rPr>
        <w:t xml:space="preserve"> и процессор </w:t>
      </w:r>
      <w:r>
        <w:rPr>
          <w:rFonts w:ascii="Arial" w:hAnsi="Arial" w:cs="Arial"/>
          <w:sz w:val="24"/>
          <w:szCs w:val="24"/>
        </w:rPr>
        <w:t>тут же</w:t>
      </w:r>
      <w:r w:rsidRPr="009E1E0D">
        <w:rPr>
          <w:rFonts w:ascii="Arial" w:hAnsi="Arial" w:cs="Arial"/>
          <w:sz w:val="24"/>
          <w:szCs w:val="24"/>
        </w:rPr>
        <w:t xml:space="preserve"> давал общий сброс. До этого случая никому не приход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ло в голову, что самол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ты могут летать ниже уровня оке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на…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A564B6" w:rsidRDefault="002560F5" w:rsidP="009E1E0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A564B6">
        <w:rPr>
          <w:rFonts w:ascii="Arial" w:hAnsi="Arial" w:cs="Arial"/>
          <w:b/>
          <w:sz w:val="24"/>
          <w:szCs w:val="24"/>
        </w:rPr>
        <w:t>. Системы распознавания, как это было в 70-х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Где-то в конце 70-х годов – испытания американской ЗСУ «Сержант Йорк». Для пор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жения вертол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тов. ЗСУ была оснащена системой распознавания образов.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Во время испытаний около неё безуспешно кружил вертол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т-мишень, которую она так и не смогла распознать. Зато распознала как вертол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 вентилятор в туалете, распол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женном метрах в 800-х от ЗСУ. И успешно его поразила.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A564B6" w:rsidRDefault="002560F5" w:rsidP="009E1E0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A564B6">
        <w:rPr>
          <w:rFonts w:ascii="Arial" w:hAnsi="Arial" w:cs="Arial"/>
          <w:b/>
          <w:sz w:val="24"/>
          <w:szCs w:val="24"/>
        </w:rPr>
        <w:t>3. F-16 вверх ногами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Испытания американского истребителя F-16 проводились, понятное дело, в северном полушарии. На заключительном этапе самол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 решили проверить где-то в Латинской Америке, но уже с другой стороны экватора. При переводе самол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та в режим автопилота он автоматически развернулся «вверх ногами».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A564B6" w:rsidRDefault="002560F5" w:rsidP="009E1E0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A564B6">
        <w:rPr>
          <w:rFonts w:ascii="Arial" w:hAnsi="Arial" w:cs="Arial"/>
          <w:b/>
          <w:sz w:val="24"/>
          <w:szCs w:val="24"/>
        </w:rPr>
        <w:t>4. Драматическая переинициализация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 Афганистане двое наводчиков-наблюдателей (канадцы) подсвечивали цель для наведения на не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бомбы. </w:t>
      </w:r>
      <w:r>
        <w:rPr>
          <w:rFonts w:ascii="Arial" w:hAnsi="Arial" w:cs="Arial"/>
          <w:sz w:val="24"/>
          <w:szCs w:val="24"/>
        </w:rPr>
        <w:t>В момент</w:t>
      </w:r>
      <w:r w:rsidRPr="009E1E0D">
        <w:rPr>
          <w:rFonts w:ascii="Arial" w:hAnsi="Arial" w:cs="Arial"/>
          <w:sz w:val="24"/>
          <w:szCs w:val="24"/>
        </w:rPr>
        <w:t xml:space="preserve"> сброса бомбы в GPS при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мнике </w:t>
      </w:r>
      <w:r>
        <w:rPr>
          <w:rFonts w:ascii="Arial" w:hAnsi="Arial" w:cs="Arial"/>
          <w:sz w:val="24"/>
          <w:szCs w:val="24"/>
        </w:rPr>
        <w:t>вдруг «сели»</w:t>
      </w:r>
      <w:r w:rsidRPr="009E1E0D">
        <w:rPr>
          <w:rFonts w:ascii="Arial" w:hAnsi="Arial" w:cs="Arial"/>
          <w:sz w:val="24"/>
          <w:szCs w:val="24"/>
        </w:rPr>
        <w:t xml:space="preserve"> бат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рейки. Расч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 их быстро заменил</w:t>
      </w:r>
      <w:r>
        <w:rPr>
          <w:rFonts w:ascii="Arial" w:hAnsi="Arial" w:cs="Arial"/>
          <w:sz w:val="24"/>
          <w:szCs w:val="24"/>
        </w:rPr>
        <w:t xml:space="preserve"> и… погиб</w:t>
      </w:r>
      <w:r w:rsidRPr="009E1E0D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А п</w:t>
      </w:r>
      <w:r w:rsidRPr="009E1E0D">
        <w:rPr>
          <w:rFonts w:ascii="Arial" w:hAnsi="Arial" w:cs="Arial"/>
          <w:sz w:val="24"/>
          <w:szCs w:val="24"/>
        </w:rPr>
        <w:t>ричина проста</w:t>
      </w:r>
      <w:r>
        <w:rPr>
          <w:rFonts w:ascii="Arial" w:hAnsi="Arial" w:cs="Arial"/>
          <w:sz w:val="24"/>
          <w:szCs w:val="24"/>
        </w:rPr>
        <w:t>: п</w:t>
      </w:r>
      <w:r w:rsidRPr="009E1E0D">
        <w:rPr>
          <w:rFonts w:ascii="Arial" w:hAnsi="Arial" w:cs="Arial"/>
          <w:sz w:val="24"/>
          <w:szCs w:val="24"/>
        </w:rPr>
        <w:t xml:space="preserve">осле </w:t>
      </w:r>
      <w:r>
        <w:rPr>
          <w:rFonts w:ascii="Arial" w:hAnsi="Arial" w:cs="Arial"/>
          <w:sz w:val="24"/>
          <w:szCs w:val="24"/>
        </w:rPr>
        <w:t>возобновления</w:t>
      </w:r>
      <w:r w:rsidRPr="009E1E0D">
        <w:rPr>
          <w:rFonts w:ascii="Arial" w:hAnsi="Arial" w:cs="Arial"/>
          <w:sz w:val="24"/>
          <w:szCs w:val="24"/>
        </w:rPr>
        <w:t xml:space="preserve"> п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тания переменные, отвечающие за координаты цели, автоматически инициал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 xml:space="preserve">зировались координатами текущего местоположения. </w:t>
      </w:r>
      <w:r>
        <w:rPr>
          <w:rFonts w:ascii="Arial" w:hAnsi="Arial" w:cs="Arial"/>
          <w:sz w:val="24"/>
          <w:szCs w:val="24"/>
        </w:rPr>
        <w:t>В общем, вызвали, неучи, бомбу на себя</w:t>
      </w:r>
      <w:r w:rsidRPr="009E1E0D">
        <w:rPr>
          <w:rFonts w:ascii="Arial" w:hAnsi="Arial" w:cs="Arial"/>
          <w:sz w:val="24"/>
          <w:szCs w:val="24"/>
        </w:rPr>
        <w:t>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D00D8E" w:rsidRDefault="002560F5" w:rsidP="009E1E0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00D8E">
        <w:rPr>
          <w:rFonts w:ascii="Arial" w:hAnsi="Arial" w:cs="Arial"/>
          <w:b/>
          <w:sz w:val="24"/>
          <w:szCs w:val="24"/>
        </w:rPr>
        <w:t>5. Лётчик Ильюшин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На испытаниях Су-24 регулярно случался отказ аппаратуры бомбометания. Прич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 происходило это только в том случае, если на цель заходил 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тчик-испытатель Ильюшин. Причина оказалось несложной</w:t>
      </w:r>
      <w:r>
        <w:rPr>
          <w:rFonts w:ascii="Arial" w:hAnsi="Arial" w:cs="Arial"/>
          <w:sz w:val="24"/>
          <w:szCs w:val="24"/>
        </w:rPr>
        <w:t>: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>олько он заходил на цель с точностью, превышавшей машинную</w:t>
      </w:r>
      <w:r>
        <w:rPr>
          <w:rFonts w:ascii="Arial" w:hAnsi="Arial" w:cs="Arial"/>
          <w:sz w:val="24"/>
          <w:szCs w:val="24"/>
        </w:rPr>
        <w:t>; п</w:t>
      </w:r>
      <w:r w:rsidRPr="009E1E0D">
        <w:rPr>
          <w:rFonts w:ascii="Arial" w:hAnsi="Arial" w:cs="Arial"/>
          <w:sz w:val="24"/>
          <w:szCs w:val="24"/>
        </w:rPr>
        <w:t xml:space="preserve">олучался «машинный нуль», после чего </w:t>
      </w:r>
      <w:r>
        <w:rPr>
          <w:rFonts w:ascii="Arial" w:hAnsi="Arial" w:cs="Arial"/>
          <w:sz w:val="24"/>
          <w:szCs w:val="24"/>
        </w:rPr>
        <w:t>бортовой комп тут же давал</w:t>
      </w:r>
      <w:r w:rsidRPr="009E1E0D">
        <w:rPr>
          <w:rFonts w:ascii="Arial" w:hAnsi="Arial" w:cs="Arial"/>
          <w:sz w:val="24"/>
          <w:szCs w:val="24"/>
        </w:rPr>
        <w:t xml:space="preserve"> сбой из-за попытки деления на н</w:t>
      </w:r>
      <w:r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ль</w:t>
      </w:r>
      <w:r>
        <w:rPr>
          <w:rFonts w:ascii="Arial" w:hAnsi="Arial" w:cs="Arial"/>
          <w:sz w:val="24"/>
          <w:szCs w:val="24"/>
        </w:rPr>
        <w:t>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D00D8E" w:rsidRDefault="002560F5" w:rsidP="009E1E0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00D8E">
        <w:rPr>
          <w:rFonts w:ascii="Arial" w:hAnsi="Arial" w:cs="Arial"/>
          <w:b/>
          <w:sz w:val="24"/>
          <w:szCs w:val="24"/>
        </w:rPr>
        <w:t>6. Недотестировали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Этот пример тоже очень характерен, хотя, строго говоря, он и не относится напрямую к разработке ПО, но демонстирует важность тестирования.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Возникла эта проблема, скорее всего, на МБР 15А30, прич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 уже после постановки е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на боевое дежурство. При пу</w:t>
      </w:r>
      <w:r w:rsidRPr="009E1E0D"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ке ракета выходила из шахты и взрывалась на высоте нескольких метров над земл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й. Причина оказалась не самой сложной. Рубашка сопла о</w:t>
      </w:r>
      <w:r w:rsidRPr="009E1E0D">
        <w:rPr>
          <w:rFonts w:ascii="Arial" w:hAnsi="Arial" w:cs="Arial"/>
          <w:sz w:val="24"/>
          <w:szCs w:val="24"/>
        </w:rPr>
        <w:t>х</w:t>
      </w:r>
      <w:r w:rsidRPr="009E1E0D">
        <w:rPr>
          <w:rFonts w:ascii="Arial" w:hAnsi="Arial" w:cs="Arial"/>
          <w:sz w:val="24"/>
          <w:szCs w:val="24"/>
        </w:rPr>
        <w:t>лаждается окислителем, после чего он поступает в камеру сгорания. В спешке пр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нятия нового комплекса на вооружение в систему пуска двигателя внесли небольшие улучш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ния, которые не протестировали должным образом. В р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зультате пироклапан срабатывал с большим запаздыванием. Окислитель не поступал в трубки охлаждения, а жаропрочн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сти сопла хватало только на то, чтобы ракета вышла из шахты.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D00D8E" w:rsidRDefault="002560F5" w:rsidP="009E1E0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00D8E">
        <w:rPr>
          <w:rFonts w:ascii="Arial" w:hAnsi="Arial" w:cs="Arial"/>
          <w:b/>
          <w:sz w:val="24"/>
          <w:szCs w:val="24"/>
        </w:rPr>
        <w:t>7. Правильно выбирайте типы данных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Причиной взрыва 4 июня 1996 г. ракеты Ариан-5 была программная ошибка. В сист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ме управления ракеты использовалось модифицированное программное обеспечение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ранее успешно работавшее на Ариан-4</w:t>
      </w:r>
      <w:r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о Ариан-5 ускорялась быстрее предыдущей м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ел</w:t>
      </w:r>
      <w:r w:rsidRPr="009E1E0D">
        <w:rPr>
          <w:rFonts w:ascii="Arial" w:hAnsi="Arial" w:cs="Arial"/>
          <w:sz w:val="24"/>
          <w:szCs w:val="24"/>
        </w:rPr>
        <w:t xml:space="preserve">и, </w:t>
      </w:r>
      <w:r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 xml:space="preserve"> когда на 40 секунде пол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та одна из вспомогательных подпрограмм попыталась преобразовать длинное целое значение в короткое без проверки величины значения, то вышло за границы типа, произошло отключение системы управления рак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 xml:space="preserve">ты, и </w:t>
      </w:r>
      <w:r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>а была взорвана по команде на самоликвидацию. Прямой и косвенный ущерб от этого сбоя был оценен в полмилл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арда долларов.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D00D8E" w:rsidRDefault="002560F5" w:rsidP="009E1E0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00D8E">
        <w:rPr>
          <w:rFonts w:ascii="Arial" w:hAnsi="Arial" w:cs="Arial"/>
          <w:b/>
          <w:sz w:val="24"/>
          <w:szCs w:val="24"/>
        </w:rPr>
        <w:t>8. И снова деление на нуль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История о неприятностях ракетного крейсера ВМС США «</w:t>
      </w:r>
      <w:r>
        <w:rPr>
          <w:rFonts w:ascii="Arial" w:hAnsi="Arial" w:cs="Arial"/>
          <w:sz w:val="24"/>
          <w:szCs w:val="24"/>
        </w:rPr>
        <w:t>Й</w:t>
      </w:r>
      <w:r w:rsidRPr="009E1E0D">
        <w:rPr>
          <w:rFonts w:ascii="Arial" w:hAnsi="Arial" w:cs="Arial"/>
          <w:sz w:val="24"/>
          <w:szCs w:val="24"/>
        </w:rPr>
        <w:t>орктаун». Это экспериме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тальный, так называемый «умный корабль» (smart ship), важнейшие системы жизнеобе</w:t>
      </w:r>
      <w:r w:rsidRPr="009E1E0D"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 xml:space="preserve">печения которого управляются компьютерами без участия человека. И что немаловажно – под руководством операционной системы Windows NT 4.0.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Так вот, однажды вся эта м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хина, находясь в открытом море, на три без малого часа встала в полный ступор из-за н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глухо зависшего программного обеспечения. Прич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 произошло это из-за совершенно пустяковой оплошности одного из операторов, зан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мавшегося калибровкой клапанов т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пливной системы и записавшего в какую-то из ячеек расч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тной таблицы нулевое значение. Ну а далее пошла операция деления на этот с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мый нуль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С подобной ерундой справляется самый деш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вый калькулятор, однако здесь в терминале оператора система дала ошибку переполнения памяти. Прич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 ошибка б</w:t>
      </w:r>
      <w:r w:rsidRPr="009E1E0D">
        <w:rPr>
          <w:rFonts w:ascii="Arial" w:hAnsi="Arial" w:cs="Arial"/>
          <w:sz w:val="24"/>
          <w:szCs w:val="24"/>
        </w:rPr>
        <w:t>ы</w:t>
      </w:r>
      <w:r w:rsidRPr="009E1E0D">
        <w:rPr>
          <w:rFonts w:ascii="Arial" w:hAnsi="Arial" w:cs="Arial"/>
          <w:sz w:val="24"/>
          <w:szCs w:val="24"/>
        </w:rPr>
        <w:t>стро перекинулась на другие компьютеры локальной сети корабля, началась цепная р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 xml:space="preserve">акция, и по принципу домино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рухнула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 вся бортовая система. Которую удалось восст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новить и перезагрузить лишь через 2 часа 45 минут, в течение которых здоровенный бо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вой корабль оставался по сути дела беспомощен и неуправляем.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96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Кормлю детей ужином, без насилия, каждый накладывает сколько хочет. Дочка пол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 xml:space="preserve">жила мало. Интересуюсь, а почему, собственно? Получаю ответ: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Папа, у меня в желудке не чёрная дыра!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Задумался... В принципе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логично и правильно.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97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E1028D" w:rsidRDefault="002560F5" w:rsidP="009E1E0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E1028D">
        <w:rPr>
          <w:rFonts w:ascii="Arial" w:hAnsi="Arial" w:cs="Arial"/>
          <w:i/>
          <w:sz w:val="24"/>
          <w:szCs w:val="24"/>
        </w:rPr>
        <w:t>«Я, Джованни Мочениго, доношу по долгу совести и по приказанию духовника, что много раз слышал от Джордано Бруно, когда беседовал с ним в своём доме, что мир в</w:t>
      </w:r>
      <w:r w:rsidRPr="00E1028D">
        <w:rPr>
          <w:rFonts w:ascii="Arial" w:hAnsi="Arial" w:cs="Arial"/>
          <w:i/>
          <w:sz w:val="24"/>
          <w:szCs w:val="24"/>
        </w:rPr>
        <w:t>е</w:t>
      </w:r>
      <w:r w:rsidRPr="00E1028D">
        <w:rPr>
          <w:rFonts w:ascii="Arial" w:hAnsi="Arial" w:cs="Arial"/>
          <w:i/>
          <w:sz w:val="24"/>
          <w:szCs w:val="24"/>
        </w:rPr>
        <w:t>чен и существуют бесконечные миры… что Христос совершал мнимые чудеса и был м</w:t>
      </w:r>
      <w:r w:rsidRPr="00E1028D">
        <w:rPr>
          <w:rFonts w:ascii="Arial" w:hAnsi="Arial" w:cs="Arial"/>
          <w:i/>
          <w:sz w:val="24"/>
          <w:szCs w:val="24"/>
        </w:rPr>
        <w:t>а</w:t>
      </w:r>
      <w:r w:rsidRPr="00E1028D">
        <w:rPr>
          <w:rFonts w:ascii="Arial" w:hAnsi="Arial" w:cs="Arial"/>
          <w:i/>
          <w:sz w:val="24"/>
          <w:szCs w:val="24"/>
        </w:rPr>
        <w:t>гом, что Христос умирал не по доброй воле и, насколько мог, старался избежать смерти; что возмездия за грехи не существует; что души, сотворённые природой, п</w:t>
      </w:r>
      <w:r w:rsidRPr="00E1028D">
        <w:rPr>
          <w:rFonts w:ascii="Arial" w:hAnsi="Arial" w:cs="Arial"/>
          <w:i/>
          <w:sz w:val="24"/>
          <w:szCs w:val="24"/>
        </w:rPr>
        <w:t>е</w:t>
      </w:r>
      <w:r w:rsidRPr="00E1028D">
        <w:rPr>
          <w:rFonts w:ascii="Arial" w:hAnsi="Arial" w:cs="Arial"/>
          <w:i/>
          <w:sz w:val="24"/>
          <w:szCs w:val="24"/>
        </w:rPr>
        <w:t>реходят из одного живого существа в другое. Он рассказывал о своём намерении стать основателем новой секты под названием «новая философия». Он говорил, что Дева Мария не могла родить; монахи позорят мир; что все они – ослы; что у нас нет доказательств, имеет ли наша в</w:t>
      </w:r>
      <w:r w:rsidRPr="00E1028D">
        <w:rPr>
          <w:rFonts w:ascii="Arial" w:hAnsi="Arial" w:cs="Arial"/>
          <w:i/>
          <w:sz w:val="24"/>
          <w:szCs w:val="24"/>
        </w:rPr>
        <w:t>е</w:t>
      </w:r>
      <w:r w:rsidRPr="00E1028D">
        <w:rPr>
          <w:rFonts w:ascii="Arial" w:hAnsi="Arial" w:cs="Arial"/>
          <w:i/>
          <w:sz w:val="24"/>
          <w:szCs w:val="24"/>
        </w:rPr>
        <w:t>ра заслуги перед Богом».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 общем, сожгли как простого еретика. Множественность миров и их структура тут в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обще не у дел остались.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Ну а про форму Земли предположение сделал Аристотель, а доказал (измерив рад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ус, причём весьма точно) – Эратосфен в 230г. до н.э.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098" style="width:0;height:1.5pt" o:hralign="center" o:hrstd="t" o:hr="t" fillcolor="gray" stroked="f"/>
        </w:pic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Вначале не было ничего, только полная симметрия, и свободная калибровка летала над водами.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Потом отделил Бог целый спин от полуцелого, и повелел целому спину подчиняться статистике Бозе, а полуцелому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статистике Ферми. И увидел он, что это хорошо.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отделил Бог гравитацию, и поставил её константу взаимодействия ниже других ко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стант, и повелел ей пресмыкаться на микроуровне, но сказал, что возвеличит её надо всеми, и будет она повелевать космологией, ибо всё будет подчиняться ей. И уползла гравитация на микроуровне на своё место, и поныне там пребывает.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отделил Бог сильное взаимодействие от электрослабого, а кварки от лептонов, и повелел кваркам сильно и электрослабо взаимодействовать, а лептонам только электр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слабо. И увидел он, что это хорошо.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нарушил Бог симметрию электрослабого взаимодействия до слабого и электрома</w:t>
      </w:r>
      <w:r w:rsidRPr="009E1E0D">
        <w:rPr>
          <w:rFonts w:ascii="Arial" w:hAnsi="Arial" w:cs="Arial"/>
          <w:sz w:val="24"/>
          <w:szCs w:val="24"/>
        </w:rPr>
        <w:t>г</w:t>
      </w:r>
      <w:r w:rsidRPr="009E1E0D">
        <w:rPr>
          <w:rFonts w:ascii="Arial" w:hAnsi="Arial" w:cs="Arial"/>
          <w:sz w:val="24"/>
          <w:szCs w:val="24"/>
        </w:rPr>
        <w:t>нитного, и обрели векторные бозоны массу, фотон же не обрёл. И стали векторные боз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ны подобны фермионам, и возгордились, но не было у них закона сохранения числа ча</w:t>
      </w:r>
      <w:r w:rsidRPr="009E1E0D"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тиц, ибо были они бозонами, и потому стало слабое взаимодействие короткодейству</w:t>
      </w:r>
      <w:r w:rsidRPr="009E1E0D">
        <w:rPr>
          <w:rFonts w:ascii="Arial" w:hAnsi="Arial" w:cs="Arial"/>
          <w:sz w:val="24"/>
          <w:szCs w:val="24"/>
        </w:rPr>
        <w:t>ю</w:t>
      </w:r>
      <w:r w:rsidRPr="009E1E0D">
        <w:rPr>
          <w:rFonts w:ascii="Arial" w:hAnsi="Arial" w:cs="Arial"/>
          <w:sz w:val="24"/>
          <w:szCs w:val="24"/>
        </w:rPr>
        <w:t>щим.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был вечер, и было утро: эра электрослабого фазового перехода. Глюоны же обл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дали цветом, и были в том подобны кваркам, и взаимодействовали меж собой сильно, и порождали другие глюоны. И увидел Бог, что сильное взаимодействие асимптотически свободно, на больших же расстояниях линейно, аки в струнной модели.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повелел Бог собраться кваркам по трое, и по одному и антиодному, и с глюонами в иные комбинации, по цвету синглетные, и затворил их там конфайнментом. И нарёк Бог кварки по трое барионами, а по одному и антиодному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мезонами</w:t>
      </w:r>
      <w:r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 xml:space="preserve"> увидел он, что это х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рошо.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был вечер, и было утро: эра конфайнмента.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Мезоны состояли из кварка и антикварка, и не имели барионного числа, и распад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лись до излучения, а барионы же антикварков не содержали, и распадались только до н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клонов, а дальше не могли. И было барионов больше, чем антибарионов, и потому ост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вались нуклоны не аннигилировавшие.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 сочетались нуклоны за счёт сложного обменного взаимодействия, производного от сильного, и соединялись по двое, по трое, по четыре. По четыре же, в альфа-частицы, им было лучше всего соединяться.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  <w:r w:rsidRPr="009E1E0D">
        <w:rPr>
          <w:rFonts w:ascii="Arial" w:hAnsi="Arial" w:cs="Arial"/>
          <w:sz w:val="24"/>
          <w:szCs w:val="24"/>
        </w:rPr>
        <w:t xml:space="preserve">И увидел Бог, что в альфа-частицы соединилась четверть всех нуклонов по массе, остальные же остались свободными, а остальные элементы в следовых количествах. И посему достаточно было в межзвёздном газе топлива для ядерных реакций и зажигания звёзд. </w:t>
      </w:r>
      <w:r w:rsidRPr="009E1E0D">
        <w:rPr>
          <w:rFonts w:ascii="Arial" w:hAnsi="Arial" w:cs="Arial"/>
          <w:sz w:val="24"/>
          <w:szCs w:val="24"/>
          <w:lang w:val="en-US"/>
        </w:rPr>
        <w:t>И увидел он, что это хорошо.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  <w:r w:rsidRPr="00C15D10">
        <w:rPr>
          <w:rFonts w:ascii="Arial" w:hAnsi="Arial" w:cs="Arial"/>
          <w:sz w:val="24"/>
          <w:szCs w:val="24"/>
        </w:rPr>
        <w:pict>
          <v:rect id="_x0000_i1099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Пожалуй, многим известна история о том, как Орсон Уэллс перепугал чуть ли не всю Америку выдуманным захватом Нью</w:t>
      </w:r>
      <w:r>
        <w:rPr>
          <w:rFonts w:ascii="Arial" w:hAnsi="Arial" w:cs="Arial"/>
          <w:sz w:val="24"/>
          <w:szCs w:val="24"/>
        </w:rPr>
        <w:t>-</w:t>
      </w:r>
      <w:r w:rsidRPr="009E1E0D">
        <w:rPr>
          <w:rFonts w:ascii="Arial" w:hAnsi="Arial" w:cs="Arial"/>
          <w:sz w:val="24"/>
          <w:szCs w:val="24"/>
        </w:rPr>
        <w:t>Йорка марсианами. Однако совсем уж мало кто зн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ет о другой радиопостановке этого же романа, которая повлекла за собой более траги</w:t>
      </w:r>
      <w:r w:rsidRPr="009E1E0D">
        <w:rPr>
          <w:rFonts w:ascii="Arial" w:hAnsi="Arial" w:cs="Arial"/>
          <w:sz w:val="24"/>
          <w:szCs w:val="24"/>
        </w:rPr>
        <w:t>ч</w:t>
      </w:r>
      <w:r w:rsidRPr="009E1E0D">
        <w:rPr>
          <w:rFonts w:ascii="Arial" w:hAnsi="Arial" w:cs="Arial"/>
          <w:sz w:val="24"/>
          <w:szCs w:val="24"/>
        </w:rPr>
        <w:t>ные последствия.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В 1949 году Леонардо Паэз решил повторить успех Уэллса на главной радиостанции столицы Эквадора –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Радио Кито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Итак, в</w:t>
      </w:r>
      <w:r w:rsidRPr="009E1E0D">
        <w:rPr>
          <w:rFonts w:ascii="Arial" w:hAnsi="Arial" w:cs="Arial"/>
          <w:sz w:val="24"/>
          <w:szCs w:val="24"/>
        </w:rPr>
        <w:t xml:space="preserve"> 9 вечера 12 февраля радиотрансляция б</w:t>
      </w:r>
      <w:r w:rsidRPr="009E1E0D">
        <w:rPr>
          <w:rFonts w:ascii="Arial" w:hAnsi="Arial" w:cs="Arial"/>
          <w:sz w:val="24"/>
          <w:szCs w:val="24"/>
        </w:rPr>
        <w:t>ы</w:t>
      </w:r>
      <w:r w:rsidRPr="009E1E0D">
        <w:rPr>
          <w:rFonts w:ascii="Arial" w:hAnsi="Arial" w:cs="Arial"/>
          <w:sz w:val="24"/>
          <w:szCs w:val="24"/>
        </w:rPr>
        <w:t>ла прервана тревожным сообщением о высадке марсиан в 20</w:t>
      </w:r>
      <w:r>
        <w:rPr>
          <w:rFonts w:ascii="Arial" w:hAnsi="Arial" w:cs="Arial"/>
          <w:sz w:val="24"/>
          <w:szCs w:val="24"/>
        </w:rPr>
        <w:t>-</w:t>
      </w:r>
      <w:r w:rsidRPr="009E1E0D">
        <w:rPr>
          <w:rFonts w:ascii="Arial" w:hAnsi="Arial" w:cs="Arial"/>
          <w:sz w:val="24"/>
          <w:szCs w:val="24"/>
        </w:rPr>
        <w:t>ти километрах от Кито.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шло по заранее отработанному Орсоном Уэллсом сценарию, только перенес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ному на территорию Эквадора. Паника быстро поглотила Кито и близлежащие деревни – кто бр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сился в церковь искать спасения, а кто ринулся сражаться с захватчиками.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Паника до</w:t>
      </w:r>
      <w:r w:rsidRPr="009E1E0D"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тигла такого масштаба, что Паэз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наконец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решил раскрыть свою шутку и извиниться. Но когда до людей дошло, что их одурачили, начался настоящий кошмар: вооружившись камнями и керосином, они дотла сожгли здание, где находилась радиостанция, а рабо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 xml:space="preserve">ников избили. В конце концов армия разогнала толпу слезоточивым газом, но полиция и пожарные опоздали на место происшествия, поскольку </w:t>
      </w:r>
      <w:r>
        <w:rPr>
          <w:rFonts w:ascii="Arial" w:hAnsi="Arial" w:cs="Arial"/>
          <w:sz w:val="24"/>
          <w:szCs w:val="24"/>
        </w:rPr>
        <w:t xml:space="preserve">тоже </w:t>
      </w:r>
      <w:r w:rsidRPr="009E1E0D">
        <w:rPr>
          <w:rFonts w:ascii="Arial" w:hAnsi="Arial" w:cs="Arial"/>
          <w:sz w:val="24"/>
          <w:szCs w:val="24"/>
        </w:rPr>
        <w:t>были направлены в Кот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кальяо на борьбу с пришельцами</w:t>
      </w:r>
      <w:r>
        <w:rPr>
          <w:rFonts w:ascii="Arial" w:hAnsi="Arial" w:cs="Arial"/>
          <w:sz w:val="24"/>
          <w:szCs w:val="24"/>
        </w:rPr>
        <w:t xml:space="preserve">… </w:t>
      </w:r>
      <w:r w:rsidRPr="009E1E0D">
        <w:rPr>
          <w:rFonts w:ascii="Arial" w:hAnsi="Arial" w:cs="Arial"/>
          <w:sz w:val="24"/>
          <w:szCs w:val="24"/>
        </w:rPr>
        <w:t>К тому времени уже погибло как минимум шесть ч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ловек, среди которых были девушка и племянник самого Паэза, таинственно исчезнувш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го в пламени пожара и избежавш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го народного возмездия. Так заканчивается «городская легенда» о Паэзе и его Войне м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ров.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На самом деле он никуда не исчез, а прятался несколько месяцев по родственн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кам и в итоге предстал перед судом, где его признали невиновным, поскольку ответстве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ность за трансляцию полностью лежала на руководстве радиостанции, о 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 рассказыв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ет его дочь. Через шесть лет он переехал в Венесуэлу, где и прожил до самой своей смерти в 1991 году.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это время он так же работал на радио, успешно писал книги и песни. А в 1985 году ему вручили символические ключи от города (по крайней мере, так утверждает автор книги </w:t>
      </w:r>
      <w:r w:rsidRPr="009E1E0D">
        <w:rPr>
          <w:rFonts w:ascii="Arial" w:hAnsi="Arial" w:cs="Arial"/>
          <w:sz w:val="24"/>
          <w:szCs w:val="24"/>
          <w:lang w:val="en-US"/>
        </w:rPr>
        <w:t>Waging</w:t>
      </w:r>
      <w:r w:rsidRPr="009E1E0D"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  <w:lang w:val="en-US"/>
        </w:rPr>
        <w:t>the</w:t>
      </w:r>
      <w:r w:rsidRPr="009E1E0D"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  <w:lang w:val="en-US"/>
        </w:rPr>
        <w:t>War</w:t>
      </w:r>
      <w:r w:rsidRPr="009E1E0D"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  <w:lang w:val="en-US"/>
        </w:rPr>
        <w:t>of</w:t>
      </w:r>
      <w:r w:rsidRPr="009E1E0D"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  <w:lang w:val="en-US"/>
        </w:rPr>
        <w:t>the</w:t>
      </w:r>
      <w:r w:rsidRPr="009E1E0D"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  <w:lang w:val="en-US"/>
        </w:rPr>
        <w:t>Worlds</w:t>
      </w:r>
      <w:r w:rsidRPr="009E1E0D">
        <w:rPr>
          <w:rFonts w:ascii="Arial" w:hAnsi="Arial" w:cs="Arial"/>
          <w:sz w:val="24"/>
          <w:szCs w:val="24"/>
        </w:rPr>
        <w:t xml:space="preserve">). Не за Войну миров, конечно же, а за популярную песню про столицу Эквадора – </w:t>
      </w:r>
      <w:r w:rsidRPr="009E1E0D">
        <w:rPr>
          <w:rFonts w:ascii="Arial" w:hAnsi="Arial" w:cs="Arial"/>
          <w:sz w:val="24"/>
          <w:szCs w:val="24"/>
          <w:lang w:val="en-US"/>
        </w:rPr>
        <w:t>La</w:t>
      </w:r>
      <w:r w:rsidRPr="009E1E0D"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  <w:lang w:val="en-US"/>
        </w:rPr>
        <w:t>Tuna</w:t>
      </w:r>
      <w:r w:rsidRPr="009E1E0D"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  <w:lang w:val="en-US"/>
        </w:rPr>
        <w:t>Quitena</w:t>
      </w:r>
      <w:r w:rsidRPr="009E1E0D">
        <w:rPr>
          <w:rFonts w:ascii="Arial" w:hAnsi="Arial" w:cs="Arial"/>
          <w:sz w:val="24"/>
          <w:szCs w:val="24"/>
        </w:rPr>
        <w:t>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E1028D">
      <w:pPr>
        <w:spacing w:after="0"/>
        <w:ind w:firstLine="454"/>
        <w:jc w:val="right"/>
        <w:rPr>
          <w:rFonts w:ascii="Arial" w:hAnsi="Arial" w:cs="Arial"/>
          <w:sz w:val="24"/>
          <w:szCs w:val="24"/>
          <w:lang w:val="en-US"/>
        </w:rPr>
      </w:pPr>
      <w:r w:rsidRPr="009E1E0D">
        <w:rPr>
          <w:rFonts w:ascii="Arial" w:hAnsi="Arial" w:cs="Arial"/>
          <w:sz w:val="24"/>
          <w:szCs w:val="24"/>
          <w:lang w:val="en-US"/>
        </w:rPr>
        <w:t>http://d3.ru/comments/389385/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  <w:r w:rsidRPr="00C15D10">
        <w:rPr>
          <w:rFonts w:ascii="Arial" w:hAnsi="Arial" w:cs="Arial"/>
          <w:sz w:val="24"/>
          <w:szCs w:val="24"/>
        </w:rPr>
        <w:pict>
          <v:rect id="_x0000_i1100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Я люблю свою работу,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Я приду сюда в субботу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конечно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в воскресенье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Здесь я встречу день рожденья,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Новый год, 8 Марта,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Ночевать здесь буду завтра!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Если я не заболею,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Не сорвусь, не озверею,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Здесь я встречу все рассветы,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Все закаты и приветы.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От работы дохнут кони,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Ну а я… бессмертный пони...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101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Сегодня утром вышел понаблюдать Сатурн. Мимо проходит бабка-соседка: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Что это ты тут делаешь? 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– Сатурн наблюдаю. 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Чего? – посмеивается</w:t>
      </w:r>
      <w:r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</w:rPr>
        <w:t xml:space="preserve"> – Первый раз слышу. Лучше бы в церковь сходил за святой водой.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102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450 000 000 лет назад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Ордовикско-силурийское вымирание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359 000</w:t>
      </w:r>
      <w:r>
        <w:rPr>
          <w:rFonts w:ascii="Arial" w:hAnsi="Arial" w:cs="Arial"/>
          <w:sz w:val="24"/>
          <w:szCs w:val="24"/>
        </w:rPr>
        <w:t> </w:t>
      </w:r>
      <w:r w:rsidRPr="009E1E0D">
        <w:rPr>
          <w:rFonts w:ascii="Arial" w:hAnsi="Arial" w:cs="Arial"/>
          <w:sz w:val="24"/>
          <w:szCs w:val="24"/>
        </w:rPr>
        <w:t>000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Девонское вымирание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252 000</w:t>
      </w:r>
      <w:r>
        <w:rPr>
          <w:rFonts w:ascii="Arial" w:hAnsi="Arial" w:cs="Arial"/>
          <w:sz w:val="24"/>
          <w:szCs w:val="24"/>
        </w:rPr>
        <w:t> </w:t>
      </w:r>
      <w:r w:rsidRPr="009E1E0D">
        <w:rPr>
          <w:rFonts w:ascii="Arial" w:hAnsi="Arial" w:cs="Arial"/>
          <w:sz w:val="24"/>
          <w:szCs w:val="24"/>
        </w:rPr>
        <w:t>000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Пермское вымирание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199 000</w:t>
      </w:r>
      <w:r>
        <w:rPr>
          <w:rFonts w:ascii="Arial" w:hAnsi="Arial" w:cs="Arial"/>
          <w:sz w:val="24"/>
          <w:szCs w:val="24"/>
        </w:rPr>
        <w:t> </w:t>
      </w:r>
      <w:r w:rsidRPr="009E1E0D">
        <w:rPr>
          <w:rFonts w:ascii="Arial" w:hAnsi="Arial" w:cs="Arial"/>
          <w:sz w:val="24"/>
          <w:szCs w:val="24"/>
        </w:rPr>
        <w:t>000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Триасовое вымирание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65 000</w:t>
      </w:r>
      <w:r>
        <w:rPr>
          <w:rFonts w:ascii="Arial" w:hAnsi="Arial" w:cs="Arial"/>
          <w:sz w:val="24"/>
          <w:szCs w:val="24"/>
        </w:rPr>
        <w:t> </w:t>
      </w:r>
      <w:r w:rsidRPr="009E1E0D">
        <w:rPr>
          <w:rFonts w:ascii="Arial" w:hAnsi="Arial" w:cs="Arial"/>
          <w:sz w:val="24"/>
          <w:szCs w:val="24"/>
        </w:rPr>
        <w:t>000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Мел-палеогеновое </w:t>
      </w:r>
    </w:p>
    <w:p w:rsidR="002560F5" w:rsidRPr="00E1028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 общем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получается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каждые 80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100 млн лет Земля что-то принимает от живности. </w:t>
      </w:r>
      <w:r w:rsidRPr="00E1028D">
        <w:rPr>
          <w:rFonts w:ascii="Arial" w:hAnsi="Arial" w:cs="Arial"/>
          <w:sz w:val="24"/>
          <w:szCs w:val="24"/>
        </w:rPr>
        <w:t>Теоретически у нас ещё двадцарик в запасе</w:t>
      </w:r>
      <w:r>
        <w:rPr>
          <w:rFonts w:ascii="Arial" w:hAnsi="Arial" w:cs="Arial"/>
          <w:sz w:val="24"/>
          <w:szCs w:val="24"/>
        </w:rPr>
        <w:t>,</w:t>
      </w:r>
      <w:r w:rsidRPr="00E1028D">
        <w:rPr>
          <w:rFonts w:ascii="Arial" w:hAnsi="Arial" w:cs="Arial"/>
          <w:sz w:val="24"/>
          <w:szCs w:val="24"/>
        </w:rPr>
        <w:t xml:space="preserve"> +</w:t>
      </w:r>
      <w:r>
        <w:rPr>
          <w:rFonts w:ascii="Arial" w:hAnsi="Arial" w:cs="Arial"/>
          <w:sz w:val="24"/>
          <w:szCs w:val="24"/>
        </w:rPr>
        <w:t>/</w:t>
      </w:r>
      <w:r w:rsidRPr="00E1028D">
        <w:rPr>
          <w:rFonts w:ascii="Arial" w:hAnsi="Arial" w:cs="Arial"/>
          <w:sz w:val="24"/>
          <w:szCs w:val="24"/>
        </w:rPr>
        <w:t xml:space="preserve">- 5-10 </w:t>
      </w:r>
      <w:r w:rsidRPr="009E1E0D">
        <w:rPr>
          <w:rFonts w:ascii="Arial" w:hAnsi="Arial" w:cs="Arial"/>
          <w:sz w:val="24"/>
          <w:szCs w:val="24"/>
          <w:lang w:val="en-US"/>
        </w:rPr>
        <w:t>млн лет</w:t>
      </w:r>
      <w:r>
        <w:rPr>
          <w:rFonts w:ascii="Arial" w:hAnsi="Arial" w:cs="Arial"/>
          <w:sz w:val="24"/>
          <w:szCs w:val="24"/>
        </w:rPr>
        <w:t>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  <w:r w:rsidRPr="00C15D10">
        <w:rPr>
          <w:rFonts w:ascii="Arial" w:hAnsi="Arial" w:cs="Arial"/>
          <w:sz w:val="24"/>
          <w:szCs w:val="24"/>
        </w:rPr>
        <w:pict>
          <v:rect id="_x0000_i1103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Выхожу, значит, однажды я из магазина. Дело было летом, в пятницу, после работы...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Я затарился на вечер нехитрой снедью, среди которой была и баночка бюджетного пива "Балтика". Глядь – на скамейке сидит какой-то классически неопрятный бомжик н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определ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нного возраста и горько плачет. Настроение у меня было пасторально-философическое. И захотелось мне проявить участие к этому бедолаге.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Чего плачешь, горемыка?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Сэр Пол Маккартни умер – сказал бомж и зарыдал ещ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горше. А потом сквозь р</w:t>
      </w:r>
      <w:r w:rsidRPr="009E1E0D">
        <w:rPr>
          <w:rFonts w:ascii="Arial" w:hAnsi="Arial" w:cs="Arial"/>
          <w:sz w:val="24"/>
          <w:szCs w:val="24"/>
        </w:rPr>
        <w:t>ы</w:t>
      </w:r>
      <w:r w:rsidRPr="009E1E0D">
        <w:rPr>
          <w:rFonts w:ascii="Arial" w:hAnsi="Arial" w:cs="Arial"/>
          <w:sz w:val="24"/>
          <w:szCs w:val="24"/>
        </w:rPr>
        <w:t xml:space="preserve">дания на безупречном английском (ну, с моей точки зрения) запел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Йес тудэй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>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Я опешил от неожиданного известия. Шутка ли! Я тоже любил этого сэра. Огорч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нный печальной новостью и, чтобы проявить солидарность с родственной душой, я презент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вал ей (душе) единственную банку пива.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9E1E0D">
        <w:rPr>
          <w:rFonts w:ascii="Arial" w:hAnsi="Arial" w:cs="Arial"/>
          <w:sz w:val="24"/>
          <w:szCs w:val="24"/>
        </w:rPr>
        <w:t>ом</w:t>
      </w:r>
      <w:r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 xml:space="preserve"> первым делом ринулся в ленту новостей. Ничего! Оказалось, легендарный м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зыкант пребывает в прекраснейшем здравии, чего и нам всем желает.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%%%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  <w:r w:rsidRPr="009E1E0D">
        <w:rPr>
          <w:rFonts w:ascii="Arial" w:hAnsi="Arial" w:cs="Arial"/>
          <w:sz w:val="24"/>
          <w:szCs w:val="24"/>
          <w:lang w:val="en-US"/>
        </w:rPr>
        <w:t>Люди, берегите сво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  <w:lang w:val="en-US"/>
        </w:rPr>
        <w:t xml:space="preserve"> пиво!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  <w:r w:rsidRPr="00C15D10">
        <w:rPr>
          <w:rFonts w:ascii="Arial" w:hAnsi="Arial" w:cs="Arial"/>
          <w:sz w:val="24"/>
          <w:szCs w:val="24"/>
        </w:rPr>
        <w:pict>
          <v:rect id="_x0000_i1104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Чапаев говорит Петьке: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Будем строить для дивизии консерваторию и обсерваторию.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Зачем, Васил</w:t>
      </w:r>
      <w:r>
        <w:rPr>
          <w:rFonts w:ascii="Arial" w:hAnsi="Arial" w:cs="Arial"/>
          <w:sz w:val="24"/>
          <w:szCs w:val="24"/>
        </w:rPr>
        <w:t>ь</w:t>
      </w:r>
      <w:r w:rsidRPr="009E1E0D">
        <w:rPr>
          <w:rFonts w:ascii="Arial" w:hAnsi="Arial" w:cs="Arial"/>
          <w:sz w:val="24"/>
          <w:szCs w:val="24"/>
        </w:rPr>
        <w:t xml:space="preserve"> Иваныч?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Ну, Петька, огромные запасы трофейной консервированной туш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нки будем хранить в консерватории.</w:t>
      </w:r>
    </w:p>
    <w:p w:rsidR="002560F5" w:rsidRPr="005B4014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</w:t>
      </w:r>
      <w:r w:rsidRPr="005B4014">
        <w:rPr>
          <w:rFonts w:ascii="Arial" w:hAnsi="Arial" w:cs="Arial"/>
          <w:sz w:val="24"/>
          <w:szCs w:val="24"/>
        </w:rPr>
        <w:t xml:space="preserve"> А обсерватория зачем?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Как зачем? Чтоб быстро бегать туда... Для тех, кто неумеренно объестся в консе</w:t>
      </w:r>
      <w:r w:rsidRPr="009E1E0D">
        <w:rPr>
          <w:rFonts w:ascii="Arial" w:hAnsi="Arial" w:cs="Arial"/>
          <w:sz w:val="24"/>
          <w:szCs w:val="24"/>
        </w:rPr>
        <w:t>р</w:t>
      </w:r>
      <w:r w:rsidRPr="009E1E0D">
        <w:rPr>
          <w:rFonts w:ascii="Arial" w:hAnsi="Arial" w:cs="Arial"/>
          <w:sz w:val="24"/>
          <w:szCs w:val="24"/>
        </w:rPr>
        <w:t>ватории!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105" style="width:0;height:1.5pt" o:hralign="center" o:hrstd="t" o:hr="t" fillcolor="gray" stroked="f"/>
        </w:pic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E1028D" w:rsidRDefault="002560F5" w:rsidP="009E1E0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E1028D">
        <w:rPr>
          <w:rFonts w:ascii="Arial" w:hAnsi="Arial" w:cs="Arial"/>
          <w:b/>
          <w:sz w:val="24"/>
          <w:szCs w:val="24"/>
        </w:rPr>
        <w:t>Чем пишут в космосе?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Есть такой старый-престарый анекдот: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Правда ли, что Цукерман выиграл миллион в лотерею?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Правда</w:t>
      </w:r>
      <w:r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</w:rPr>
        <w:t xml:space="preserve"> Только не Цукерман, а Сахарович</w:t>
      </w:r>
      <w:r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 </w:t>
      </w:r>
      <w:r w:rsidRPr="009E1E0D">
        <w:rPr>
          <w:rFonts w:ascii="Arial" w:hAnsi="Arial" w:cs="Arial"/>
          <w:sz w:val="24"/>
          <w:szCs w:val="24"/>
        </w:rPr>
        <w:t>не в лотерею, а в покер</w:t>
      </w:r>
      <w:r>
        <w:rPr>
          <w:rFonts w:ascii="Arial" w:hAnsi="Arial" w:cs="Arial"/>
          <w:sz w:val="24"/>
          <w:szCs w:val="24"/>
        </w:rPr>
        <w:t>.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 </w:t>
      </w:r>
      <w:r w:rsidRPr="009E1E0D">
        <w:rPr>
          <w:rFonts w:ascii="Arial" w:hAnsi="Arial" w:cs="Arial"/>
          <w:sz w:val="24"/>
          <w:szCs w:val="24"/>
        </w:rPr>
        <w:t>не милл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он, а три рубля</w:t>
      </w:r>
      <w:r>
        <w:rPr>
          <w:rFonts w:ascii="Arial" w:hAnsi="Arial" w:cs="Arial"/>
          <w:sz w:val="24"/>
          <w:szCs w:val="24"/>
        </w:rPr>
        <w:t>. И</w:t>
      </w:r>
      <w:r w:rsidRPr="009E1E0D">
        <w:rPr>
          <w:rFonts w:ascii="Arial" w:hAnsi="Arial" w:cs="Arial"/>
          <w:sz w:val="24"/>
          <w:szCs w:val="24"/>
        </w:rPr>
        <w:t xml:space="preserve"> не выиграл, а проиграл.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Почему-то этот анекдотик вспоминается, когда в сотый раз читаешь байку, как т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 xml:space="preserve">пые спецы </w:t>
      </w:r>
      <w:r>
        <w:rPr>
          <w:rFonts w:ascii="Arial" w:hAnsi="Arial" w:cs="Arial"/>
          <w:sz w:val="24"/>
          <w:szCs w:val="24"/>
        </w:rPr>
        <w:t xml:space="preserve">из </w:t>
      </w:r>
      <w:r w:rsidRPr="009E1E0D">
        <w:rPr>
          <w:rFonts w:ascii="Arial" w:hAnsi="Arial" w:cs="Arial"/>
          <w:sz w:val="24"/>
          <w:szCs w:val="24"/>
        </w:rPr>
        <w:t xml:space="preserve">NASA </w:t>
      </w:r>
      <w:r>
        <w:rPr>
          <w:rFonts w:ascii="Arial" w:hAnsi="Arial" w:cs="Arial"/>
          <w:sz w:val="24"/>
          <w:szCs w:val="24"/>
        </w:rPr>
        <w:t>«жахну</w:t>
      </w:r>
      <w:r w:rsidRPr="009E1E0D">
        <w:rPr>
          <w:rFonts w:ascii="Arial" w:hAnsi="Arial" w:cs="Arial"/>
          <w:sz w:val="24"/>
          <w:szCs w:val="24"/>
        </w:rPr>
        <w:t>ли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 млн</w:t>
      </w:r>
      <w:r w:rsidRPr="009E1E0D">
        <w:rPr>
          <w:rFonts w:ascii="Arial" w:hAnsi="Arial" w:cs="Arial"/>
          <w:sz w:val="24"/>
          <w:szCs w:val="24"/>
        </w:rPr>
        <w:t xml:space="preserve"> долларов на разработку специальной авторучки для п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 xml:space="preserve">сания в невесомости, а </w:t>
      </w:r>
      <w:r>
        <w:rPr>
          <w:rFonts w:ascii="Arial" w:hAnsi="Arial" w:cs="Arial"/>
          <w:sz w:val="24"/>
          <w:szCs w:val="24"/>
        </w:rPr>
        <w:t xml:space="preserve">вот </w:t>
      </w:r>
      <w:r w:rsidRPr="009E1E0D">
        <w:rPr>
          <w:rFonts w:ascii="Arial" w:hAnsi="Arial" w:cs="Arial"/>
          <w:sz w:val="24"/>
          <w:szCs w:val="24"/>
        </w:rPr>
        <w:t xml:space="preserve">советские </w:t>
      </w:r>
      <w:r>
        <w:rPr>
          <w:rFonts w:ascii="Arial" w:hAnsi="Arial" w:cs="Arial"/>
          <w:sz w:val="24"/>
          <w:szCs w:val="24"/>
        </w:rPr>
        <w:t>чудо-</w:t>
      </w:r>
      <w:r w:rsidRPr="009E1E0D">
        <w:rPr>
          <w:rFonts w:ascii="Arial" w:hAnsi="Arial" w:cs="Arial"/>
          <w:sz w:val="24"/>
          <w:szCs w:val="24"/>
        </w:rPr>
        <w:t>космонавты</w:t>
      </w:r>
      <w:r>
        <w:rPr>
          <w:rFonts w:ascii="Arial" w:hAnsi="Arial" w:cs="Arial"/>
          <w:sz w:val="24"/>
          <w:szCs w:val="24"/>
        </w:rPr>
        <w:t>, не мудря мудрёного, чиркали там цанговыми</w:t>
      </w:r>
      <w:r w:rsidRPr="009E1E0D">
        <w:rPr>
          <w:rFonts w:ascii="Arial" w:hAnsi="Arial" w:cs="Arial"/>
          <w:sz w:val="24"/>
          <w:szCs w:val="24"/>
        </w:rPr>
        <w:t xml:space="preserve"> карандашами</w:t>
      </w:r>
      <w:r>
        <w:rPr>
          <w:rFonts w:ascii="Arial" w:hAnsi="Arial" w:cs="Arial"/>
          <w:sz w:val="24"/>
          <w:szCs w:val="24"/>
        </w:rPr>
        <w:t xml:space="preserve">… (В этом месте «таварыщ </w:t>
      </w:r>
      <w:r w:rsidRPr="009E1E0D">
        <w:rPr>
          <w:rFonts w:ascii="Arial" w:hAnsi="Arial" w:cs="Arial"/>
          <w:sz w:val="24"/>
          <w:szCs w:val="24"/>
        </w:rPr>
        <w:t>Задорнов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предлагал </w:t>
      </w:r>
      <w:r w:rsidRPr="009E1E0D">
        <w:rPr>
          <w:rFonts w:ascii="Arial" w:hAnsi="Arial" w:cs="Arial"/>
          <w:sz w:val="24"/>
          <w:szCs w:val="24"/>
        </w:rPr>
        <w:t>ухох</w:t>
      </w:r>
      <w:r>
        <w:rPr>
          <w:rFonts w:ascii="Arial" w:hAnsi="Arial" w:cs="Arial"/>
          <w:sz w:val="24"/>
          <w:szCs w:val="24"/>
        </w:rPr>
        <w:t>отать</w:t>
      </w:r>
      <w:r w:rsidRPr="009E1E0D">
        <w:rPr>
          <w:rFonts w:ascii="Arial" w:hAnsi="Arial" w:cs="Arial"/>
          <w:sz w:val="24"/>
          <w:szCs w:val="24"/>
        </w:rPr>
        <w:t xml:space="preserve">ся от того, какие же они </w:t>
      </w:r>
      <w:r>
        <w:rPr>
          <w:rFonts w:ascii="Arial" w:hAnsi="Arial" w:cs="Arial"/>
          <w:sz w:val="24"/>
          <w:szCs w:val="24"/>
        </w:rPr>
        <w:t>ТАМ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все </w:t>
      </w:r>
      <w:r w:rsidRPr="009E1E0D">
        <w:rPr>
          <w:rFonts w:ascii="Arial" w:hAnsi="Arial" w:cs="Arial"/>
          <w:sz w:val="24"/>
          <w:szCs w:val="24"/>
        </w:rPr>
        <w:t>тупые, и какие наши простые и находчивые</w:t>
      </w:r>
      <w:r>
        <w:rPr>
          <w:rFonts w:ascii="Arial" w:hAnsi="Arial" w:cs="Arial"/>
          <w:sz w:val="24"/>
          <w:szCs w:val="24"/>
        </w:rPr>
        <w:t>)</w:t>
      </w:r>
      <w:r w:rsidRPr="009E1E0D">
        <w:rPr>
          <w:rFonts w:ascii="Arial" w:hAnsi="Arial" w:cs="Arial"/>
          <w:sz w:val="24"/>
          <w:szCs w:val="24"/>
        </w:rPr>
        <w:t>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Спору нет, история </w:t>
      </w:r>
      <w:r>
        <w:rPr>
          <w:rFonts w:ascii="Arial" w:hAnsi="Arial" w:cs="Arial"/>
          <w:sz w:val="24"/>
          <w:szCs w:val="24"/>
        </w:rPr>
        <w:t>интригующая</w:t>
      </w:r>
      <w:r w:rsidRPr="009E1E0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Но в ней, как </w:t>
      </w:r>
      <w:r>
        <w:rPr>
          <w:rFonts w:ascii="Arial" w:hAnsi="Arial" w:cs="Arial"/>
          <w:sz w:val="24"/>
          <w:szCs w:val="24"/>
        </w:rPr>
        <w:t xml:space="preserve">и </w:t>
      </w:r>
      <w:r w:rsidRPr="009E1E0D">
        <w:rPr>
          <w:rFonts w:ascii="Arial" w:hAnsi="Arial" w:cs="Arial"/>
          <w:sz w:val="24"/>
          <w:szCs w:val="24"/>
        </w:rPr>
        <w:t xml:space="preserve">в </w:t>
      </w:r>
      <w:r>
        <w:rPr>
          <w:rFonts w:ascii="Arial" w:hAnsi="Arial" w:cs="Arial"/>
          <w:sz w:val="24"/>
          <w:szCs w:val="24"/>
        </w:rPr>
        <w:t>анекдоте</w:t>
      </w:r>
      <w:r w:rsidRPr="009E1E0D">
        <w:rPr>
          <w:rFonts w:ascii="Arial" w:hAnsi="Arial" w:cs="Arial"/>
          <w:sz w:val="24"/>
          <w:szCs w:val="24"/>
        </w:rPr>
        <w:t xml:space="preserve"> с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выигрышем милли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>, есть</w:t>
      </w:r>
      <w:r>
        <w:rPr>
          <w:rFonts w:ascii="Arial" w:hAnsi="Arial" w:cs="Arial"/>
          <w:sz w:val="24"/>
          <w:szCs w:val="24"/>
        </w:rPr>
        <w:t>, как бы это помягче сказать,</w:t>
      </w:r>
      <w:r w:rsidRPr="009E1E0D">
        <w:rPr>
          <w:rFonts w:ascii="Arial" w:hAnsi="Arial" w:cs="Arial"/>
          <w:sz w:val="24"/>
          <w:szCs w:val="24"/>
        </w:rPr>
        <w:t xml:space="preserve"> </w:t>
      </w:r>
      <w:r w:rsidRPr="009F7809">
        <w:rPr>
          <w:rFonts w:ascii="Arial" w:hAnsi="Arial" w:cs="Arial"/>
          <w:i/>
          <w:sz w:val="24"/>
          <w:szCs w:val="24"/>
        </w:rPr>
        <w:t>некоторые неточн</w:t>
      </w:r>
      <w:r w:rsidRPr="009F7809">
        <w:rPr>
          <w:rFonts w:ascii="Arial" w:hAnsi="Arial" w:cs="Arial"/>
          <w:i/>
          <w:sz w:val="24"/>
          <w:szCs w:val="24"/>
        </w:rPr>
        <w:t>о</w:t>
      </w:r>
      <w:r w:rsidRPr="009F7809">
        <w:rPr>
          <w:rFonts w:ascii="Arial" w:hAnsi="Arial" w:cs="Arial"/>
          <w:i/>
          <w:sz w:val="24"/>
          <w:szCs w:val="24"/>
        </w:rPr>
        <w:t>сти</w:t>
      </w:r>
      <w:r w:rsidRPr="009E1E0D">
        <w:rPr>
          <w:rFonts w:ascii="Arial" w:hAnsi="Arial" w:cs="Arial"/>
          <w:sz w:val="24"/>
          <w:szCs w:val="24"/>
        </w:rPr>
        <w:t>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Прежде всего, карандаши в невесомости неприменимы, потому что стружки и гр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фельная крошка не ссыпаются в мусор, а плавают по кабине, чем создают немалую опасность: их можно вдохнуть, они могут залететь в глаз, в тонкий прибор и т.д. Кроме т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го, карандаш состоит из дерева и графита – чрезвычайно горючих материалов, что в у</w:t>
      </w:r>
      <w:r w:rsidRPr="009E1E0D"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ловиях замкнутого пространства очень нежелательно.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 начальный период освоения космоса, когда фломастеров ещ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не было, единстве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ной возможностью было использование шариковых авторучек. Однако и они не работают в невесомости.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Частный предприниматель Поль Фишер (Paul C. Fisher) и его фирма FisherPenCompany вложили миллион долларов (своих денег, а не средств NASA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>) в ра</w:t>
      </w:r>
      <w:r w:rsidRPr="009E1E0D">
        <w:rPr>
          <w:rFonts w:ascii="Arial" w:hAnsi="Arial" w:cs="Arial"/>
          <w:sz w:val="24"/>
          <w:szCs w:val="24"/>
        </w:rPr>
        <w:t>з</w:t>
      </w:r>
      <w:r w:rsidRPr="009E1E0D">
        <w:rPr>
          <w:rFonts w:ascii="Arial" w:hAnsi="Arial" w:cs="Arial"/>
          <w:sz w:val="24"/>
          <w:szCs w:val="24"/>
        </w:rPr>
        <w:t>работку того, что теперь известно как «космическая ручка Фишера». Устройством, зап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тентованным в 1965 г., можно писать, находясь вверх ногами, при температуре от -45°C до +200°C, и даже под водой. В ручке Фишера для работы в отсутствие силы тяжести чернила залиты в картридж, заполненный азотом под давлением 2,5 атм. Это давл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ние пода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 чернила к кончику ручки, где находится шарик из карбида вольфрама. Сами че</w:t>
      </w:r>
      <w:r w:rsidRPr="009E1E0D">
        <w:rPr>
          <w:rFonts w:ascii="Arial" w:hAnsi="Arial" w:cs="Arial"/>
          <w:sz w:val="24"/>
          <w:szCs w:val="24"/>
        </w:rPr>
        <w:t>р</w:t>
      </w:r>
      <w:r w:rsidRPr="009E1E0D">
        <w:rPr>
          <w:rFonts w:ascii="Arial" w:hAnsi="Arial" w:cs="Arial"/>
          <w:sz w:val="24"/>
          <w:szCs w:val="24"/>
        </w:rPr>
        <w:t>нила похожи на пло</w:t>
      </w:r>
      <w:r w:rsidRPr="009E1E0D">
        <w:rPr>
          <w:rFonts w:ascii="Arial" w:hAnsi="Arial" w:cs="Arial"/>
          <w:sz w:val="24"/>
          <w:szCs w:val="24"/>
        </w:rPr>
        <w:t>т</w:t>
      </w:r>
      <w:r w:rsidRPr="009E1E0D">
        <w:rPr>
          <w:rFonts w:ascii="Arial" w:hAnsi="Arial" w:cs="Arial"/>
          <w:sz w:val="24"/>
          <w:szCs w:val="24"/>
        </w:rPr>
        <w:t>ный гель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– они не окисляются и не высыхают.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Фишер предложил сво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изобретение NASA. После испытаний в феврале 1968 г. NASA заказало 400 антигравитационных шариковых изделий Фишера для лунной пр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граммы «Аполлон».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Через год Советский Союз заказал Фишеру 100 ручек и 1000 картриджей к ним для использования на кораблях «Союз». Сообщившее об этом международное агентство «Юнайтед Пресс» отметило, что и NASA, и Советское космическое агентство при масс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вой закупке получили 40-процентную скидку: вместо $3,98 (себестоимость) за штуку они заплатили по $2,39. Так что потрачены были отнюдь не миллионы.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Ручка Фишера использовалась и на американском Шаттле, и на российской станции «Мир». Сейчас любой землянин может приобрести такую ручку за $50.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Интересно, что советским изобретателем М.И. Клевцовым также была разработана аналогичная шариковая авторучка, в которую паста пода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тся к шарику при помощи пор</w:t>
      </w:r>
      <w:r w:rsidRPr="009E1E0D">
        <w:rPr>
          <w:rFonts w:ascii="Arial" w:hAnsi="Arial" w:cs="Arial"/>
          <w:sz w:val="24"/>
          <w:szCs w:val="24"/>
        </w:rPr>
        <w:t>ш</w:t>
      </w:r>
      <w:r w:rsidRPr="009E1E0D">
        <w:rPr>
          <w:rFonts w:ascii="Arial" w:hAnsi="Arial" w:cs="Arial"/>
          <w:sz w:val="24"/>
          <w:szCs w:val="24"/>
        </w:rPr>
        <w:t xml:space="preserve">ня, </w:t>
      </w:r>
      <w:r>
        <w:rPr>
          <w:rFonts w:ascii="Arial" w:hAnsi="Arial" w:cs="Arial"/>
          <w:sz w:val="24"/>
          <w:szCs w:val="24"/>
        </w:rPr>
        <w:t>«подпружиненного»</w:t>
      </w:r>
      <w:r w:rsidRPr="009E1E0D">
        <w:rPr>
          <w:rFonts w:ascii="Arial" w:hAnsi="Arial" w:cs="Arial"/>
          <w:sz w:val="24"/>
          <w:szCs w:val="24"/>
        </w:rPr>
        <w:t xml:space="preserve"> азот</w:t>
      </w:r>
      <w:r>
        <w:rPr>
          <w:rFonts w:ascii="Arial" w:hAnsi="Arial" w:cs="Arial"/>
          <w:sz w:val="24"/>
          <w:szCs w:val="24"/>
        </w:rPr>
        <w:t>ом</w:t>
      </w:r>
      <w:r w:rsidRPr="009E1E0D">
        <w:rPr>
          <w:rFonts w:ascii="Arial" w:hAnsi="Arial" w:cs="Arial"/>
          <w:sz w:val="24"/>
          <w:szCs w:val="24"/>
        </w:rPr>
        <w:t>. Но из-за тупости и медлительности чиновников Минпр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бор</w:t>
      </w:r>
      <w:r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, в ведении которого были заводы-изготовители авторучек, в США усп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 xml:space="preserve">ли раньше. Там </w:t>
      </w:r>
      <w:r>
        <w:rPr>
          <w:rFonts w:ascii="Arial" w:hAnsi="Arial" w:cs="Arial"/>
          <w:sz w:val="24"/>
          <w:szCs w:val="24"/>
        </w:rPr>
        <w:t xml:space="preserve">такая </w:t>
      </w:r>
      <w:r w:rsidRPr="009E1E0D">
        <w:rPr>
          <w:rFonts w:ascii="Arial" w:hAnsi="Arial" w:cs="Arial"/>
          <w:sz w:val="24"/>
          <w:szCs w:val="24"/>
        </w:rPr>
        <w:t>авторучка запатентована и изготавливается массовым тиражом, давно ок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пившим затраты на е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разработку.</w:t>
      </w:r>
      <w:r>
        <w:rPr>
          <w:rFonts w:ascii="Arial" w:hAnsi="Arial" w:cs="Arial"/>
          <w:sz w:val="24"/>
          <w:szCs w:val="24"/>
        </w:rPr>
        <w:t xml:space="preserve"> Х</w:t>
      </w:r>
      <w:r w:rsidRPr="009E1E0D">
        <w:rPr>
          <w:rFonts w:ascii="Arial" w:hAnsi="Arial" w:cs="Arial"/>
          <w:sz w:val="24"/>
          <w:szCs w:val="24"/>
        </w:rPr>
        <w:t>ороший был анекдот</w:t>
      </w:r>
      <w:r>
        <w:rPr>
          <w:rFonts w:ascii="Arial" w:hAnsi="Arial" w:cs="Arial"/>
          <w:sz w:val="24"/>
          <w:szCs w:val="24"/>
        </w:rPr>
        <w:t>…</w:t>
      </w:r>
    </w:p>
    <w:p w:rsidR="002560F5" w:rsidRPr="009E1E0D" w:rsidRDefault="002560F5" w:rsidP="009F7809">
      <w:pPr>
        <w:spacing w:after="0"/>
        <w:ind w:firstLine="454"/>
        <w:jc w:val="right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http://shkolazhizni.ru/archive/0/n-22717/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106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Так что же всё-таки лучше: GPS-навигатор или ГЛОНАСС?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 Под водой – определённо ГЛОНАСС! Нам сегодняшний день у него там полная гру</w:t>
      </w:r>
      <w:r w:rsidRPr="009E1E0D">
        <w:rPr>
          <w:rFonts w:ascii="Arial" w:hAnsi="Arial" w:cs="Arial"/>
          <w:sz w:val="24"/>
          <w:szCs w:val="24"/>
        </w:rPr>
        <w:t>п</w:t>
      </w:r>
      <w:r w:rsidRPr="009E1E0D">
        <w:rPr>
          <w:rFonts w:ascii="Arial" w:hAnsi="Arial" w:cs="Arial"/>
          <w:sz w:val="24"/>
          <w:szCs w:val="24"/>
        </w:rPr>
        <w:t>пировка спутников</w:t>
      </w:r>
      <w:r>
        <w:rPr>
          <w:rFonts w:ascii="Arial" w:hAnsi="Arial" w:cs="Arial"/>
          <w:sz w:val="24"/>
          <w:szCs w:val="24"/>
        </w:rPr>
        <w:t>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107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Летчик-космонавт В.Н.Кубасов в год 25-летия проекта "Союз-Аполлон" посетил ро</w:t>
      </w:r>
      <w:r w:rsidRPr="009E1E0D">
        <w:rPr>
          <w:rFonts w:ascii="Arial" w:hAnsi="Arial" w:cs="Arial"/>
          <w:sz w:val="24"/>
          <w:szCs w:val="24"/>
        </w:rPr>
        <w:t>д</w:t>
      </w:r>
      <w:r w:rsidRPr="009E1E0D">
        <w:rPr>
          <w:rFonts w:ascii="Arial" w:hAnsi="Arial" w:cs="Arial"/>
          <w:sz w:val="24"/>
          <w:szCs w:val="24"/>
        </w:rPr>
        <w:t>ной город и родную школу, где на детской конференции, посвящ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нной космосу, рассказал нам следующее</w:t>
      </w:r>
      <w:r>
        <w:rPr>
          <w:rFonts w:ascii="Arial" w:hAnsi="Arial" w:cs="Arial"/>
          <w:sz w:val="24"/>
          <w:szCs w:val="24"/>
        </w:rPr>
        <w:t>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...За несколько минут до открытия переходного люка из "Аполлона" в "Союз" выя</w:t>
      </w:r>
      <w:r w:rsidRPr="009E1E0D"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нилось, что не работает телекамера, с помощью которой должен вестись эпохальный р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портаж о стыковке. Возможная причина – разъ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м в коммутационном блоке, находящимся под пультом космонавта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в ногах. Развинтить десятки винтов, для этого не предназначе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ных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– невозможно.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И тогда Кубасов (бортинженер) принимает решение вскрыть крышку обычным ко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>сервным ножом, что ему успешно удалось. За минуты повреждение было устранено, а для изоляции использовался обычный лейкопластырь. Но соль не в этом. Когда в к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рабль вошли американцы, Стаффорд уселся как раз в то кресло, под которым был вырезан люк. Протянул ноги и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остался доволен</w:t>
      </w:r>
      <w:r>
        <w:rPr>
          <w:rFonts w:ascii="Arial" w:hAnsi="Arial" w:cs="Arial"/>
          <w:sz w:val="24"/>
          <w:szCs w:val="24"/>
        </w:rPr>
        <w:t>:</w:t>
      </w:r>
      <w:r w:rsidRPr="009E1E0D">
        <w:rPr>
          <w:rFonts w:ascii="Arial" w:hAnsi="Arial" w:cs="Arial"/>
          <w:sz w:val="24"/>
          <w:szCs w:val="24"/>
        </w:rPr>
        <w:t xml:space="preserve"> ноги никуда не упирались. Ро</w:t>
      </w:r>
      <w:r w:rsidRPr="009E1E0D"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лый американец (190 см) отметил удобство советского корабля и тесноту американского. Н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ши косм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навты кивали головами, мечтая только о том, чтоб американец своими ногами не повредил скрученные пластырем провода... Впрочем, пластырь оказался очень хор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шим. Как всё, что делали для космоса.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108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 80-х годах пришлось много времени провести Армении. Была у нас там астроном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 xml:space="preserve">ческая станция на перевале Безымянный. </w:t>
      </w:r>
      <w:r>
        <w:rPr>
          <w:rFonts w:ascii="Arial" w:hAnsi="Arial" w:cs="Arial"/>
          <w:sz w:val="24"/>
          <w:szCs w:val="24"/>
        </w:rPr>
        <w:t>И п</w:t>
      </w:r>
      <w:r w:rsidRPr="009E1E0D">
        <w:rPr>
          <w:rFonts w:ascii="Arial" w:hAnsi="Arial" w:cs="Arial"/>
          <w:sz w:val="24"/>
          <w:szCs w:val="24"/>
        </w:rPr>
        <w:t>ри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хали к нам как-то на пару дней два чеха 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 xml:space="preserve">налаживать аппаратуру у нового телескопа. </w:t>
      </w:r>
      <w:r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ба какие-то нервные. Ходят только по д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рожкам, оглядываются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 xml:space="preserve"> Ну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после соответствующей встречи и приятного времяпрово</w:t>
      </w:r>
      <w:r w:rsidRPr="009E1E0D">
        <w:rPr>
          <w:rFonts w:ascii="Arial" w:hAnsi="Arial" w:cs="Arial"/>
          <w:sz w:val="24"/>
          <w:szCs w:val="24"/>
        </w:rPr>
        <w:t>ж</w:t>
      </w:r>
      <w:r w:rsidRPr="009E1E0D">
        <w:rPr>
          <w:rFonts w:ascii="Arial" w:hAnsi="Arial" w:cs="Arial"/>
          <w:sz w:val="24"/>
          <w:szCs w:val="24"/>
        </w:rPr>
        <w:t>дения за столом пошли показать им станцию. Ходим, расск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зываем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где какие телескопы стоят, показываем достопримечательности в виде мангала для шашлыка и классно сд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ланной бани. И тут один из импортных товарищей интерес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ется – а есть ли тут у нас змеи</w:t>
      </w:r>
      <w:r>
        <w:rPr>
          <w:rFonts w:ascii="Arial" w:hAnsi="Arial" w:cs="Arial"/>
          <w:sz w:val="24"/>
          <w:szCs w:val="24"/>
        </w:rPr>
        <w:t>?</w:t>
      </w:r>
      <w:r w:rsidRPr="009E1E0D">
        <w:rPr>
          <w:rFonts w:ascii="Arial" w:hAnsi="Arial" w:cs="Arial"/>
          <w:sz w:val="24"/>
          <w:szCs w:val="24"/>
        </w:rPr>
        <w:t xml:space="preserve"> Оказывается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когда они ехали в Армению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их запугали, что все горы тут просто п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крыты гюрзами и кобрами в несколько сло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в. И вся эта нечисть просто специализируется на покусании иностранных специалистов. Вот они и боялись каждого шороха.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Следует сказать, что змеи у нас там водились, но видели мы их не часто. Змея не д</w:t>
      </w:r>
      <w:r w:rsidRPr="009E1E0D">
        <w:rPr>
          <w:rFonts w:ascii="Arial" w:hAnsi="Arial" w:cs="Arial"/>
          <w:sz w:val="24"/>
          <w:szCs w:val="24"/>
        </w:rPr>
        <w:t>у</w:t>
      </w:r>
      <w:r w:rsidRPr="009E1E0D">
        <w:rPr>
          <w:rFonts w:ascii="Arial" w:hAnsi="Arial" w:cs="Arial"/>
          <w:sz w:val="24"/>
          <w:szCs w:val="24"/>
        </w:rPr>
        <w:t>ра и встречаться с человеком ей не хочется. Шаги она слышит издалека и уползает. Так что мы их никогда особенно не опасались. Наоборот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были рады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если какая поселится в павильоне – тут же исчезают мыши, которые очень любили грызть провода в аппаратуре. Естественно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объяснять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это гостям мы не стали, а сказали</w:t>
      </w:r>
      <w:r>
        <w:rPr>
          <w:rFonts w:ascii="Arial" w:hAnsi="Arial" w:cs="Arial"/>
          <w:sz w:val="24"/>
          <w:szCs w:val="24"/>
        </w:rPr>
        <w:t xml:space="preserve"> просто</w:t>
      </w:r>
      <w:r w:rsidRPr="009E1E0D">
        <w:rPr>
          <w:rFonts w:ascii="Arial" w:hAnsi="Arial" w:cs="Arial"/>
          <w:sz w:val="24"/>
          <w:szCs w:val="24"/>
        </w:rPr>
        <w:t>, что змеи есть, ж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вут они под камнями и если кому надо на них посмотреть – достаточно перевернуть л</w:t>
      </w:r>
      <w:r w:rsidRPr="009E1E0D">
        <w:rPr>
          <w:rFonts w:ascii="Arial" w:hAnsi="Arial" w:cs="Arial"/>
          <w:sz w:val="24"/>
          <w:szCs w:val="24"/>
        </w:rPr>
        <w:t>ю</w:t>
      </w:r>
      <w:r w:rsidRPr="009E1E0D">
        <w:rPr>
          <w:rFonts w:ascii="Arial" w:hAnsi="Arial" w:cs="Arial"/>
          <w:sz w:val="24"/>
          <w:szCs w:val="24"/>
        </w:rPr>
        <w:t xml:space="preserve">бой плоский камень.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Один из чехов вдруг делает шаг в сторону и переворачивает бл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жайший камень… Я никогда не видел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чтобы человек мог так прыгать с места – назад. На три метра</w:t>
      </w:r>
      <w:r>
        <w:rPr>
          <w:rFonts w:ascii="Arial" w:hAnsi="Arial" w:cs="Arial"/>
          <w:sz w:val="24"/>
          <w:szCs w:val="24"/>
        </w:rPr>
        <w:t>!</w:t>
      </w:r>
      <w:r w:rsidRPr="009E1E0D">
        <w:rPr>
          <w:rFonts w:ascii="Arial" w:hAnsi="Arial" w:cs="Arial"/>
          <w:sz w:val="24"/>
          <w:szCs w:val="24"/>
        </w:rPr>
        <w:t xml:space="preserve"> Без по</w:t>
      </w:r>
      <w:r w:rsidRPr="009E1E0D">
        <w:rPr>
          <w:rFonts w:ascii="Arial" w:hAnsi="Arial" w:cs="Arial"/>
          <w:sz w:val="24"/>
          <w:szCs w:val="24"/>
        </w:rPr>
        <w:t>д</w:t>
      </w:r>
      <w:r w:rsidRPr="009E1E0D">
        <w:rPr>
          <w:rFonts w:ascii="Arial" w:hAnsi="Arial" w:cs="Arial"/>
          <w:sz w:val="24"/>
          <w:szCs w:val="24"/>
        </w:rPr>
        <w:t>готовки. А в противоположную сторону удирала толстая двухметровая гюрза изумител</w:t>
      </w:r>
      <w:r w:rsidRPr="009E1E0D">
        <w:rPr>
          <w:rFonts w:ascii="Arial" w:hAnsi="Arial" w:cs="Arial"/>
          <w:sz w:val="24"/>
          <w:szCs w:val="24"/>
        </w:rPr>
        <w:t>ь</w:t>
      </w:r>
      <w:r w:rsidRPr="009E1E0D">
        <w:rPr>
          <w:rFonts w:ascii="Arial" w:hAnsi="Arial" w:cs="Arial"/>
          <w:sz w:val="24"/>
          <w:szCs w:val="24"/>
        </w:rPr>
        <w:t>ного зеленоватого цвета. Она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видимо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только</w:t>
      </w:r>
      <w:r>
        <w:rPr>
          <w:rFonts w:ascii="Arial" w:hAnsi="Arial" w:cs="Arial"/>
          <w:sz w:val="24"/>
          <w:szCs w:val="24"/>
        </w:rPr>
        <w:t>-только</w:t>
      </w:r>
      <w:r w:rsidRPr="009E1E0D">
        <w:rPr>
          <w:rFonts w:ascii="Arial" w:hAnsi="Arial" w:cs="Arial"/>
          <w:sz w:val="24"/>
          <w:szCs w:val="24"/>
        </w:rPr>
        <w:t xml:space="preserve"> полиняла и не успела </w:t>
      </w:r>
      <w:r>
        <w:rPr>
          <w:rFonts w:ascii="Arial" w:hAnsi="Arial" w:cs="Arial"/>
          <w:sz w:val="24"/>
          <w:szCs w:val="24"/>
        </w:rPr>
        <w:t xml:space="preserve">ещё </w:t>
      </w:r>
      <w:r w:rsidRPr="009E1E0D">
        <w:rPr>
          <w:rFonts w:ascii="Arial" w:hAnsi="Arial" w:cs="Arial"/>
          <w:sz w:val="24"/>
          <w:szCs w:val="24"/>
        </w:rPr>
        <w:t>приобр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сти свой обычный сероватый оттенок. Ни до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ни после мы так и не видели вблизи станции т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кой крупной и красивой змеи.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А чехов отпоили армянским коньяком и они уехали на родину преумножать легенды о «страшных Армянских горах», где под каждым камнем – ЗМЕЯ!!!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109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E0019A" w:rsidRDefault="002560F5" w:rsidP="009E1E0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E0019A">
        <w:rPr>
          <w:rFonts w:ascii="Arial" w:hAnsi="Arial" w:cs="Arial"/>
          <w:i/>
          <w:sz w:val="24"/>
          <w:szCs w:val="24"/>
        </w:rPr>
        <w:t xml:space="preserve">captainspring: 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Когда я училась в школе, к нам приходил американский космонавт, рассказывать о своей профессии. Очень классный дядька был, поведал нам кучу разных и</w:t>
      </w:r>
      <w:r w:rsidRPr="009E1E0D">
        <w:rPr>
          <w:rFonts w:ascii="Arial" w:hAnsi="Arial" w:cs="Arial"/>
          <w:sz w:val="24"/>
          <w:szCs w:val="24"/>
        </w:rPr>
        <w:t>с</w:t>
      </w:r>
      <w:r w:rsidRPr="009E1E0D">
        <w:rPr>
          <w:rFonts w:ascii="Arial" w:hAnsi="Arial" w:cs="Arial"/>
          <w:sz w:val="24"/>
          <w:szCs w:val="24"/>
        </w:rPr>
        <w:t>торий, но больше всего мне запомнился его ответ на вопрос о том, к чему сложнее всего привы</w:t>
      </w:r>
      <w:r w:rsidRPr="009E1E0D">
        <w:rPr>
          <w:rFonts w:ascii="Arial" w:hAnsi="Arial" w:cs="Arial"/>
          <w:sz w:val="24"/>
          <w:szCs w:val="24"/>
        </w:rPr>
        <w:t>к</w:t>
      </w:r>
      <w:r w:rsidRPr="009E1E0D">
        <w:rPr>
          <w:rFonts w:ascii="Arial" w:hAnsi="Arial" w:cs="Arial"/>
          <w:sz w:val="24"/>
          <w:szCs w:val="24"/>
        </w:rPr>
        <w:t>нуть в космосе. Он сказал, что, мол, в космосе-то это ещ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ничего, а вот когда на Землю возвращаешься, и тут, блин, гравитация: отпустишь по привычке любимую кружку пл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вать в воздухе, а она падает. Вот это, говорил, всегда печаль.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110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Молодая симпатичная девушка приходит в церковь, подходит к священнику. При этом на ней ни макияжа, ни бижутерии, ничего, даже одежда консервативно-строгая.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Потупив голову спрашивает: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Батюшка, а как вы понимаете концепцию протеирея Феофана о социально-патриархальном единении души человека с Господом Богом, на основании религиозных воззрений, высказанную во время окормления русской прав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славной епархии в Париже?</w:t>
      </w:r>
      <w:r>
        <w:rPr>
          <w:rFonts w:ascii="Arial" w:hAnsi="Arial" w:cs="Arial"/>
          <w:sz w:val="24"/>
          <w:szCs w:val="24"/>
        </w:rPr>
        <w:t>»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Батюшка: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Замуж, дура! Срочно замуж!</w:t>
      </w:r>
      <w:r>
        <w:rPr>
          <w:rFonts w:ascii="Arial" w:hAnsi="Arial" w:cs="Arial"/>
          <w:sz w:val="24"/>
          <w:szCs w:val="24"/>
        </w:rPr>
        <w:t>»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111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Наблюдательная астрономия через N лет: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Приносим свои извинения, но Луна заблокирована для просмотра на территории вашей страны – приобретите, пожалуйста, индивидуальную лицензию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</w:rPr>
        <w:t>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112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E0019A" w:rsidRDefault="002560F5" w:rsidP="009E1E0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E0019A">
        <w:rPr>
          <w:rFonts w:ascii="Arial" w:hAnsi="Arial" w:cs="Arial"/>
          <w:b/>
          <w:sz w:val="24"/>
          <w:szCs w:val="24"/>
        </w:rPr>
        <w:t xml:space="preserve">Армия Индии </w:t>
      </w:r>
      <w:r>
        <w:rPr>
          <w:rFonts w:ascii="Arial" w:hAnsi="Arial" w:cs="Arial"/>
          <w:b/>
          <w:sz w:val="24"/>
          <w:szCs w:val="24"/>
        </w:rPr>
        <w:t>и</w:t>
      </w:r>
      <w:r w:rsidRPr="00E0019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«</w:t>
      </w:r>
      <w:r w:rsidRPr="00E0019A">
        <w:rPr>
          <w:rFonts w:ascii="Arial" w:hAnsi="Arial" w:cs="Arial"/>
          <w:b/>
          <w:sz w:val="24"/>
          <w:szCs w:val="24"/>
        </w:rPr>
        <w:t>китайские бесп</w:t>
      </w:r>
      <w:r w:rsidRPr="00E0019A">
        <w:rPr>
          <w:rFonts w:ascii="Arial" w:hAnsi="Arial" w:cs="Arial"/>
          <w:b/>
          <w:sz w:val="24"/>
          <w:szCs w:val="24"/>
        </w:rPr>
        <w:t>и</w:t>
      </w:r>
      <w:r w:rsidRPr="00E0019A">
        <w:rPr>
          <w:rFonts w:ascii="Arial" w:hAnsi="Arial" w:cs="Arial"/>
          <w:b/>
          <w:sz w:val="24"/>
          <w:szCs w:val="24"/>
        </w:rPr>
        <w:t>лотники</w:t>
      </w:r>
      <w:r>
        <w:rPr>
          <w:rFonts w:ascii="Arial" w:hAnsi="Arial" w:cs="Arial"/>
          <w:b/>
          <w:sz w:val="24"/>
          <w:szCs w:val="24"/>
        </w:rPr>
        <w:t>»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Согласно докладу, индийская армия в течение последних шести месяцев контрол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ровал</w:t>
      </w:r>
      <w:r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 xml:space="preserve"> два неопознанных объекта, в которых военные видели китайских дронов. Как с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общает The Telegraph, армия начала следить за данными объектами, кот</w:t>
      </w:r>
      <w:r w:rsidRPr="009E1E0D">
        <w:rPr>
          <w:rFonts w:ascii="Arial" w:hAnsi="Arial" w:cs="Arial"/>
          <w:sz w:val="24"/>
          <w:szCs w:val="24"/>
        </w:rPr>
        <w:t>о</w:t>
      </w:r>
      <w:r w:rsidRPr="009E1E0D">
        <w:rPr>
          <w:rFonts w:ascii="Arial" w:hAnsi="Arial" w:cs="Arial"/>
          <w:sz w:val="24"/>
          <w:szCs w:val="24"/>
        </w:rPr>
        <w:t>рые военные заметили на границе Индии и Китая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ещ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в августе 2012 года, отметив при этом опред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л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нные модели поведения дронов</w:t>
      </w:r>
      <w:r>
        <w:rPr>
          <w:rFonts w:ascii="Arial" w:hAnsi="Arial" w:cs="Arial"/>
          <w:sz w:val="24"/>
          <w:szCs w:val="24"/>
        </w:rPr>
        <w:t>: о</w:t>
      </w:r>
      <w:r w:rsidRPr="009E1E0D">
        <w:rPr>
          <w:rFonts w:ascii="Arial" w:hAnsi="Arial" w:cs="Arial"/>
          <w:sz w:val="24"/>
          <w:szCs w:val="24"/>
        </w:rPr>
        <w:t>дин из объектов регулярно появлялся на горизо</w:t>
      </w:r>
      <w:r w:rsidRPr="009E1E0D">
        <w:rPr>
          <w:rFonts w:ascii="Arial" w:hAnsi="Arial" w:cs="Arial"/>
          <w:sz w:val="24"/>
          <w:szCs w:val="24"/>
        </w:rPr>
        <w:t>н</w:t>
      </w:r>
      <w:r w:rsidRPr="009E1E0D">
        <w:rPr>
          <w:rFonts w:ascii="Arial" w:hAnsi="Arial" w:cs="Arial"/>
          <w:sz w:val="24"/>
          <w:szCs w:val="24"/>
        </w:rPr>
        <w:t xml:space="preserve">те приблизительно в 18 часов </w:t>
      </w:r>
      <w:r>
        <w:rPr>
          <w:rFonts w:ascii="Arial" w:hAnsi="Arial" w:cs="Arial"/>
          <w:sz w:val="24"/>
          <w:szCs w:val="24"/>
        </w:rPr>
        <w:t>(</w:t>
      </w:r>
      <w:r w:rsidRPr="009E1E0D">
        <w:rPr>
          <w:rFonts w:ascii="Arial" w:hAnsi="Arial" w:cs="Arial"/>
          <w:sz w:val="24"/>
          <w:szCs w:val="24"/>
        </w:rPr>
        <w:t>по местному времени</w:t>
      </w:r>
      <w:r>
        <w:rPr>
          <w:rFonts w:ascii="Arial" w:hAnsi="Arial" w:cs="Arial"/>
          <w:sz w:val="24"/>
          <w:szCs w:val="24"/>
        </w:rPr>
        <w:t>),</w:t>
      </w:r>
      <w:r w:rsidRPr="009E1E0D">
        <w:rPr>
          <w:rFonts w:ascii="Arial" w:hAnsi="Arial" w:cs="Arial"/>
          <w:sz w:val="24"/>
          <w:szCs w:val="24"/>
        </w:rPr>
        <w:t xml:space="preserve"> остава</w:t>
      </w:r>
      <w:r>
        <w:rPr>
          <w:rFonts w:ascii="Arial" w:hAnsi="Arial" w:cs="Arial"/>
          <w:sz w:val="24"/>
          <w:szCs w:val="24"/>
        </w:rPr>
        <w:t>ясь</w:t>
      </w:r>
      <w:r w:rsidRPr="009E1E0D">
        <w:rPr>
          <w:rFonts w:ascii="Arial" w:hAnsi="Arial" w:cs="Arial"/>
          <w:sz w:val="24"/>
          <w:szCs w:val="24"/>
        </w:rPr>
        <w:t xml:space="preserve"> видимым до 5 утра сл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 xml:space="preserve">дующего дня, другой </w:t>
      </w:r>
      <w:r>
        <w:rPr>
          <w:rFonts w:ascii="Arial" w:hAnsi="Arial" w:cs="Arial"/>
          <w:sz w:val="24"/>
          <w:szCs w:val="24"/>
        </w:rPr>
        <w:t>был</w:t>
      </w:r>
      <w:r w:rsidRPr="009E1E0D">
        <w:rPr>
          <w:rFonts w:ascii="Arial" w:hAnsi="Arial" w:cs="Arial"/>
          <w:sz w:val="24"/>
          <w:szCs w:val="24"/>
        </w:rPr>
        <w:t xml:space="preserve"> видимым между 4 и 11 утра</w:t>
      </w:r>
      <w:r>
        <w:rPr>
          <w:rFonts w:ascii="Arial" w:hAnsi="Arial" w:cs="Arial"/>
          <w:sz w:val="24"/>
          <w:szCs w:val="24"/>
        </w:rPr>
        <w:t xml:space="preserve">. </w:t>
      </w:r>
      <w:r w:rsidRPr="009E1E0D">
        <w:rPr>
          <w:rFonts w:ascii="Arial" w:hAnsi="Arial" w:cs="Arial"/>
          <w:sz w:val="24"/>
          <w:szCs w:val="24"/>
        </w:rPr>
        <w:t>К февралю текущего года зафи</w:t>
      </w:r>
      <w:r w:rsidRPr="009E1E0D">
        <w:rPr>
          <w:rFonts w:ascii="Arial" w:hAnsi="Arial" w:cs="Arial"/>
          <w:sz w:val="24"/>
          <w:szCs w:val="24"/>
        </w:rPr>
        <w:t>к</w:t>
      </w:r>
      <w:r w:rsidRPr="009E1E0D">
        <w:rPr>
          <w:rFonts w:ascii="Arial" w:hAnsi="Arial" w:cs="Arial"/>
          <w:sz w:val="24"/>
          <w:szCs w:val="24"/>
        </w:rPr>
        <w:t>сировано 329 появлений данных объектов, при этом в 115 случаях они «вторг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>лись» на территорию Индии. Учитывая возможность появления в данном регионе беспилотных л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тательных аппаратов китай</w:t>
      </w:r>
      <w:r>
        <w:rPr>
          <w:rFonts w:ascii="Arial" w:hAnsi="Arial" w:cs="Arial"/>
          <w:sz w:val="24"/>
          <w:szCs w:val="24"/>
        </w:rPr>
        <w:t>цев</w:t>
      </w:r>
      <w:r w:rsidRPr="009E1E0D">
        <w:rPr>
          <w:rFonts w:ascii="Arial" w:hAnsi="Arial" w:cs="Arial"/>
          <w:sz w:val="24"/>
          <w:szCs w:val="24"/>
        </w:rPr>
        <w:t>, напряж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ние и беспокойство нарастали вс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 больше</w:t>
      </w:r>
      <w:r>
        <w:rPr>
          <w:rFonts w:ascii="Arial" w:hAnsi="Arial" w:cs="Arial"/>
          <w:sz w:val="24"/>
          <w:szCs w:val="24"/>
        </w:rPr>
        <w:t>…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конце концов </w:t>
      </w:r>
      <w:r w:rsidRPr="009E1E0D">
        <w:rPr>
          <w:rFonts w:ascii="Arial" w:hAnsi="Arial" w:cs="Arial"/>
          <w:sz w:val="24"/>
          <w:szCs w:val="24"/>
        </w:rPr>
        <w:t>астрономы из Индийского института астрофизики</w:t>
      </w:r>
      <w:r w:rsidRPr="00E001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разряд</w:t>
      </w:r>
      <w:r w:rsidRPr="009E1E0D">
        <w:rPr>
          <w:rFonts w:ascii="Arial" w:hAnsi="Arial" w:cs="Arial"/>
          <w:sz w:val="24"/>
          <w:szCs w:val="24"/>
        </w:rPr>
        <w:t>или</w:t>
      </w:r>
      <w:r w:rsidRPr="00E001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опа</w:t>
      </w:r>
      <w:r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нейшую с</w:t>
      </w:r>
      <w:r w:rsidRPr="009E1E0D">
        <w:rPr>
          <w:rFonts w:ascii="Arial" w:hAnsi="Arial" w:cs="Arial"/>
          <w:sz w:val="24"/>
          <w:szCs w:val="24"/>
        </w:rPr>
        <w:t>итуацию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растолковав своим </w:t>
      </w:r>
      <w:r w:rsidRPr="009E1E0D">
        <w:rPr>
          <w:rFonts w:ascii="Arial" w:hAnsi="Arial" w:cs="Arial"/>
          <w:sz w:val="24"/>
          <w:szCs w:val="24"/>
        </w:rPr>
        <w:t>военны</w:t>
      </w:r>
      <w:r>
        <w:rPr>
          <w:rFonts w:ascii="Arial" w:hAnsi="Arial" w:cs="Arial"/>
          <w:sz w:val="24"/>
          <w:szCs w:val="24"/>
        </w:rPr>
        <w:t>м, что те уже полгода</w:t>
      </w:r>
      <w:r w:rsidRPr="009E1E0D">
        <w:rPr>
          <w:rFonts w:ascii="Arial" w:hAnsi="Arial" w:cs="Arial"/>
          <w:sz w:val="24"/>
          <w:szCs w:val="24"/>
        </w:rPr>
        <w:t xml:space="preserve"> наблюда</w:t>
      </w:r>
      <w:r>
        <w:rPr>
          <w:rFonts w:ascii="Arial" w:hAnsi="Arial" w:cs="Arial"/>
          <w:sz w:val="24"/>
          <w:szCs w:val="24"/>
        </w:rPr>
        <w:t>ют</w:t>
      </w:r>
      <w:r w:rsidRPr="009E1E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за </w:t>
      </w:r>
      <w:r w:rsidRPr="009E1E0D">
        <w:rPr>
          <w:rFonts w:ascii="Arial" w:hAnsi="Arial" w:cs="Arial"/>
          <w:sz w:val="24"/>
          <w:szCs w:val="24"/>
        </w:rPr>
        <w:t>Юп</w:t>
      </w:r>
      <w:r w:rsidRPr="009E1E0D">
        <w:rPr>
          <w:rFonts w:ascii="Arial" w:hAnsi="Arial" w:cs="Arial"/>
          <w:sz w:val="24"/>
          <w:szCs w:val="24"/>
        </w:rPr>
        <w:t>и</w:t>
      </w:r>
      <w:r w:rsidRPr="009E1E0D">
        <w:rPr>
          <w:rFonts w:ascii="Arial" w:hAnsi="Arial" w:cs="Arial"/>
          <w:sz w:val="24"/>
          <w:szCs w:val="24"/>
        </w:rPr>
        <w:t>тером и В</w:t>
      </w:r>
      <w:r w:rsidRPr="009E1E0D">
        <w:rPr>
          <w:rFonts w:ascii="Arial" w:hAnsi="Arial" w:cs="Arial"/>
          <w:sz w:val="24"/>
          <w:szCs w:val="24"/>
        </w:rPr>
        <w:t>е</w:t>
      </w:r>
      <w:r w:rsidRPr="009E1E0D">
        <w:rPr>
          <w:rFonts w:ascii="Arial" w:hAnsi="Arial" w:cs="Arial"/>
          <w:sz w:val="24"/>
          <w:szCs w:val="24"/>
        </w:rPr>
        <w:t>нерой</w:t>
      </w:r>
      <w:r>
        <w:rPr>
          <w:rFonts w:ascii="Arial" w:hAnsi="Arial" w:cs="Arial"/>
          <w:sz w:val="24"/>
          <w:szCs w:val="24"/>
        </w:rPr>
        <w:t xml:space="preserve"> ;)</w:t>
      </w:r>
    </w:p>
    <w:p w:rsidR="002560F5" w:rsidRPr="00C701AE" w:rsidRDefault="002560F5" w:rsidP="00E0019A">
      <w:pPr>
        <w:spacing w:after="0"/>
        <w:ind w:firstLine="454"/>
        <w:jc w:val="right"/>
        <w:rPr>
          <w:rFonts w:ascii="Arial" w:hAnsi="Arial" w:cs="Arial"/>
          <w:sz w:val="16"/>
          <w:szCs w:val="16"/>
        </w:rPr>
      </w:pPr>
      <w:r w:rsidRPr="00C701AE">
        <w:rPr>
          <w:rFonts w:ascii="Arial" w:hAnsi="Arial" w:cs="Arial"/>
          <w:sz w:val="16"/>
          <w:szCs w:val="16"/>
        </w:rPr>
        <w:t>http://www.mk.ru/science/article/2013/07/30/891567-armiya-indii-shest-mesyatsev-prinimala-yupiter-i-veneru-za-kitayskie-bespilotniki.html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  <w:r w:rsidRPr="00C15D10">
        <w:rPr>
          <w:rFonts w:ascii="Arial" w:hAnsi="Arial" w:cs="Arial"/>
          <w:sz w:val="24"/>
          <w:szCs w:val="24"/>
        </w:rPr>
        <w:pict>
          <v:rect id="_x0000_i1113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  <w:r w:rsidRPr="00C15D10">
        <w:rPr>
          <w:rFonts w:ascii="Arial" w:hAnsi="Arial" w:cs="Arial"/>
          <w:sz w:val="24"/>
          <w:szCs w:val="24"/>
        </w:rPr>
        <w:pict>
          <v:rect id="_x0000_i1114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  <w:r w:rsidRPr="009E1E0D">
        <w:rPr>
          <w:rFonts w:ascii="Arial" w:hAnsi="Arial" w:cs="Arial"/>
          <w:sz w:val="24"/>
          <w:szCs w:val="24"/>
          <w:lang w:val="en-US"/>
        </w:rPr>
        <w:t>SMS</w:t>
      </w:r>
      <w:r w:rsidRPr="009E1E0D">
        <w:rPr>
          <w:rFonts w:ascii="Arial" w:hAnsi="Arial" w:cs="Arial"/>
          <w:sz w:val="24"/>
          <w:szCs w:val="24"/>
        </w:rPr>
        <w:t xml:space="preserve">-ка жене: </w:t>
      </w:r>
      <w:r>
        <w:rPr>
          <w:rFonts w:ascii="Arial" w:hAnsi="Arial" w:cs="Arial"/>
          <w:sz w:val="24"/>
          <w:szCs w:val="24"/>
        </w:rPr>
        <w:t>«</w:t>
      </w:r>
      <w:r w:rsidRPr="009E1E0D">
        <w:rPr>
          <w:rFonts w:ascii="Arial" w:hAnsi="Arial" w:cs="Arial"/>
          <w:sz w:val="24"/>
          <w:szCs w:val="24"/>
        </w:rPr>
        <w:t>Похищен инопланетянами... Ставят на мне опыты... Уже облили дух</w:t>
      </w:r>
      <w:r w:rsidRPr="009E1E0D">
        <w:rPr>
          <w:rFonts w:ascii="Arial" w:hAnsi="Arial" w:cs="Arial"/>
          <w:sz w:val="24"/>
          <w:szCs w:val="24"/>
        </w:rPr>
        <w:t>а</w:t>
      </w:r>
      <w:r w:rsidRPr="009E1E0D">
        <w:rPr>
          <w:rFonts w:ascii="Arial" w:hAnsi="Arial" w:cs="Arial"/>
          <w:sz w:val="24"/>
          <w:szCs w:val="24"/>
        </w:rPr>
        <w:t xml:space="preserve">ми, измазали губной помадой, исцарапали всю спину, отобрали деньги... </w:t>
      </w:r>
      <w:r w:rsidRPr="009E1E0D">
        <w:rPr>
          <w:rFonts w:ascii="Arial" w:hAnsi="Arial" w:cs="Arial"/>
          <w:sz w:val="24"/>
          <w:szCs w:val="24"/>
          <w:lang w:val="en-US"/>
        </w:rPr>
        <w:t>Через час обещали отпустить</w:t>
      </w:r>
      <w:r>
        <w:rPr>
          <w:rFonts w:ascii="Arial" w:hAnsi="Arial" w:cs="Arial"/>
          <w:sz w:val="24"/>
          <w:szCs w:val="24"/>
        </w:rPr>
        <w:t>»</w:t>
      </w:r>
      <w:r w:rsidRPr="009E1E0D">
        <w:rPr>
          <w:rFonts w:ascii="Arial" w:hAnsi="Arial" w:cs="Arial"/>
          <w:sz w:val="24"/>
          <w:szCs w:val="24"/>
          <w:lang w:val="en-US"/>
        </w:rPr>
        <w:t>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  <w:r w:rsidRPr="00C15D10">
        <w:rPr>
          <w:rFonts w:ascii="Arial" w:hAnsi="Arial" w:cs="Arial"/>
          <w:sz w:val="24"/>
          <w:szCs w:val="24"/>
        </w:rPr>
        <w:pict>
          <v:rect id="_x0000_i1115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Эти летом проводил опрос юнцов на знание астрономии.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 xml:space="preserve">Так одна из подобных девчуш </w:t>
      </w:r>
      <w:r>
        <w:rPr>
          <w:rFonts w:ascii="Arial" w:hAnsi="Arial" w:cs="Arial"/>
          <w:sz w:val="24"/>
          <w:szCs w:val="24"/>
        </w:rPr>
        <w:t>(</w:t>
      </w:r>
      <w:r w:rsidRPr="009E1E0D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лет</w:t>
      </w:r>
      <w:r>
        <w:rPr>
          <w:rFonts w:ascii="Arial" w:hAnsi="Arial" w:cs="Arial"/>
          <w:sz w:val="24"/>
          <w:szCs w:val="24"/>
        </w:rPr>
        <w:t xml:space="preserve">. Правда, </w:t>
      </w:r>
      <w:r w:rsidRPr="009E1E0D">
        <w:rPr>
          <w:rFonts w:ascii="Arial" w:hAnsi="Arial" w:cs="Arial"/>
          <w:sz w:val="24"/>
          <w:szCs w:val="24"/>
        </w:rPr>
        <w:t>в 5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кл</w:t>
      </w:r>
      <w:r>
        <w:rPr>
          <w:rFonts w:ascii="Arial" w:hAnsi="Arial" w:cs="Arial"/>
          <w:sz w:val="24"/>
          <w:szCs w:val="24"/>
        </w:rPr>
        <w:t>асс</w:t>
      </w:r>
      <w:r w:rsidRPr="009E1E0D">
        <w:rPr>
          <w:rFonts w:ascii="Arial" w:hAnsi="Arial" w:cs="Arial"/>
          <w:sz w:val="24"/>
          <w:szCs w:val="24"/>
        </w:rPr>
        <w:t xml:space="preserve"> перешла</w:t>
      </w:r>
      <w:r>
        <w:rPr>
          <w:rFonts w:ascii="Arial" w:hAnsi="Arial" w:cs="Arial"/>
          <w:sz w:val="24"/>
          <w:szCs w:val="24"/>
        </w:rPr>
        <w:t>…</w:t>
      </w:r>
      <w:r w:rsidRPr="009E1E0D">
        <w:rPr>
          <w:rFonts w:ascii="Arial" w:hAnsi="Arial" w:cs="Arial"/>
          <w:sz w:val="24"/>
          <w:szCs w:val="24"/>
        </w:rPr>
        <w:t>) на вопрос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откуда так много энергии у Солнца, чтобы нас </w:t>
      </w:r>
      <w:r>
        <w:rPr>
          <w:rFonts w:ascii="Arial" w:hAnsi="Arial" w:cs="Arial"/>
          <w:sz w:val="24"/>
          <w:szCs w:val="24"/>
        </w:rPr>
        <w:t xml:space="preserve">всех </w:t>
      </w:r>
      <w:r w:rsidRPr="009E1E0D">
        <w:rPr>
          <w:rFonts w:ascii="Arial" w:hAnsi="Arial" w:cs="Arial"/>
          <w:sz w:val="24"/>
          <w:szCs w:val="24"/>
        </w:rPr>
        <w:t>обогревать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просто ошарашила</w:t>
      </w:r>
      <w:r>
        <w:rPr>
          <w:rFonts w:ascii="Arial" w:hAnsi="Arial" w:cs="Arial"/>
          <w:sz w:val="24"/>
          <w:szCs w:val="24"/>
        </w:rPr>
        <w:t>: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9E1E0D">
        <w:rPr>
          <w:rFonts w:ascii="Arial" w:hAnsi="Arial" w:cs="Arial"/>
          <w:sz w:val="24"/>
          <w:szCs w:val="24"/>
        </w:rPr>
        <w:t>А там атомы сильно сгорают!</w: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116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То, что в результате "Большого Взрыва" появилось пиво</w:t>
      </w:r>
      <w:r>
        <w:rPr>
          <w:rFonts w:ascii="Arial" w:hAnsi="Arial" w:cs="Arial"/>
          <w:sz w:val="24"/>
          <w:szCs w:val="24"/>
        </w:rPr>
        <w:t>,</w:t>
      </w:r>
      <w:r w:rsidRPr="009E1E0D">
        <w:rPr>
          <w:rFonts w:ascii="Arial" w:hAnsi="Arial" w:cs="Arial"/>
          <w:sz w:val="24"/>
          <w:szCs w:val="24"/>
        </w:rPr>
        <w:t xml:space="preserve"> искупает все недостатки мироздания и теорий о происхождении Вселенной.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117" style="width:0;height:1.5pt" o:hralign="center" o:hrstd="t" o:hr="t" fillcolor="gray" stroked="f"/>
        </w:pict>
      </w: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Васину т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 xml:space="preserve">щу сбил метеорит. 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E1E0D">
        <w:rPr>
          <w:rFonts w:ascii="Arial" w:hAnsi="Arial" w:cs="Arial"/>
          <w:sz w:val="24"/>
          <w:szCs w:val="24"/>
        </w:rPr>
        <w:t>Это первый случай, когда падающая звезда лично исполнила чь</w:t>
      </w:r>
      <w:r>
        <w:rPr>
          <w:rFonts w:ascii="Arial" w:hAnsi="Arial" w:cs="Arial"/>
          <w:sz w:val="24"/>
          <w:szCs w:val="24"/>
        </w:rPr>
        <w:t>ё</w:t>
      </w:r>
      <w:r w:rsidRPr="009E1E0D">
        <w:rPr>
          <w:rFonts w:ascii="Arial" w:hAnsi="Arial" w:cs="Arial"/>
          <w:sz w:val="24"/>
          <w:szCs w:val="24"/>
        </w:rPr>
        <w:t>-то желание.</w: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15D10">
        <w:rPr>
          <w:rFonts w:ascii="Arial" w:hAnsi="Arial" w:cs="Arial"/>
          <w:sz w:val="24"/>
          <w:szCs w:val="24"/>
        </w:rPr>
        <w:pict>
          <v:rect id="_x0000_i1118" style="width:0;height:1.5pt" o:hralign="center" o:hrstd="t" o:hr="t" fillcolor="gray" stroked="f"/>
        </w:pict>
      </w:r>
    </w:p>
    <w:p w:rsidR="002560F5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9E1E0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2560F5" w:rsidRPr="009E1E0D" w:rsidRDefault="002560F5" w:rsidP="00C701AE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***************************************************************************************************</w:t>
      </w:r>
    </w:p>
    <w:sectPr w:rsidR="002560F5" w:rsidRPr="009E1E0D" w:rsidSect="009E1E0D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00682B"/>
    <w:rsid w:val="0002155F"/>
    <w:rsid w:val="000231F6"/>
    <w:rsid w:val="00073069"/>
    <w:rsid w:val="000E21CB"/>
    <w:rsid w:val="000E5418"/>
    <w:rsid w:val="0015302A"/>
    <w:rsid w:val="00183161"/>
    <w:rsid w:val="00194617"/>
    <w:rsid w:val="00227E38"/>
    <w:rsid w:val="00235ACB"/>
    <w:rsid w:val="002536E6"/>
    <w:rsid w:val="002558D5"/>
    <w:rsid w:val="002560F5"/>
    <w:rsid w:val="00290093"/>
    <w:rsid w:val="00290328"/>
    <w:rsid w:val="002C0E82"/>
    <w:rsid w:val="0032433F"/>
    <w:rsid w:val="0034070F"/>
    <w:rsid w:val="003828A8"/>
    <w:rsid w:val="00395607"/>
    <w:rsid w:val="003E470E"/>
    <w:rsid w:val="00450360"/>
    <w:rsid w:val="0046415E"/>
    <w:rsid w:val="00474A8E"/>
    <w:rsid w:val="00496960"/>
    <w:rsid w:val="004C3A93"/>
    <w:rsid w:val="004D4583"/>
    <w:rsid w:val="004E7757"/>
    <w:rsid w:val="004F64A1"/>
    <w:rsid w:val="005067A0"/>
    <w:rsid w:val="00560BC4"/>
    <w:rsid w:val="00572683"/>
    <w:rsid w:val="00574ABC"/>
    <w:rsid w:val="005B26C7"/>
    <w:rsid w:val="005B4014"/>
    <w:rsid w:val="005C3FA2"/>
    <w:rsid w:val="005C73B2"/>
    <w:rsid w:val="006430B1"/>
    <w:rsid w:val="00643549"/>
    <w:rsid w:val="00644201"/>
    <w:rsid w:val="00650DDA"/>
    <w:rsid w:val="00665DE1"/>
    <w:rsid w:val="00692690"/>
    <w:rsid w:val="006970E6"/>
    <w:rsid w:val="006B3B74"/>
    <w:rsid w:val="006D48E6"/>
    <w:rsid w:val="00701C9D"/>
    <w:rsid w:val="0075391D"/>
    <w:rsid w:val="00754795"/>
    <w:rsid w:val="00780147"/>
    <w:rsid w:val="00785243"/>
    <w:rsid w:val="00826B11"/>
    <w:rsid w:val="00832E78"/>
    <w:rsid w:val="008D228F"/>
    <w:rsid w:val="008E3A9F"/>
    <w:rsid w:val="009320E9"/>
    <w:rsid w:val="00975BE8"/>
    <w:rsid w:val="00985F0C"/>
    <w:rsid w:val="009A04C6"/>
    <w:rsid w:val="009A1CF0"/>
    <w:rsid w:val="009D36E7"/>
    <w:rsid w:val="009E1E0D"/>
    <w:rsid w:val="009F5197"/>
    <w:rsid w:val="009F53DA"/>
    <w:rsid w:val="009F69CB"/>
    <w:rsid w:val="009F7809"/>
    <w:rsid w:val="009F7997"/>
    <w:rsid w:val="00A0523E"/>
    <w:rsid w:val="00A32427"/>
    <w:rsid w:val="00A4233B"/>
    <w:rsid w:val="00A4281C"/>
    <w:rsid w:val="00A43679"/>
    <w:rsid w:val="00A5493A"/>
    <w:rsid w:val="00A564B6"/>
    <w:rsid w:val="00A86F82"/>
    <w:rsid w:val="00AB0352"/>
    <w:rsid w:val="00AC1755"/>
    <w:rsid w:val="00AC4264"/>
    <w:rsid w:val="00B06CB6"/>
    <w:rsid w:val="00B22E07"/>
    <w:rsid w:val="00B74454"/>
    <w:rsid w:val="00B94538"/>
    <w:rsid w:val="00BF07C3"/>
    <w:rsid w:val="00C03F97"/>
    <w:rsid w:val="00C15D10"/>
    <w:rsid w:val="00C16142"/>
    <w:rsid w:val="00C372EE"/>
    <w:rsid w:val="00C42F1C"/>
    <w:rsid w:val="00C623FD"/>
    <w:rsid w:val="00C701AE"/>
    <w:rsid w:val="00C70BAA"/>
    <w:rsid w:val="00CB6009"/>
    <w:rsid w:val="00CC131B"/>
    <w:rsid w:val="00D00D8E"/>
    <w:rsid w:val="00D03C28"/>
    <w:rsid w:val="00DA0501"/>
    <w:rsid w:val="00DC00B0"/>
    <w:rsid w:val="00DC00FF"/>
    <w:rsid w:val="00E0019A"/>
    <w:rsid w:val="00E1028D"/>
    <w:rsid w:val="00E20FEC"/>
    <w:rsid w:val="00E439AD"/>
    <w:rsid w:val="00E64B25"/>
    <w:rsid w:val="00E749DB"/>
    <w:rsid w:val="00EB2A55"/>
    <w:rsid w:val="00F64F06"/>
    <w:rsid w:val="00F95F08"/>
    <w:rsid w:val="00FB7969"/>
    <w:rsid w:val="00FE5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20FE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2972</TotalTime>
  <Pages>41</Pages>
  <Words>16044</Words>
  <Characters>-32766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АКБ, 7 А-годин</dc:title>
  <dc:subject/>
  <dc:creator>stas</dc:creator>
  <cp:keywords/>
  <dc:description/>
  <cp:lastModifiedBy>user</cp:lastModifiedBy>
  <cp:revision>21</cp:revision>
  <dcterms:created xsi:type="dcterms:W3CDTF">2016-02-11T15:00:00Z</dcterms:created>
  <dcterms:modified xsi:type="dcterms:W3CDTF">2016-03-08T01:33:00Z</dcterms:modified>
</cp:coreProperties>
</file>