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EC6" w:rsidRPr="001F7676" w:rsidRDefault="00A66EC6" w:rsidP="001F7676">
      <w:pPr>
        <w:pStyle w:val="Heading1"/>
        <w:spacing w:line="288" w:lineRule="auto"/>
        <w:ind w:firstLine="454"/>
        <w:jc w:val="both"/>
        <w:rPr>
          <w:b w:val="0"/>
          <w:sz w:val="20"/>
          <w:szCs w:val="20"/>
        </w:rPr>
      </w:pPr>
      <w:r w:rsidRPr="00E14538">
        <w:rPr>
          <w:b w:val="0"/>
          <w:sz w:val="20"/>
          <w:szCs w:val="20"/>
        </w:rPr>
        <w:t>Альфред Кох, Игорь Свинаренко</w:t>
      </w:r>
    </w:p>
    <w:p w:rsidR="00A66EC6" w:rsidRPr="001F7676" w:rsidRDefault="00A66EC6" w:rsidP="001F7676"/>
    <w:p w:rsidR="00A66EC6" w:rsidRPr="009A53C0" w:rsidRDefault="00A66EC6" w:rsidP="001F7676">
      <w:pPr>
        <w:pStyle w:val="Heading3"/>
        <w:spacing w:line="288" w:lineRule="auto"/>
        <w:ind w:firstLine="454"/>
        <w:rPr>
          <w:color w:val="FF0000"/>
          <w:sz w:val="32"/>
          <w:szCs w:val="32"/>
        </w:rPr>
      </w:pPr>
      <w:r w:rsidRPr="009A53C0">
        <w:rPr>
          <w:color w:val="FF0000"/>
          <w:sz w:val="32"/>
          <w:szCs w:val="32"/>
        </w:rPr>
        <w:t>РАБСТВО</w:t>
      </w:r>
      <w:r>
        <w:rPr>
          <w:color w:val="FF0000"/>
          <w:sz w:val="32"/>
          <w:szCs w:val="32"/>
        </w:rPr>
        <w:t xml:space="preserve"> В АМЕРИКЕ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  <w:i/>
          <w:iCs/>
        </w:rPr>
        <w:t>Рабство в России и в Америке. Забавное совпадение: русские крестьяне и амер</w:t>
      </w:r>
      <w:r w:rsidRPr="00E14538">
        <w:rPr>
          <w:rFonts w:ascii="Arial" w:hAnsi="Arial" w:cs="Arial"/>
          <w:i/>
          <w:iCs/>
        </w:rPr>
        <w:t>и</w:t>
      </w:r>
      <w:r w:rsidRPr="00E14538">
        <w:rPr>
          <w:rFonts w:ascii="Arial" w:hAnsi="Arial" w:cs="Arial"/>
          <w:i/>
          <w:iCs/>
        </w:rPr>
        <w:t>канские рабы были освобождены почти одновременно. В феврале 1861-го у нас царским указом освободили крепостных, а в Штатах в том же году почти синхронно началась Война Севера и Юга, на которую рвались негры с плантаций. В декабре 1865-го их о</w:t>
      </w:r>
      <w:r w:rsidRPr="00E14538">
        <w:rPr>
          <w:rFonts w:ascii="Arial" w:hAnsi="Arial" w:cs="Arial"/>
          <w:i/>
          <w:iCs/>
        </w:rPr>
        <w:t>с</w:t>
      </w:r>
      <w:r w:rsidRPr="00E14538">
        <w:rPr>
          <w:rFonts w:ascii="Arial" w:hAnsi="Arial" w:cs="Arial"/>
          <w:i/>
          <w:iCs/>
        </w:rPr>
        <w:t>вободили. Юбилеи (140 и 145 лет) этих событий отмеч</w:t>
      </w:r>
      <w:r w:rsidRPr="00E14538">
        <w:rPr>
          <w:rFonts w:ascii="Arial" w:hAnsi="Arial" w:cs="Arial"/>
          <w:i/>
          <w:iCs/>
        </w:rPr>
        <w:t>а</w:t>
      </w:r>
      <w:r w:rsidRPr="00E14538">
        <w:rPr>
          <w:rFonts w:ascii="Arial" w:hAnsi="Arial" w:cs="Arial"/>
          <w:i/>
          <w:iCs/>
        </w:rPr>
        <w:t>лись не так давно. В Америке – шумно, с помпой, выставками и презентациями. У нас – тихо и незаметно, в узких кругах историков. Почему? Ответ на этот в</w:t>
      </w:r>
      <w:r w:rsidRPr="00E14538">
        <w:rPr>
          <w:rFonts w:ascii="Arial" w:hAnsi="Arial" w:cs="Arial"/>
          <w:i/>
          <w:iCs/>
        </w:rPr>
        <w:t>о</w:t>
      </w:r>
      <w:r w:rsidRPr="00E14538">
        <w:rPr>
          <w:rFonts w:ascii="Arial" w:hAnsi="Arial" w:cs="Arial"/>
          <w:i/>
          <w:iCs/>
        </w:rPr>
        <w:t>прос вы, возможно, найдете в статьях Игоря Свинаренко (про американское ра</w:t>
      </w:r>
      <w:r w:rsidRPr="00E14538">
        <w:rPr>
          <w:rFonts w:ascii="Arial" w:hAnsi="Arial" w:cs="Arial"/>
          <w:i/>
          <w:iCs/>
        </w:rPr>
        <w:t>б</w:t>
      </w:r>
      <w:r w:rsidRPr="00E14538">
        <w:rPr>
          <w:rFonts w:ascii="Arial" w:hAnsi="Arial" w:cs="Arial"/>
          <w:i/>
          <w:iCs/>
        </w:rPr>
        <w:t>ство) и Альфреда Коха (про рабство русское).</w:t>
      </w:r>
      <w:r w:rsidRPr="00E14538">
        <w:rPr>
          <w:rFonts w:ascii="Arial" w:hAnsi="Arial" w:cs="Arial"/>
        </w:rPr>
        <w:t xml:space="preserve"> </w:t>
      </w:r>
    </w:p>
    <w:p w:rsidR="00A66EC6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Рабство, или, шире, негры и их отношения с белыми,</w:t>
      </w:r>
      <w:r w:rsidRPr="005D0258"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 весьма скользкая тема. В Америке. Особенно в свете политкорректности, которая, войдя в моду лет этак сорок 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зад, заметно утомила американское общество, и оно терпит, похоже, из последних сил. Подумать только! Еще в 60-е годы XX века белые в южных штатах выкидывали негров из автобусов с надписью «White only» или вовсе вываливали их в смоле и перьях и даже, бывало, пристреливали за неуважение, а после оправданные белыми присяжными уби</w:t>
      </w:r>
      <w:r w:rsidRPr="00E14538">
        <w:rPr>
          <w:rFonts w:ascii="Arial" w:hAnsi="Arial" w:cs="Arial"/>
        </w:rPr>
        <w:t>й</w:t>
      </w:r>
      <w:r w:rsidRPr="00E14538">
        <w:rPr>
          <w:rFonts w:ascii="Arial" w:hAnsi="Arial" w:cs="Arial"/>
        </w:rPr>
        <w:t>цы прекрасно себя чувствовали. (Забавно, что сегодня эти люди и их дети запрещают нам ковыряться в носу.) Как 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 xml:space="preserve"> изменилось! Сегодня негры – это такие священные кор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вы, которых кормить и лелеять можно, а тронуть и даже слово сказать не моги… Сами знаете.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Понятно, что неграм было очень некомфортно в роли рабов – в те времена, когда их секли, насиловали, продавали, разрушая семьи, жгли живь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 и прочее. Сегодня им н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приятно другое – то, что где-то кое-кто у нас (и у них) порой считает их вторым сортом, держит за бездельников и пьянь. И пытается от них дистанцир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ваться и отгородиться: в кварталах американских городов, куда начинают вселяться негры, резко падает цена на недвижимость… Впрочем, это 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 xml:space="preserve"> – их проблемы. Может, расовый мир крепок и все пр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блемы рассосались, 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рный с белым – братья 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век, и им будет счастье и мир. А может, правы те, кто считает, что Америка проклята несчастными рабами и е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 xml:space="preserve"> жд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 страшное возмездие, и что неправедно, то есть от рабского труда, нажитое богатство не пойд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 впрок и 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рные отомстят за 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… Пусть американцы сами с этим разбираются. Нам же сегодня интересно окинуть взглядом самые живописные моменты истории рабства в Америке – на фоне юбилея отмены нашего отечественного рабства.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ПРОИСХОЖДЕНИЕ РАБОВ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Считается, что первые 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рные рабы попали в Виргинию, тогда ещ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 xml:space="preserve"> британскую кол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нию, в 1619 году. В Новом Свете не было другой возможности поднять экономику. Саха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ный тростник, табак, хлопок, рис – 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 xml:space="preserve"> это требовало рабочих рук. Логичней всего было завозить их из Африки. Во-первых, потому что там народ, привычный к жаре, а во-вторых, 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 рабов ценили ещ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 xml:space="preserve"> древние римляне: привозные негры вынужденно лояльны, ведь связей с местными у них никаких, уйти в бега проблем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тично.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 те годы начался новый бизнес: поставка рабов. Казалось бы, никаких проблем: приплыл, наловил, погрузил, прив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 и продал – всего-то делов. Со стороны бизнес в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глядел очень простым, деньги вроде как сами капали – каждый рейс давал 100</w:t>
      </w:r>
      <w:r>
        <w:rPr>
          <w:rFonts w:ascii="Arial" w:hAnsi="Arial" w:cs="Arial"/>
        </w:rPr>
        <w:t>-</w:t>
      </w:r>
      <w:r w:rsidRPr="00E14538">
        <w:rPr>
          <w:rFonts w:ascii="Arial" w:hAnsi="Arial" w:cs="Arial"/>
        </w:rPr>
        <w:t>150 пр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центов прибыли. Но не 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 xml:space="preserve"> так просто. Будущие рабы не дожидались ведь на пляже, пока приплывут белые и их повяжут. Чтоб наловить негров, надо было зайти куда-то в глубь континента. А там малярия, ж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лтая лихорадка и прочая зараза, при полном отсутствии прививок. Из каждой группы приехавших белых через полгода выживала в лучшем случае половина. В итоге белые перепоручили всю 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рную 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боту по отлову негров в джунглях местным африканским царькам, которые, наловив земляков, после на берегу перепрод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вали их белым работорговцам. Негритянские борцы за свободу совершенно напрасно 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малчивают этот факт: негры сами себя ловили и продавали в рабство. Без них белые не справились бы. (По этой же схеме, добавим мы, русские сами себя сажали и расстрел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вали, иностранные агрессоры не идут ни в какое сравнение; об этом немало писал Аль</w:t>
      </w:r>
      <w:r w:rsidRPr="00E14538">
        <w:rPr>
          <w:rFonts w:ascii="Arial" w:hAnsi="Arial" w:cs="Arial"/>
        </w:rPr>
        <w:t>ф</w:t>
      </w:r>
      <w:r w:rsidRPr="00E14538">
        <w:rPr>
          <w:rFonts w:ascii="Arial" w:hAnsi="Arial" w:cs="Arial"/>
        </w:rPr>
        <w:t>ред Кох)</w:t>
      </w:r>
      <w:r>
        <w:rPr>
          <w:rFonts w:ascii="Arial" w:hAnsi="Arial" w:cs="Arial"/>
        </w:rPr>
        <w:t>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Надо сказать, что само по себе рабство негров не пугало, этот институт и до прихода белых был в Африке развит. Но вот европейцев они боялись. Пойманные негры полаг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ли, что белые их ловят, чтоб съесть. С чего они это взяли? Ход мыслей 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 был т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кой. Их пугало, что пойманные негры не возвращаются. Но их могил что-то не видать. Что касается каннибализма, то дикари, видать, и сами им балов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лись, и сейчас есть племена с широкими взглядами на диету… Прич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 белые смо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релись не просто людоедами, но ещ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 xml:space="preserve"> и упырями. Они выбирали молоденьких негр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тянок (которые, как известно, вкусней старух) и прямо-таки впивались в них зубастыми ртами. Только потом негры познаком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лись с такой вещью, как поцелуй,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 а первое время этот обычай приводил их в ужас. Чтоб успокоить негров, им специал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но привозили с плантаций несъеденных старых рабов и предъявляли в пропаганд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стских целях. Типа, вас жд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 светлое будущее.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 наловить негров – это ж только полдела. Товар надо было морем доставить на плантации, да так, чтоб потери не превысили критической отметки. Несчастных рабов, скованных цепями, иногда укладывали в трюмах пластами, многие задыхались,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негуманно,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кроме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тяжким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бременем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ложилось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стоимость.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начинали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голодовку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губы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раскал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угольями.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выводили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палубу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кормления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прогулки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(два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норовили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выпрыгнуть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утопиться.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Меню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небогатое: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бобы,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рис,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изредка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кусок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солонины,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команды,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состояла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зэков,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каторгу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заменили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службой.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матросы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питались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болезней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бунтов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смертности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пассажиры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отставали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капитаны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недалеко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ушли: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порвано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взбунтовавшимися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неграми.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прибытии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ожидал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принудител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телесные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наказания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неприятные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вещи.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ужасным,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утве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ждают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сегодня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афроамериканские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правозащитники,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мент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распродать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частям,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происходило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Отдельная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радости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вольного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межрасового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секса.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Особенно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мена,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уговорить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девушку,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измученную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воспитанием,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непросто.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Понятно,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счастливую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возможность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уделять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внимание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рабыням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основании,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нравилось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правило,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отказать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удовольствии?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Доподлинно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известно,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достойный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джентльмен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знаменитый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поборник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Джефферсон,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сож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тельствовал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минимум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донесла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счастл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вицы,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звали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Салли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Хеммингс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детей.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идеалы,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волновала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прибыль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хлопка.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подставляли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башку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разнообразную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личную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приходит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голову,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наталкиваешься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выражение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типа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«непреходящие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ценности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Юга».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осознать,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давайте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глянем,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униженное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положение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элита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поражения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Юга!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Клинтона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гарем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молоденьких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мулаток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напод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бие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Наоми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Кэмпбелл,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пыхтеть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Овальном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кабинете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унылой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стаж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ркой?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братья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Кеннеди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из-за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крашеной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толстушки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короткими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ногами,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возможности,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располагали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плантаторы…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кроме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удовольствий,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межрасовый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секс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обещал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пробл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сокрушительные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последствия!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Согласно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конам,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статус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передавался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отцовской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линии.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Толпы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мулатов,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рожд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хозяев,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претендовать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имущества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пап-плантаторов,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вынудило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Виргинии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(1662),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торому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статус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определялся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матери.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признав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имущество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правозащитники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поиздевались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ственных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экономии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статусом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мулатов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вообще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остро,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нодатели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тратили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усилий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урегулировать.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1664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Мэриленде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вышедшей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предписывалось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вплоть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смерти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мужа.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тие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Пенсильвании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вступившие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продавались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женился,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развлекался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ней?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перепродавали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пределы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лонии.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духе.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Ничего,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порядке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излагаю?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мучения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несчастных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секс,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следующий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пункт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конечно,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бунт.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БУНТ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Естественно,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подневольных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терять,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кроме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пей,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соблазн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восстать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зарезать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красно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понимали.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Слухов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восстаний,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среди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начиналась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паника.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сбежать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паре-тройке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сжечь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амбар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прирезать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надсмотрщика,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начинало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мерещиться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всеобщее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восстание.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Реальная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тория: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Нью-Йорке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1712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зверствовала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межрасовая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индейцев.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дев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терых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сожгли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сколько-то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пойманы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казнены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способами: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сожжены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живь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заморены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голодом,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третьи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колесованы.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подстраховаться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задобрить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потенциальных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революционеров,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зан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профилактикой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социального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взрыва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примеру,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введ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специальный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штраф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рабовладельцев,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плохо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мили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пускали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увольнения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воскресеньям.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выходные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выход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собираясь,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сг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вориться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1741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Нью-Йорке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действовала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выходного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дня,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руководил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пахан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фамилии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Ромм.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Субботними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вечерами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отпущенные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уик-энд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собирались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«малине»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«Geneva»,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выпивали,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закусывали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развлекались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Маргарет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рубьеро,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известна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«ирландская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красавица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Ньюфаундленда».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отдо</w:t>
      </w:r>
      <w:r w:rsidRPr="00E14538">
        <w:rPr>
          <w:rFonts w:ascii="Arial" w:hAnsi="Arial" w:cs="Arial"/>
        </w:rPr>
        <w:t>х</w:t>
      </w:r>
      <w:r w:rsidRPr="00E14538">
        <w:rPr>
          <w:rFonts w:ascii="Arial" w:hAnsi="Arial" w:cs="Arial"/>
        </w:rPr>
        <w:t>нув,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ночи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воровать.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серией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поджогов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отвлечь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внимание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спокойно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воровать.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Банду,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однако,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ран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злоумышленников,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принято,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перевешали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сожгли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заживо.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отравить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жителям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английских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колоний,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опа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бунтов!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прекрасно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понимали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соперники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испанцы,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принадлежала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Флорида.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1693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придумали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прекрасный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сбежа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шим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английских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колоний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неплохо,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принимали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службу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милицию,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приличное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жалованье.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Множество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рядах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испанской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милиции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обороняли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Флориду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нападали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Каролину,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попутно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освобождая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собралось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столько,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испанцы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укомплектовали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Моуз.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танских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землях,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З</w:t>
      </w:r>
      <w:r w:rsidRPr="00E14538">
        <w:rPr>
          <w:rFonts w:ascii="Arial" w:hAnsi="Arial" w:cs="Arial"/>
        </w:rPr>
        <w:t>емля</w:t>
      </w:r>
      <w:r>
        <w:rPr>
          <w:rFonts w:ascii="Arial" w:hAnsi="Arial" w:cs="Arial"/>
        </w:rPr>
        <w:t xml:space="preserve"> О</w:t>
      </w:r>
      <w:r w:rsidRPr="00E14538">
        <w:rPr>
          <w:rFonts w:ascii="Arial" w:hAnsi="Arial" w:cs="Arial"/>
        </w:rPr>
        <w:t>бетованная…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сбежать,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резав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хозяина,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гордую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нестандартных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чаев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1739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дцать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свежепривезенных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британскую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колонию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солдатами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какого-то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районе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Чарлстоун.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бой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прихватили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(которым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заранее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тайно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преподали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курс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молодого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бойца),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обчистили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оружейный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магазин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воор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жившись,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двинули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строем,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намерением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дойти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Моуз.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лиции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чудом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разгромить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отряд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пути.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Бунты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проходили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причудливой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форме.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Забавный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случай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произош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1676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Виргинский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Натаниел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Бэкон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разумеется,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решил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расширить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угодья,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отняв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индейцев.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слегка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напоминает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поход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мака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Сибирь,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коренное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население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индейцы.)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рейд,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сколотив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отряд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нищих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фермеров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пообещал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Виргинии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объяв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Бэкона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преступником.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обиделся,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шту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мом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Ричмонд,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столицу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колонии,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сж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г.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Губернатор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спасся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бегством.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дизентерия,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унесла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повстанца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снизила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боеспособность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отряда,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больший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успех.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Восстания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вспыхивали,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локальными,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скорее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следует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волнениями.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Участие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принимали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максимум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400–500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Обыкновенно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повстанцы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успевали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разграбить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оружейный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магазин,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лавок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сжечь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полдюжины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силовые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структуры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громили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отряды.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чинщиков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казнили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ужасными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способами.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Отрубленные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выставляли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шестах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устрашения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возможных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последователей.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Тернера,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знаменитых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негритянских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полевых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командиров,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1831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повес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трупа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содрали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кожу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наделали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кошельков,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разошлись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качестве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сувениров.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побрякушки,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хранились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приличных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домах.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пропиаренных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бунтовщиков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Браун.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Деяния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весьма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скромны.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1859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двумя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десятками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сторонников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захв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тил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сельский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склад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оружия.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Революционный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водится,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штурмом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каб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Прибывшие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событий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кавалеристы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генерала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закрыли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кабаки,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повстанцев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перестр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ляли,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поймали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Браун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разумеется,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повешен.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речь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реальных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бунтах,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сговоре,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преступных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выдавал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заговорщиков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властям.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Восстания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волнующей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повсеместно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ввели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подобие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паспортной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системы: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улице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провождении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письменного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разрешения.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колхозный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строй?</w:t>
      </w: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ВОЙНЫ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НЕЗАВИСИМОСТЬ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Семилетняя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уделяли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основное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мание.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Контроль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колониями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несколько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ослабили,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расслабившимся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жителям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казаться,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самоуправление.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закончив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 w:rsidRPr="00E14538">
        <w:rPr>
          <w:rFonts w:ascii="Arial" w:hAnsi="Arial" w:cs="Arial"/>
        </w:rPr>
        <w:t>й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1763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победой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Францией,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вновь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обратили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заморские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лонии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пристальное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внимание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решили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навести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порядок.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Колонистам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вилось,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подняли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подразумевая,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досто</w:t>
      </w:r>
      <w:r w:rsidRPr="00E14538">
        <w:rPr>
          <w:rFonts w:ascii="Arial" w:hAnsi="Arial" w:cs="Arial"/>
        </w:rPr>
        <w:t>й</w:t>
      </w:r>
      <w:r w:rsidRPr="00E14538">
        <w:rPr>
          <w:rFonts w:ascii="Arial" w:hAnsi="Arial" w:cs="Arial"/>
        </w:rPr>
        <w:t>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внимание!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дискуссию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включились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квакеры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бовали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освободить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справедливо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заметив,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создал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убежд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нию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квакеров,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христианин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немедленно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предоставить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подпав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действие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риторики,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завалили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губернаторские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канцелярии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петициями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требов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заради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Христа.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запросились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фронт,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добыть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кровью.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(Слегка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напомин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ситуацию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штрафбатами.)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логично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разрешить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прецеденты!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нарушение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закона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начиная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1690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позволяли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сражаться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колониальных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Джордж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Вашингтон,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момент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военачальник,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продолжить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практику;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приятно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мандовать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пафосными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добровольцами,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рвутся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равнодушными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корыстолюбивыми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мниками.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пугало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схеме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лишит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душ.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Широкий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отличие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рабовладельцев,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подняли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шум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итоге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зарубили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патриотическую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инициативу.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висимость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разрешили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Несколько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выдающемуся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рабовладельцу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масу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Джефферсону,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получил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насле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красивый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жест.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Сочиняя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Декларацию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независимости,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наивный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вписал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пункт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священном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числе.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друзья-рабовладельцы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упросили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тора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текста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вычеркнуть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абзац.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красота,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говорящая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деталь!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Англичане,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известные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разводчики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крупные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специалисты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национальному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просу,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грамотно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использовали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ситуацию.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Лорд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Данмор,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губернатор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гинии,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1775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пообещал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перейдут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вероятно,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воспользовался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испанским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опытом.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достойны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упоминания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индейцы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чероки,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составе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отрядов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удовольств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зверствовали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землях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Штатов,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прекрасно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сеяло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панику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среди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населения.)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вскорости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прибежало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столько,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исключительно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сформирован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особый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названый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Эфиопским.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говорят,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решло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британцам,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забавно,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персональных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Джефферсона.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последнюю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очередь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благодаря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солдатам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достигли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замеч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тельных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успехов.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глубоко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Джефферсон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предложил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таторам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каждого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отпущенного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отказались.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вооруж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британцев,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пожалуй,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резон.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Виргинии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согласились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отпускать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условии,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состоять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хозяине,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Савельич.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известным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итогом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закончилась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1783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рижским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договором.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Воевавшие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убежали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королевскими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войсками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Канаду.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Примеч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тельно,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проявили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удивительную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трогательную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принципиальность.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боду,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обещано,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получили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реальные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участники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боевых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действий.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мазавшиеся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сбежали,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наврать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геро</w:t>
      </w:r>
      <w:r w:rsidRPr="00E14538">
        <w:rPr>
          <w:rFonts w:ascii="Arial" w:hAnsi="Arial" w:cs="Arial"/>
        </w:rPr>
        <w:t>й</w:t>
      </w:r>
      <w:r w:rsidRPr="00E14538">
        <w:rPr>
          <w:rFonts w:ascii="Arial" w:hAnsi="Arial" w:cs="Arial"/>
        </w:rPr>
        <w:t>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суматохе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халяву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вступить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владение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ворованным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имуществом,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телом,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вычислены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СМЕРШем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отправлены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ямайские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качестве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невозможно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избавиться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получить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завоевать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оружием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руках…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ром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важно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ДАДУТ),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капризу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заберут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гкостью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произошло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соответственно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1861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1917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Мудрый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-таки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</w:t>
      </w:r>
      <w:r w:rsidRPr="00E14538">
        <w:rPr>
          <w:rFonts w:ascii="Arial" w:hAnsi="Arial" w:cs="Arial"/>
        </w:rPr>
        <w:t>г</w:t>
      </w:r>
      <w:r w:rsidRPr="00E14538">
        <w:rPr>
          <w:rFonts w:ascii="Arial" w:hAnsi="Arial" w:cs="Arial"/>
        </w:rPr>
        <w:t>личане.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Поучиться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ко,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боюсь,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Вопреки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надеждам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увлеч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освобождением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любви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искусству,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десять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спокойно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занималась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работорговлей.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неплохой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бизнес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миллионов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фунтов.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1812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совпадение!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Штатах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незав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симость.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обычно,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запросились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Ясно,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бескорыстно,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бождение.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броню.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Экономические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политических.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привлечь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ополченцев,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предпочли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Вашингтон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англичанам.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покор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столицу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Париж,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1814-м.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сожгли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Наполеон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раньше).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драм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тический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момент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добровольцев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вызвались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оборонять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Филадел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фию,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помощи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отказалась.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Единс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венное,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позволялось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рыть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окопы.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перешло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индейцев,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охотно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вооружали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фронт,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упорствовать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объявили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набор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кин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фронт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особо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отличились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Орлеаном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дели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официально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закончилась.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знал!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БИЗНЕС,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ЛИЧНОГО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откинуть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эмоции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трезво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глянуть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ситуацию,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увидим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картину: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товаром,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занимали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рынке,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приходилось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считаться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радикальным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либералам.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мер.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капитан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выкинул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133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забол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жильцы,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мучиться,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страховку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получил,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крывала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смерть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утопления,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болезни.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очередь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товаром,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живым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страховался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товар.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бизнес,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личного.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подвижки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весьма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заметные.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Всеобщее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освобождение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либералам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желательным.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Джордж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Вашингтон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продвин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тый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постепенность.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статусу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гражданина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позволяли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гаться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мелкими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шажками.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частично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получили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голоса!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Частично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взрослому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рабу-мужчине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3/5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распор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жался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дробью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конечно,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несколько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укрепило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позиции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рабовл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дельцев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повлияло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законотворчество.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Знаменателен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принятый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1793-м,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революция,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пятисотдолларовом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(ого!)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штрафе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помощь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принципиально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важное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изобретение,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подняло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производительность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разумеется,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лило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процесс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освобождения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Уитни,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выпускник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Йельского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университета,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приехавший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грамоте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любви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человечеству,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удивлением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заметил,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световой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очищает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фунт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хлопка.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какого-то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хлама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сколотил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простенькую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машинку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названием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хрен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ет)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деревянный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ящик,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вращающиеся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цилиндры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гвоздями,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зволяла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очищать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фунтов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одного.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обрадовались,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зря: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охота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выпускать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волю?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удар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освобождения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нанесла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1803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Штатам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Луизиану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огромную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территорию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Миссисипи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Скалистых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Канадской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границы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Мексиканского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залива.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Площадь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США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выросла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вдвое,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земель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нельзя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лучше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годилась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возделывания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хлопка.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условиях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вобождение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бредовым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проектом,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примеру,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раздача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нефт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качалок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чукчам,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газовых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скважин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ненцам.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Спрос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вверх,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небывало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расцв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челночный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бизнес: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купали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шево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северо-востоке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втридорога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(500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1600)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территории,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Хлопковым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королевством.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Множество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залезали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заклад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накупить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выгодно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перепродать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глубоком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разводить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скотину,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известны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собачн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кам: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вязки,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взятие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взаймы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самцов,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покрыть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самку.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Неудивительно,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хлопок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быстро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основным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товаром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двиг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телем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развития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экономики,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рабовладельцы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влиятельной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политич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изобретения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земель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экспорт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хлопка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считанные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рос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140</w:t>
      </w:r>
      <w:r>
        <w:rPr>
          <w:rFonts w:ascii="Arial" w:hAnsi="Arial" w:cs="Arial"/>
        </w:rPr>
        <w:t xml:space="preserve"> 000 </w:t>
      </w:r>
      <w:r w:rsidRPr="00E14538">
        <w:rPr>
          <w:rFonts w:ascii="Arial" w:hAnsi="Arial" w:cs="Arial"/>
        </w:rPr>
        <w:t>фунтов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миллионов,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расового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равенства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своевременной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непатриотичной.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постоянном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страхе,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ужасные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плантации,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мухи,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сверхприбыль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конце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50-х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60-х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XIX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рабовладельцы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сильны,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когда.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Хлопок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считался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богатой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отраслью.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Стоимость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мость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банков,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мануфактур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железных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взятых.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конвертировалось,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нятно,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политическую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1860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рабовладельцы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контролир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большинство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комитетов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Конгресса,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Верховный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президента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Джеймса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Бьюкенена.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ВОЙНА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ЮГА</w:t>
      </w:r>
    </w:p>
    <w:p w:rsidR="00A66EC6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экономического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ввиду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блестящих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перспектив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през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дентских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выборах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1860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удивлению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вдруг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побеждает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Авраам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кольн,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посторонний.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Принято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считать,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Линкольн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противником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сторонником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расового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равноправия.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радикальное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заявление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выборов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такое: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считаю,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рабовладение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Конституции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прописано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довольно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тко».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«непатриотического»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поднял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процветание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родины?)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явления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хватило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бы </w:t>
      </w:r>
      <w:r w:rsidRPr="00E14538">
        <w:rPr>
          <w:rFonts w:ascii="Arial" w:hAnsi="Arial" w:cs="Arial"/>
        </w:rPr>
        <w:t>счесть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избрание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Линкольна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угрозой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лозунгом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ценности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сохранены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рамках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Штатов,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кроме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сув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ренным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государством»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вышла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состава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Штатов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Каролина,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Мисс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сипи,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Флорида,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Алабама,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Джорджия,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Луизиана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Техас,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провозгласили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Конфедеративные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Штаты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Америки.</w:t>
      </w:r>
      <w:r>
        <w:rPr>
          <w:rFonts w:ascii="Arial" w:hAnsi="Arial" w:cs="Arial"/>
        </w:rPr>
        <w:t xml:space="preserve"> 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Линкольн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сдрейфил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инаугурационной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речи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поспешил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объявить,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вообще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компетенции.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лось,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остановить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войну!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единственное,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удалось,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разочаровать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аболиционистов.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явление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подействовало,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апреля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1861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войну: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батареи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открыли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огонь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деральному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Самтер,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Чарлстонской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гавани.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Линкольн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тежом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подавить,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объявил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наборе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75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добровольцев.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просились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обычно,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поначалу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несмотря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потери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вооруж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достигли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сяч.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фронте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хватало,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Конгресс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требовал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президента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сомневался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боялся,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количество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оценивал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обидятся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перейдут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Страхи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пустые: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архивах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лежит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фронта,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солдаты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категорическом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непр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ятии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боевых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товарищей.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Тьфу!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боец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написал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матери,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подписывался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ниггеров;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недостаточно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родину,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рядом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рными.)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просились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фронт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согласились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мию.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торопились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войска,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проволочек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разг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воров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расовом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превосходстве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заведомой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тупости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трусости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кольн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публично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выражал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сомнения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смелости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отвечая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1863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моряк-негр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Роберт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Смоллс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угнал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сный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пароход,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команда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состояла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дослужился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капит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десятками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записывались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несмотря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дании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конфедераты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расстреливали.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1864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генерал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южан,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Форрест,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осадил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Пиллоу.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г</w:t>
      </w:r>
      <w:r w:rsidRPr="00E14538">
        <w:rPr>
          <w:rFonts w:ascii="Arial" w:hAnsi="Arial" w:cs="Arial"/>
        </w:rPr>
        <w:t>ромным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трудом,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поскольку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осажд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упорно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оборон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лись.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Генерал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бешенстве,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узнав,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половина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защитников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приказу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</w:t>
      </w:r>
      <w:r w:rsidRPr="00E14538">
        <w:rPr>
          <w:rFonts w:ascii="Arial" w:hAnsi="Arial" w:cs="Arial"/>
        </w:rPr>
        <w:t>з</w:t>
      </w:r>
      <w:r w:rsidRPr="00E14538">
        <w:rPr>
          <w:rFonts w:ascii="Arial" w:hAnsi="Arial" w:cs="Arial"/>
        </w:rPr>
        <w:t>нили: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сжигали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живь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распинали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воротах.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(Позже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Форрест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славился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основатель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ку-клукс-клана,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боевых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организаций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стов)</w:t>
      </w:r>
      <w:r>
        <w:rPr>
          <w:rFonts w:ascii="Arial" w:hAnsi="Arial" w:cs="Arial"/>
        </w:rPr>
        <w:t xml:space="preserve">.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1864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случаев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негритянского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героизма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накопилось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столько,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Конгресс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шил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уравнять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амуниции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обслуживании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(так-то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остаточн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принципу).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Примечательно,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Конгрессе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конфедератов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дебаты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Генерал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примеру,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считал,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вобождать.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Соответствующий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непростительным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опозд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нием: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нельзя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лать.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Война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закончилась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падением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столицы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Ричмонда.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Символично,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выми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прорвались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отряды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(5</w:t>
      </w:r>
      <w:r>
        <w:rPr>
          <w:rFonts w:ascii="Arial" w:hAnsi="Arial" w:cs="Arial"/>
        </w:rPr>
        <w:t xml:space="preserve">000 </w:t>
      </w:r>
      <w:r w:rsidRPr="00E14538">
        <w:rPr>
          <w:rFonts w:ascii="Arial" w:hAnsi="Arial" w:cs="Arial"/>
        </w:rPr>
        <w:t>пехотинцев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кавалерии).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интере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красноречивей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триумфально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завершить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красивой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яркой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картинкой.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оттянули,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всё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принципе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поняли…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ИТОГО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четыре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потерял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250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убитыми,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360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37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вызывает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уважение: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т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борьбе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отличие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некоторых</w:t>
      </w:r>
      <w:r>
        <w:rPr>
          <w:rFonts w:ascii="Arial" w:hAnsi="Arial" w:cs="Arial"/>
        </w:rPr>
        <w:t>!..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Печальным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итогом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разрушение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экономики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боевых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дейс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вий.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лишили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производительной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фундамента: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бесплатных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торые,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забывать,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кроме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имуществом: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мость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миллион</w:t>
      </w:r>
      <w:r>
        <w:rPr>
          <w:rFonts w:ascii="Arial" w:hAnsi="Arial" w:cs="Arial"/>
        </w:rPr>
        <w:t xml:space="preserve">ов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достиг</w:t>
      </w:r>
      <w:r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суммы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миллиарда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(те</w:t>
      </w:r>
      <w:r>
        <w:rPr>
          <w:rFonts w:ascii="Arial" w:hAnsi="Arial" w:cs="Arial"/>
        </w:rPr>
        <w:t xml:space="preserve">ми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стары</w:t>
      </w:r>
      <w:r>
        <w:rPr>
          <w:rFonts w:ascii="Arial" w:hAnsi="Arial" w:cs="Arial"/>
        </w:rPr>
        <w:t xml:space="preserve">ми </w:t>
      </w:r>
      <w:r w:rsidRPr="00E14538">
        <w:rPr>
          <w:rFonts w:ascii="Arial" w:hAnsi="Arial" w:cs="Arial"/>
        </w:rPr>
        <w:t>деньгами!),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превратилась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прекрасным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январским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1865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Конгресс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13-ю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поправку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Конституции,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отменяющую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итоге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изводство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хлопка,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основной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экспортной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культуры,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вдвое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достигло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довоенного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уровня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спустя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1879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Линкольна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неудивительно.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Распростран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привычка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игнорируя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полутона,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ботала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создании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общественном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сознании,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особенно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не-американском,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мифа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типа,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победили,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справедл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вости,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равенства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братства,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прочего.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по-другому.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примеру,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воевавшие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тив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Севера?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перестреляли,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сгноили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лагерях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поехали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Париж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Стамбул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таксист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генералы?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лись.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кой-то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земель.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приказу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генерала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Шермана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выдавать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акров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заброшенной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армейскому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мулу.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побежд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ветер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нов-южан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голоса.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недолго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лишенцами: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прошло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полугода,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южанам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объявили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амнистию!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заявить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лояльности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признать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13-ю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поправку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Конституции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восстанавливали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гражданские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возвращали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(кроме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зумеется).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дураки,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каяться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процентов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80</w:t>
      </w:r>
      <w:r>
        <w:rPr>
          <w:rFonts w:ascii="Arial" w:hAnsi="Arial" w:cs="Arial"/>
        </w:rPr>
        <w:t>-</w:t>
      </w:r>
      <w:r w:rsidRPr="00E14538">
        <w:rPr>
          <w:rFonts w:ascii="Arial" w:hAnsi="Arial" w:cs="Arial"/>
        </w:rPr>
        <w:t>90.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гры,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успели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позанимать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трофейные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наниматься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бывшим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хозяевам,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копейки,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влезать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проч.;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обычная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схема.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1870-м,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вслед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бывшими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рабовладельцами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вчерашним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Видите,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подостыли,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гры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законодателей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навыбирали,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наприн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мали,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офицеров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перевешали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храмов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взорвали!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слову…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целом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случаи,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линчевали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расизм,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оставались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едини</w:t>
      </w:r>
      <w:r w:rsidRPr="00E14538">
        <w:rPr>
          <w:rFonts w:ascii="Arial" w:hAnsi="Arial" w:cs="Arial"/>
        </w:rPr>
        <w:t>ч</w:t>
      </w:r>
      <w:r w:rsidRPr="00E14538">
        <w:rPr>
          <w:rFonts w:ascii="Arial" w:hAnsi="Arial" w:cs="Arial"/>
        </w:rPr>
        <w:t>ными.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Схема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такая: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ветеран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конфедерат,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обнаглевшего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морде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проходящие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мимо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солдаты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пристреливают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обидчика…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100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СПУСТЯ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годы.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обидно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XX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общественном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канском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сознании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симпатичным.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тернализм,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хозяевам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прочее.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1906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селлером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книга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«The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Clansman»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(«Куклукcклановец»,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«Скинхед»).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сюжету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симпатичный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Гражданской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мочил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блага,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восстанавливая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порядок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попра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южан.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1915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книжке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«Рождение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нации»,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оказалось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вполне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успешным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культ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вым.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1936-м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вышла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знаменитая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лирическая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книга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Маргарет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Митчелл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«Унес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ветром»,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экранизировали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1939-м,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полож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тельные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плантаторы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заботились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бестолковых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ниггерах.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досаде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южан,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угасла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40-е,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понятным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причинам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сравн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концлагерей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мировой,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окончании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Гарри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Трумэн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впечатлением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холокоста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расовую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сегрегацию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напомним,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отдельности,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расовой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сегрегацией.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ладно,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войсках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решили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довольно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быстро,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80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гражданке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утир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лись.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пускали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автобусы,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школы,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прачечные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заходили,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вышвыривали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оттуда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скандалом.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куют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временам…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Особенно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приходится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молчать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некоторых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изобретена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политкорректность.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Ситуация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изменилась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1964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марша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Вашингтон,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раньше,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США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наконец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отменена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расовая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дискриминация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общественных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местах.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Смотрите-ка,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торопились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дотянули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столетнего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юбилея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отряды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Ричмонд,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вражескую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столицу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дня,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громили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погреба,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отрезали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яйца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юнкерам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ловали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гимназисток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балтийских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матросов!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касается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Мартина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Лютера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Кинга,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Анджелы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Дэвис,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пантер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лее,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знаете.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виноват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разборках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афроамериканцев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европо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мериканцами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благодарить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судьбу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сегодня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здно-полосатый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флаг,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нарисованным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«кала</w:t>
      </w:r>
      <w:r w:rsidRPr="00E14538">
        <w:rPr>
          <w:rFonts w:ascii="Arial" w:hAnsi="Arial" w:cs="Arial"/>
        </w:rPr>
        <w:t>ш</w:t>
      </w:r>
      <w:r w:rsidRPr="00E14538">
        <w:rPr>
          <w:rFonts w:ascii="Arial" w:hAnsi="Arial" w:cs="Arial"/>
        </w:rPr>
        <w:t>никовым»,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судить.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смысла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рассуждать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сходстве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з</w:t>
      </w:r>
      <w:r w:rsidRPr="00E14538">
        <w:rPr>
          <w:rFonts w:ascii="Arial" w:hAnsi="Arial" w:cs="Arial"/>
        </w:rPr>
        <w:t>мусолил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модный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писатель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Peter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Kolchin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(Петер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Колчин).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Всю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тяж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мутную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хочется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закрыть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цитатками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Джеффе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сона.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такая: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«Решать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проблему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держать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уши: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уде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жать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удержишь,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выпускать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боязно».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поводу: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весов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справедливость,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выживание».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выбрал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выбирает,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хватило…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spacing w:line="288" w:lineRule="auto"/>
        <w:ind w:firstLine="454"/>
        <w:jc w:val="right"/>
        <w:rPr>
          <w:rFonts w:ascii="Arial" w:hAnsi="Arial" w:cs="Arial"/>
        </w:rPr>
      </w:pPr>
      <w:r w:rsidRPr="00E14538">
        <w:rPr>
          <w:rFonts w:ascii="Arial" w:hAnsi="Arial" w:cs="Arial"/>
          <w:i/>
          <w:iCs/>
        </w:rPr>
        <w:t>И.С.</w:t>
      </w:r>
      <w:r>
        <w:rPr>
          <w:rFonts w:ascii="Arial" w:hAnsi="Arial" w:cs="Arial"/>
        </w:rPr>
        <w:t xml:space="preserve"> 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A66EC6" w:rsidRPr="001F7676" w:rsidRDefault="00A66EC6" w:rsidP="001F7676">
      <w:pPr>
        <w:pStyle w:val="Heading3"/>
        <w:spacing w:line="288" w:lineRule="auto"/>
        <w:ind w:firstLine="454"/>
        <w:rPr>
          <w:color w:val="FF0000"/>
          <w:sz w:val="32"/>
          <w:szCs w:val="32"/>
        </w:rPr>
      </w:pPr>
      <w:r w:rsidRPr="001F7676">
        <w:rPr>
          <w:color w:val="FF0000"/>
          <w:sz w:val="32"/>
          <w:szCs w:val="32"/>
        </w:rPr>
        <w:t>КАК</w:t>
      </w:r>
      <w:r>
        <w:rPr>
          <w:color w:val="FF0000"/>
          <w:sz w:val="32"/>
          <w:szCs w:val="32"/>
        </w:rPr>
        <w:t xml:space="preserve"> </w:t>
      </w:r>
      <w:r w:rsidRPr="001F7676">
        <w:rPr>
          <w:color w:val="FF0000"/>
          <w:sz w:val="32"/>
          <w:szCs w:val="32"/>
        </w:rPr>
        <w:t>НАШИ</w:t>
      </w:r>
      <w:r>
        <w:rPr>
          <w:color w:val="FF0000"/>
          <w:sz w:val="32"/>
          <w:szCs w:val="32"/>
        </w:rPr>
        <w:t xml:space="preserve"> </w:t>
      </w:r>
      <w:r w:rsidRPr="001F7676">
        <w:rPr>
          <w:color w:val="FF0000"/>
          <w:sz w:val="32"/>
          <w:szCs w:val="32"/>
        </w:rPr>
        <w:t>ПРЕДКИ</w:t>
      </w:r>
      <w:r>
        <w:rPr>
          <w:color w:val="FF0000"/>
          <w:sz w:val="32"/>
          <w:szCs w:val="32"/>
        </w:rPr>
        <w:t xml:space="preserve"> </w:t>
      </w:r>
      <w:r w:rsidRPr="001F7676">
        <w:rPr>
          <w:color w:val="FF0000"/>
          <w:sz w:val="32"/>
          <w:szCs w:val="32"/>
        </w:rPr>
        <w:t>СТАЛИ</w:t>
      </w:r>
      <w:r>
        <w:rPr>
          <w:color w:val="FF0000"/>
          <w:sz w:val="32"/>
          <w:szCs w:val="32"/>
        </w:rPr>
        <w:t xml:space="preserve"> </w:t>
      </w:r>
      <w:r w:rsidRPr="001F7676">
        <w:rPr>
          <w:color w:val="FF0000"/>
          <w:sz w:val="32"/>
          <w:szCs w:val="32"/>
        </w:rPr>
        <w:t>РАБАМИ</w:t>
      </w:r>
    </w:p>
    <w:p w:rsidR="00A66EC6" w:rsidRPr="00837272" w:rsidRDefault="00A66EC6" w:rsidP="001F7676">
      <w:pPr>
        <w:pStyle w:val="Heading3"/>
        <w:spacing w:line="288" w:lineRule="auto"/>
        <w:ind w:firstLine="454"/>
        <w:rPr>
          <w:b w:val="0"/>
          <w:sz w:val="24"/>
          <w:szCs w:val="24"/>
        </w:rPr>
      </w:pPr>
      <w:r w:rsidRPr="00837272">
        <w:rPr>
          <w:b w:val="0"/>
          <w:sz w:val="24"/>
          <w:szCs w:val="24"/>
        </w:rPr>
        <w:t>(Заметки на полях умных книжек)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ПРЕДВАРИТЕЛЬНОЕ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ПОЯСНЕНИЕ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Вопрос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хлебопашцы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занимает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</w:t>
      </w:r>
      <w:r w:rsidRPr="00E14538">
        <w:rPr>
          <w:rFonts w:ascii="Arial" w:hAnsi="Arial" w:cs="Arial"/>
        </w:rPr>
        <w:t>й</w:t>
      </w:r>
      <w:r w:rsidRPr="00E14538">
        <w:rPr>
          <w:rFonts w:ascii="Arial" w:hAnsi="Arial" w:cs="Arial"/>
        </w:rPr>
        <w:t>ствительно!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племена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древних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славян.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удалой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друж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ной.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свободолюбивые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сбрасывают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татарское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любивые,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спрашивается,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сбрасывают?).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бац: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90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процентов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селения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торгуют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скотом.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момент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случиться?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позволили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сделать?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восстали,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татар?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поставили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зарвавшихся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князьков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раньше,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изгоняя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нерадивого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дружиной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прочь?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дость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святого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благоверного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Александра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новгородцы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прогоняли,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чересчур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борзел.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народом?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середине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потерял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достоинство,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ву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гордился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отмечали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иностранцы?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Пытаясь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найти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читать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Татищев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</w:t>
      </w:r>
      <w:r w:rsidRPr="00E14538">
        <w:rPr>
          <w:rFonts w:ascii="Arial" w:hAnsi="Arial" w:cs="Arial"/>
        </w:rPr>
        <w:t>ю</w:t>
      </w:r>
      <w:r w:rsidRPr="00E14538">
        <w:rPr>
          <w:rFonts w:ascii="Arial" w:hAnsi="Arial" w:cs="Arial"/>
        </w:rPr>
        <w:t>чевский,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Костамаров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Платонов,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Дьяконов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Сергеевич,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Греков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Флоря…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Написано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г</w:t>
      </w:r>
      <w:r w:rsidRPr="00E14538">
        <w:rPr>
          <w:rFonts w:ascii="Arial" w:hAnsi="Arial" w:cs="Arial"/>
        </w:rPr>
        <w:t>ромное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количество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книг.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детально,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шаг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шагом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прослежены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этапы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закабал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глубины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пеленой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страшной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глыбой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вста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прошлого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мистерия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установлении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крепостничества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вечным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проклятием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Эта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статья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есть </w:t>
      </w:r>
      <w:r w:rsidRPr="00E14538">
        <w:rPr>
          <w:rFonts w:ascii="Arial" w:hAnsi="Arial" w:cs="Arial"/>
        </w:rPr>
        <w:t>научн</w:t>
      </w:r>
      <w:r>
        <w:rPr>
          <w:rFonts w:ascii="Arial" w:hAnsi="Arial" w:cs="Arial"/>
        </w:rPr>
        <w:t xml:space="preserve">ое </w:t>
      </w:r>
      <w:r w:rsidRPr="00E14538">
        <w:rPr>
          <w:rFonts w:ascii="Arial" w:hAnsi="Arial" w:cs="Arial"/>
        </w:rPr>
        <w:t>исследование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претендует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освещения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вполне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допускаю,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найдутся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достаточно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справедливые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чания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ошибках,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упрощении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однобокости.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прочитанного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матери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сложилась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следующая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картина…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ЗАМЕТКА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здесь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подробно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описывать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положение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Киевской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Вещего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Олега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Владимира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Солнышко.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период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разложения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щинного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строя,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феодальные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отношения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начинали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складываться,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взаимоотношения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ников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своеобразными,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Игорь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взимать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древлян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неистребимая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ность!),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попросту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сожжены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христианнейшей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княгиней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святой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Ольгой.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Нравы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незамысловаты,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всерь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анализировать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тонкости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взаимоотношений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дружиной,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«налогооблагаемой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базой»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ресно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непродуктивно.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способ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описания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тогдашних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отношений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заключ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использовании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следу</w:t>
      </w:r>
      <w:r w:rsidRPr="00E14538">
        <w:rPr>
          <w:rFonts w:ascii="Arial" w:hAnsi="Arial" w:cs="Arial"/>
        </w:rPr>
        <w:t>ю</w:t>
      </w:r>
      <w:r w:rsidRPr="00E14538">
        <w:rPr>
          <w:rFonts w:ascii="Arial" w:hAnsi="Arial" w:cs="Arial"/>
        </w:rPr>
        <w:t>щих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терминов: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«авторитет»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банды;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«братва»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помощники,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руководители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подразделений;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«пехота»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дружинники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личные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князя;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«блатные»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дружина;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«лар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чники»,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«кооператоры»,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«коммерсы»,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«фраера»,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«мужики»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посадские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(купцы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ремесленники),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крестьяне;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«наезд»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предложение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охранных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услуг;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«честная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доля»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охраняемые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охрану;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«общак»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княжеская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казна;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«стрелка»,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«разборка»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молодцев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облагаемые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территории;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«спортсмены»,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«беспредельщики»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викинги,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варяги;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«законники»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хазары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далее.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Впрочем,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сравнение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тогдашних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тогдашних)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правителей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банд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тами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банальность.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территории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вплоть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мый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удельный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период),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население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части: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бандиты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(князь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дружина,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пр.,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«блатные»)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христиане,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(посадах),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сельских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волостях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устроены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общины,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наход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личной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зависимости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какой-либо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волости,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считал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считал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колич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назначал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(тягло).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прих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дили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уходили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ведома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разрешения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принимал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отпускал,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облагал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тягло.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шло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чередом,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обнаруживал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убыль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прибыль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янских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волости.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снова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переписывались,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соотве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ственно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уменьшалась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увеличивалась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сумма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платежа.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Всякий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безразлично,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уйд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соседу.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Прямого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ущерба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Искл</w:t>
      </w:r>
      <w:r w:rsidRPr="00E14538">
        <w:rPr>
          <w:rFonts w:ascii="Arial" w:hAnsi="Arial" w:cs="Arial"/>
        </w:rPr>
        <w:t>ю</w:t>
      </w:r>
      <w:r w:rsidRPr="00E14538">
        <w:rPr>
          <w:rFonts w:ascii="Arial" w:hAnsi="Arial" w:cs="Arial"/>
        </w:rPr>
        <w:t>чение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составляли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обладавшие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каким-либо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специальным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талантом,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например,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архитекторы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художники.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Уходу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пахану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препятствовал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выкалывал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глаза,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сажал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тюрьму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убивал…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словом,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отстаивал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интересы.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основной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массе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хлебопашец,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девший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чужой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договору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землевладельцем.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выражалась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покинуть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участок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перейти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землевладельца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гому.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ЗАМЕТКА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Нужно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заметить,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начиная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IX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территории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равнины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происходил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процесс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заселения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славянскими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славяно-угорскими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племенами.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двух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центров: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берегов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Днепра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окрестностей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озера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Ильмень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массы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восток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юго-восток,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оседая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верховьям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Волги.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Постепенно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центр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венности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переместился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Киева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сначала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Владимир,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Москву.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Тогдашняя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агрокультура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низком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уровне,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быстро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щались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вынуждены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переходить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распахивать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сплошной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тайгой: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хвойной,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лиственной.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южн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берега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верховьев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постепенно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начинались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степи.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кочевники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половцы,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печенеги,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хазары.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монголы.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вырубали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леса,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сжигали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подлесок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ковыряли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деревянной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сохой.</w:t>
      </w:r>
      <w:r w:rsidRPr="00E14538">
        <w:rPr>
          <w:rFonts w:ascii="Arial" w:hAnsi="Arial" w:cs="Arial"/>
          <w:position w:val="6"/>
        </w:rPr>
        <w:footnoteReference w:id="1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жаи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«сам-три»,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собирали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посеяли.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Земледелием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невозможно,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значительное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внимание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удел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охоте,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собирательству,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скотоводству.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проиллюстрировать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уровень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развития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хлебопашества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привести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следующий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пример.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половине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(более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данных,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похоже,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очевидно,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раньше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лучше)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70</w:t>
      </w:r>
      <w:r>
        <w:rPr>
          <w:rFonts w:ascii="Arial" w:hAnsi="Arial" w:cs="Arial"/>
        </w:rPr>
        <w:t xml:space="preserve">%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Кири</w:t>
      </w:r>
      <w:r w:rsidRPr="00E14538">
        <w:rPr>
          <w:rFonts w:ascii="Arial" w:hAnsi="Arial" w:cs="Arial"/>
        </w:rPr>
        <w:t>л</w:t>
      </w:r>
      <w:r w:rsidRPr="00E14538">
        <w:rPr>
          <w:rFonts w:ascii="Arial" w:hAnsi="Arial" w:cs="Arial"/>
        </w:rPr>
        <w:t>ло-Белозерского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монастыря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стабильно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посева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зиму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съед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Резкое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снижение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плодородия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земель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буквально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течение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двух-тр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рубки,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подсечно-огневое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земледелие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пресловутой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бороной-суковаткой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сохой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мулировали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оседлого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существования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вынуждены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постоянно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нах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диться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движении,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перемещаясь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вырубая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новые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пашню.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заселение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равнины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вплоть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середины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концу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начинает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иссякать.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Создание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мощного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княжества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товского,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впоследствии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Речи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Посполитой,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положило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конец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миграции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берегов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Днепра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ослабел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собой: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людоедская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практика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ковских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геноцид,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устроенный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сначала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Иваном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III,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Грозным,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Новгорода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демографической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катастр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фой.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юго-восточные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степи,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занятые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татарами,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чревато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лучшем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случае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худшем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гибелью.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Таким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территории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сложилось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подобие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демографического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новесия.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равновесие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неустойчивым,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считают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период,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половины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царствования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Ивана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серед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царствования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Ивана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IV,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«золотым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веком».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дарство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сильнее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соседей,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успешные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войны;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развития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торговли,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богатело,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будущее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безоблачным.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объявлено,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Третий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Рим,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четв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ртому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бывать!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ЗАМЕТКА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Успешные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торговля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позволили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случае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торговлей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прежде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взимания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таможенных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пошлин),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служилым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накопить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значительные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средства.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Вотчинные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землевладельцы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надел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службу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служилые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заинтересованы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задержать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поскольку</w:t>
      </w:r>
      <w:r>
        <w:rPr>
          <w:rFonts w:ascii="Arial" w:hAnsi="Arial" w:cs="Arial"/>
        </w:rPr>
        <w:t xml:space="preserve"> те </w:t>
      </w:r>
      <w:r w:rsidRPr="00E14538">
        <w:rPr>
          <w:rFonts w:ascii="Arial" w:hAnsi="Arial" w:cs="Arial"/>
        </w:rPr>
        <w:t>натурально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кормил</w:t>
      </w:r>
      <w:r>
        <w:rPr>
          <w:rFonts w:ascii="Arial" w:hAnsi="Arial" w:cs="Arial"/>
        </w:rPr>
        <w:t xml:space="preserve">и </w:t>
      </w:r>
      <w:r w:rsidRPr="00E14538">
        <w:rPr>
          <w:rFonts w:ascii="Arial" w:hAnsi="Arial" w:cs="Arial"/>
        </w:rPr>
        <w:t>землевладельца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челядь,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моменты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трудностей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рекрутиров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ись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ополчение.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очевидно,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количества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чительной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степени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(помимо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трофеев)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зависело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благосостояние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землевл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дельца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статус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иерархии.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Аналогично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мотивирован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крупных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землевладельцев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монастыри,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накопили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значительные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средства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церковной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десят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ны.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заметить,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служилое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разбогатели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московиты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татарам,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начиная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века,</w:t>
      </w:r>
      <w:r w:rsidRPr="00E14538">
        <w:rPr>
          <w:rFonts w:ascii="Arial" w:hAnsi="Arial" w:cs="Arial"/>
          <w:position w:val="6"/>
        </w:rPr>
        <w:footnoteReference w:id="2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монастыри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богатели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поскольку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освобождены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хану.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Важно,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монастыри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сосредоточения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искусных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мастеров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иконописи,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архитект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ювелиров,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переписчиков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грамотных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важный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источник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доходов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монастырской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казны.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складывается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впечатление,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период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доходы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Российского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дарства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целом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правящего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класса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вообще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степени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зависели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землед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невозможно,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поэтому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основной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доход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приносили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граб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окрестных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торговля,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например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мехами.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иначе,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землевладельцев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появились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средства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удержать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раньше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альтернативы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выжить,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переходить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земли,</w:t>
      </w:r>
      <w:r w:rsidRPr="00E14538">
        <w:rPr>
          <w:rFonts w:ascii="Arial" w:hAnsi="Arial" w:cs="Arial"/>
          <w:position w:val="6"/>
        </w:rPr>
        <w:footnoteReference w:id="3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остаться,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ссуду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Поначалу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ссуду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покупки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посевного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материала.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поскольку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воспрои</w:t>
      </w:r>
      <w:r w:rsidRPr="00E14538">
        <w:rPr>
          <w:rFonts w:ascii="Arial" w:hAnsi="Arial" w:cs="Arial"/>
        </w:rPr>
        <w:t>з</w:t>
      </w:r>
      <w:r w:rsidRPr="00E14538">
        <w:rPr>
          <w:rFonts w:ascii="Arial" w:hAnsi="Arial" w:cs="Arial"/>
        </w:rPr>
        <w:t>водство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простым,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следующий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ссуду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вернуть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предыдущую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купить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семян,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опять…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вить,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лендлорды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проценты,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очевидно,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процесс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банальной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прогрессией,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превращала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вечного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должника.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однажды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чать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кредитоваться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барина.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Такая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система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привязывания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землевладельцу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«к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бала»,</w:t>
      </w:r>
      <w:r w:rsidRPr="00E14538">
        <w:rPr>
          <w:rFonts w:ascii="Arial" w:hAnsi="Arial" w:cs="Arial"/>
          <w:position w:val="6"/>
        </w:rPr>
        <w:footnoteReference w:id="4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договоры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ссудах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«кабальными».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скором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отработать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проценты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добровольно-принудительно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(долг-то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долг!)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сначала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включая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дившихся…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удержаться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сарказма: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горе-патриоты,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восхищающиеся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сла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российскими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порядками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трепещущие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величием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одновр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менно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«немножечко»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антисемит</w:t>
      </w:r>
      <w:r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антисемитизм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основан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возм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щении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закабаления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евреями-кабатчиками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арендаторами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мужика.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чется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спросить: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«великая»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аристократия,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масштабах,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сравнению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еврейские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упражнения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кажутся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банал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«фарцовкой»?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Неудивительно,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конкуренции,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помещики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противниками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проникновения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евреев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идеологами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«черты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оседлости».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По-видимому,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действовали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принципу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Остапа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Бендера: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мов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хамы».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(сам!),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подтверждая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обязательства,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письме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клятву,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ввиду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окончательной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невозможности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вернуть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согласен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«…всякую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(хозяин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долга)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изоброчит…»,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соглашался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«…где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долга)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прикажет,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вотчине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поместье,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изволит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поселить…»,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наконец,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страшное: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«…вольно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моему,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заложить…».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урожайность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быстрее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проходило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закабаление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конечном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итоге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процесс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тотальный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характер.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Ссуды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яне.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Например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103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договоров,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записанных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новгородских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книгах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86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заключены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получением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ссуды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хозяев</w:t>
      </w:r>
      <w:r>
        <w:rPr>
          <w:rFonts w:ascii="Arial" w:hAnsi="Arial" w:cs="Arial"/>
        </w:rPr>
        <w:t>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ЗАМЕТКА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смирился,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согласился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положением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вечного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должника.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продолжил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традицию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сил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имущество,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инвентарь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!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раньше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уйти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беглец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скивают,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находят,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наказывают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далее.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разработана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система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фов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помещиков,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ключили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договор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«неправильно»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прежнего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на.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документ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1580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Писцовая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книга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тверских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владений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Симеона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Бек-булатовича.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2217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вотчины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Симеона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ушло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305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(14</w:t>
      </w:r>
      <w:r>
        <w:rPr>
          <w:rFonts w:ascii="Arial" w:hAnsi="Arial" w:cs="Arial"/>
        </w:rPr>
        <w:t>%</w:t>
      </w:r>
      <w:r w:rsidRPr="00E14538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ушедших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53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(17</w:t>
      </w:r>
      <w:r>
        <w:rPr>
          <w:rFonts w:ascii="Arial" w:hAnsi="Arial" w:cs="Arial"/>
        </w:rPr>
        <w:t>%</w:t>
      </w:r>
      <w:r w:rsidRPr="00E1453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рассчитаться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«выйти»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самостоятельно.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188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(62</w:t>
      </w:r>
      <w:r>
        <w:rPr>
          <w:rFonts w:ascii="Arial" w:hAnsi="Arial" w:cs="Arial"/>
        </w:rPr>
        <w:t>%</w:t>
      </w:r>
      <w:r w:rsidRPr="00E1453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конно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«вывезены»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владельцами.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65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(21</w:t>
      </w:r>
      <w:r>
        <w:rPr>
          <w:rFonts w:ascii="Arial" w:hAnsi="Arial" w:cs="Arial"/>
        </w:rPr>
        <w:t>%</w:t>
      </w:r>
      <w:r w:rsidRPr="00E1453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«правильного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за»,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«выбежали».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требовать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но.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требовать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розыска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возврата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Сначала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помогать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помещику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розыске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должников.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вскоре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обнаружила,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беднеет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нормально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«налог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кровью»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государевом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войске.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нужны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обмундирование,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доспехи,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оружие,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рох,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продовольствие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фураж.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купить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деньги.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наделил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деньгам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взяться,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обанкр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тился,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значительную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денег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ссудил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вернув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денег,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разбежались?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Государство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применять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законодательного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реагирования: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во-первых,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разыскивать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заявлениям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помещиков;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во-вторых,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постепенно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(урочные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лета)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поиск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увеличился.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поимку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беглецов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ограничен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указом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ноября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1597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убежал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раньше,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разыскивались,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челобитные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сыске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нимались.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Далее,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указом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марта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1607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урочные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увеличились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20,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Соборным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уложением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1649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вовсе.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скивался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срока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давности.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шистский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преступник.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Параллельно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затруднялся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«правильный»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выход.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Сначала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выход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регламентирован: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захотел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Иван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Судебником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1497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устан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обязательный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общегосударственный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выхода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неделю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Юрьева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(26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ноября)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неделю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определ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логика: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уходил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сбора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жая,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окончании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ежегодного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сельскохозяйственного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цикла.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Затем,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1550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Судебник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Ивана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Грозного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дополнительно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обязал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зас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уходом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озимь.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Первый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выход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Юрьев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запрещ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несколько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(заповедные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лета)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переписи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1581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запрет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касался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скольких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районов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Окончательно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Юрьев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1597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установлены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урочные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произошло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слабовольного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слабоумного?)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дора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Иоанновича.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Борис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Годунов.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убеждены,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выхода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установление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государственной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темы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сыска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царствование,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должил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закабаления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дальше.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литературе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встретить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рассуждения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образова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либерал.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Дескать,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побудь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правлением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подольше,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европейский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развития…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товарищи,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ерунда!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любители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конкретных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цифр,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персоналий,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сказать: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1597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прошла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возврата.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нельзя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остановить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превращения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нане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несколько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штрихов,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сделаны.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Окончательная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поставлена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1649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году.</w:t>
      </w:r>
      <w:r w:rsidRPr="00E14538">
        <w:rPr>
          <w:rFonts w:ascii="Arial" w:hAnsi="Arial" w:cs="Arial"/>
          <w:position w:val="6"/>
        </w:rPr>
        <w:footnoteReference w:id="5"/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Итак,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выражаться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И.В.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«год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перелома»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1597-й,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вино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ник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торжества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Годунов.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Пушкина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постоянно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сокрушается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любви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урожайные,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особых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хлеб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запасов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разда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любит</w:t>
      </w:r>
      <w:r>
        <w:rPr>
          <w:rFonts w:ascii="Arial" w:hAnsi="Arial" w:cs="Arial"/>
        </w:rPr>
        <w:t xml:space="preserve">!..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фарисе</w:t>
      </w:r>
      <w:r w:rsidRPr="00E14538">
        <w:rPr>
          <w:rFonts w:ascii="Arial" w:hAnsi="Arial" w:cs="Arial"/>
        </w:rPr>
        <w:t>й</w:t>
      </w:r>
      <w:r w:rsidRPr="00E14538">
        <w:rPr>
          <w:rFonts w:ascii="Arial" w:hAnsi="Arial" w:cs="Arial"/>
        </w:rPr>
        <w:t>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крокодиловы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Прекрасно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причины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нелюбви.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последу</w:t>
      </w:r>
      <w:r w:rsidRPr="00E14538">
        <w:rPr>
          <w:rFonts w:ascii="Arial" w:hAnsi="Arial" w:cs="Arial"/>
        </w:rPr>
        <w:t>ю</w:t>
      </w:r>
      <w:r w:rsidRPr="00E14538">
        <w:rPr>
          <w:rFonts w:ascii="Arial" w:hAnsi="Arial" w:cs="Arial"/>
        </w:rPr>
        <w:t>щая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Смута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казачьих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восстаний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Годунова.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Помните,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отвечает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юродивый: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«Нельзя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молиться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царя</w:t>
      </w:r>
      <w:r>
        <w:rPr>
          <w:rFonts w:ascii="Arial" w:hAnsi="Arial" w:cs="Arial"/>
        </w:rPr>
        <w:t>-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рода.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Богородица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велит»?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сказано.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ЗАМЕТКА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побежал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пределы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Иван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Грозный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присоединил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Казанское,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Астраханское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Сибирское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ха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освободив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татарского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владычества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среднее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течение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зовья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Яика.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Контроль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территориями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отсутс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вовал,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устремились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Нельзя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сказать,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Здесь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издавна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ватаги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лихих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казаков-разбойников.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подчин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лись,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дорожили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охотой,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рыболовством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грабежом.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Обычное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Историки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дискутируют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возникновении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казачества.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XIV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очевидно: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значимая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военном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отношении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порожские,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донские,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волжские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уральские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появились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половине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численность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резко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Речи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Посполитой.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принцип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невыдачи</w:t>
      </w:r>
      <w:r w:rsidRPr="00E14538">
        <w:rPr>
          <w:rFonts w:ascii="Arial" w:hAnsi="Arial" w:cs="Arial"/>
          <w:position w:val="6"/>
        </w:rPr>
        <w:footnoteReference w:id="6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устраивал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цов,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отягч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невозвратным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казацкой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среде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сформир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полумифические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происхождении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скифов,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сарматов,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ловцев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например,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черкесов.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сомнений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холопы.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Представление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происхождении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яркой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форме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описал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поэтической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«Повести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Азовском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сидении»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казацкий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есаул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Федор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шин,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бывший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упоминавшегося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здесь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Н.И.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Одоевского.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Пусть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удивляет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обстоятельство,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вещь)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грамотен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настольно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военное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казачестве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есаулом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(полковником).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обрабатывали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ярскую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пашню,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верхний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социальной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группы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несвободные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слуги,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сопровожда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шие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господина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помогавшие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управлении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хозяйством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выполнении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адм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нистративных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обязанностей.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зачастую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происходили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оказа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шихся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кабале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боярских.</w:t>
      </w:r>
      <w:r w:rsidRPr="00E14538">
        <w:rPr>
          <w:rFonts w:ascii="Arial" w:hAnsi="Arial" w:cs="Arial"/>
          <w:position w:val="6"/>
        </w:rPr>
        <w:footnoteReference w:id="7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Среди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попавших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«меч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носцы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оружии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бранех».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«играл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конях»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дел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никаким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«ремеством»,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оставалось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выхода,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уйти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казаки».</w:t>
      </w:r>
      <w:r>
        <w:rPr>
          <w:rFonts w:ascii="Arial" w:hAnsi="Arial" w:cs="Arial"/>
        </w:rPr>
        <w:t xml:space="preserve"> 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лихой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есаул,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«Отбегохом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вечныя,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даревых».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Такое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представление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происхождении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сформировалось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благодаря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постоянному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притоку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социальные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хи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смотрели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данных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спасшихся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наказания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преступников.</w:t>
      </w:r>
      <w:r w:rsidRPr="00E14538">
        <w:rPr>
          <w:rFonts w:ascii="Arial" w:hAnsi="Arial" w:cs="Arial"/>
          <w:position w:val="6"/>
        </w:rPr>
        <w:footnoteReference w:id="8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признавая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военную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мощь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казачества,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польский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постоянно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заигрыв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ли: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присылали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подарки,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знам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выступить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врага,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предлагали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кач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единственного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покровителя,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казацкой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прекрасно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истинном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положении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вещей.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Порошин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горечью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писал: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«Ведаем,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дарстве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надобны…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почитают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смердящего».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Московия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спокойно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смотреть,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носом,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плодородных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черн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з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мах</w:t>
      </w:r>
      <w:r w:rsidRPr="00E14538">
        <w:rPr>
          <w:rFonts w:ascii="Arial" w:hAnsi="Arial" w:cs="Arial"/>
          <w:position w:val="6"/>
        </w:rPr>
        <w:footnoteReference w:id="9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формируется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абсолютно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контролируемое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полугосударственное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вание,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губка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впитывает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посадских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бегущих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порядков.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оставлять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нельзя.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население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снимется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убежит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хозяев.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забыли,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чрезвычайно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подвижный,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гкий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подъ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рыба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ищет,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глубже,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лучше,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провались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пропадом,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войском,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обманом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подсунул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помещик.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привык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«крепости»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двигаться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поисках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лучшей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Победив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татар,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нарушило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хрупкое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демографическое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равновесие,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ломанулся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образова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шуюся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брешь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степь,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заки.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Началось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наступление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казачество.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предприняты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беспрецедентные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ограничению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притока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казачьи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гионы.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очередь,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пытались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обложить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обязать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приказом.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казацкие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служилым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людям.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действительно,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земель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давал,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подч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няются.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выборы,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круг,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атаманы.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новгородские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порядки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завели,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утопили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крови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Новгородскую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язык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вечевого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колокола,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кие-то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демократию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носом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Москвы?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Наверное,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настоящих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«па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риотов»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«демократия»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ругательное.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Результатом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противостояния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бунты,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казацкие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наб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ги,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лжецари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«польская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интервенция».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период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получил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название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«Смутное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время».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огромная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многолетняя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казацкая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стьянская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ослабила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исчезло.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секретный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посланник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польского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момент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попросту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шпион)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Госевский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описывает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разговор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великолуцких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воевод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1609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«Наши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господами,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избивают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убивают,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имущество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добычу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берут.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Здесь,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Луках,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воеводу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посадили,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лучших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повешали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погубили,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владеют…»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Так-то.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исторической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литературе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дореволюционных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период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польским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нашествием.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Нашес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вие-то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конечно,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нашествие.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польское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ли?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Известна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численность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войска,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стояло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Тушине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Лжедмитрия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II.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Здесь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поленюсь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скрупул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точным.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«Регистр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войска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польского,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Москвой».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регистр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хранится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библиотеке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Ягеллонов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Кракове.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пись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102,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316.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Итак,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численностью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воинов,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подавляющей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конных.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Войско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поляки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польским.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317,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писано,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воинов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командованием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Александра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Лисовского,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командованием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Казачьего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приказа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Ивана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Заруцкого.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поляков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век.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поляками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просто.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Кроме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поляков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литовцев,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границах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Речи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сполитой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проживали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немалом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количестве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современных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украинцев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лорусов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«русский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терминологии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языке,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совпадавшем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тогдашним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языком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жителей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православными.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польско-литовских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гетманов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Сапега,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1611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рыцарстве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дворянстве)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половины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Н-да…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«польское»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шествие.</w:t>
      </w:r>
      <w:r w:rsidRPr="00E14538">
        <w:rPr>
          <w:rFonts w:ascii="Arial" w:hAnsi="Arial" w:cs="Arial"/>
          <w:position w:val="6"/>
        </w:rPr>
        <w:footnoteReference w:id="10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возьму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празднуем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ноября?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Похоже,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спасение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монархии.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Хреновина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какая-то.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восстановим,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любим,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ходим?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идеализации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казацких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бунтов.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чудовищные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жестокости,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неорганизованные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выступления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полудиких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«бессмысленные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пощадные».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сильнее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образованных,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ал</w:t>
      </w:r>
      <w:r w:rsidRPr="00E14538">
        <w:rPr>
          <w:rFonts w:ascii="Arial" w:hAnsi="Arial" w:cs="Arial"/>
        </w:rPr>
        <w:t>ч</w:t>
      </w:r>
      <w:r w:rsidRPr="00E14538">
        <w:rPr>
          <w:rFonts w:ascii="Arial" w:hAnsi="Arial" w:cs="Arial"/>
        </w:rPr>
        <w:t>ностью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довели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состояния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взбесившихся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зверей.</w:t>
      </w:r>
    </w:p>
    <w:p w:rsidR="00A66EC6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Крестьянские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казацкие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бунты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долго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сотрясали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кончались.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находились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омерз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тельной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непотребстве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предпочитали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вольницу.</w:t>
      </w:r>
      <w:r w:rsidRPr="00E14538">
        <w:rPr>
          <w:rFonts w:ascii="Arial" w:hAnsi="Arial" w:cs="Arial"/>
          <w:position w:val="6"/>
        </w:rPr>
        <w:footnoteReference w:id="11"/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сопротивление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постепенно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слабело.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чли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мало-помалу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договориться,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претендовали,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бодив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обмен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воинскую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службу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приравняв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нам).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территории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коренной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меньше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пыталось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вырваться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Родившиеся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несвободными,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медленно,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незаметно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превратился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мещичье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имущество.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шкаф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собака.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ЗАМЕТКА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6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Справедливости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заметить,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существовало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гда.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Князья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настоящих,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«переделанных»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бодных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описано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учебниках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Древнего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Древнем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Египте,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Греции,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Риме.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«холопы»,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«смерды»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«робы».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мужчин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употре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лялся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термин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«холоп»,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женщин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«раба».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издревле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новлено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появления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описанного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«искусственного»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историография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стыдливо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пытаясь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найти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микроскопические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различия.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Холопство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создавалось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различными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способами.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Назов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главнейшие.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Во-первых,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основной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поставщик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неприятели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становились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вещью,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принадлежащей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пленил.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Во-вторых,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добровольная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родителей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продажа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во.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В-третьих,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тогдашним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преступления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наказывались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обращен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В-четв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ртых,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рождением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В-пятых,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несостоятельностью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вине.</w:t>
      </w:r>
      <w:r w:rsidRPr="00E14538">
        <w:rPr>
          <w:rFonts w:ascii="Arial" w:hAnsi="Arial" w:cs="Arial"/>
          <w:position w:val="6"/>
        </w:rPr>
        <w:footnoteReference w:id="12"/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В-шестых,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добровольным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вступлением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личное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дворовое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услуж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лицу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договора,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обеспечивающего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В-седьмых,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женитьбой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замужестве)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договора.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Полный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зависел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владелец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лопа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наследников,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передавал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зависимость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детям.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наследственно,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потомственна.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Сущ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ственной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юридической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отличавшей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симости,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непрекращаемость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холопа: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выйти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желанию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государя.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сущес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вовало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несколько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важных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различий.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следующие: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существ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отдельное,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принадлежащее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имущество,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отнято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произвольно,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жаловаться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господина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вообще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отста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Помимо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субъектом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окончании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Смутного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воцарением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династии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Романовых,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государстве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державники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поставил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краха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шибко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вольнолюбивые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происше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событиях,</w:t>
      </w:r>
      <w:r w:rsidRPr="00E14538">
        <w:rPr>
          <w:rFonts w:ascii="Arial" w:hAnsi="Arial" w:cs="Arial"/>
          <w:position w:val="6"/>
        </w:rPr>
        <w:footnoteReference w:id="13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решили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традиционным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российским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способом: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нравится,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шкуру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м!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Короче,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многочисленным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просьбам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трудящихся»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Соборном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уложении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1649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устанавливалась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наследственная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зависимость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помещика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поряжаться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имуществом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Помимо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уменьш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вероятности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попадания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«благородного»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звания,</w:t>
      </w:r>
      <w:r w:rsidRPr="00E14538">
        <w:rPr>
          <w:rFonts w:ascii="Arial" w:hAnsi="Arial" w:cs="Arial"/>
          <w:position w:val="6"/>
        </w:rPr>
        <w:footnoteReference w:id="14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несостоятельного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землевл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дельца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погашались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имущества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нец,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самостоятельно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отстаивать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ресы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Хозяину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приятное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исполнения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приговора.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целей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барском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является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тюрьма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кандалы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колодки,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батоги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кнут,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отмериваемые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«нещадно»,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являются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типично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пытки: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подвешивание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связанные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бить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кнутом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поджаривание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Соборное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уложение,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«приказывает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накрепко»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подину,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изувечил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голодом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уморил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подвластного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ка»,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скромных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размерах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обесп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чивает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личность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крепостного.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Наступивший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гуманным,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конце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дыбу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отменили.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цивилизованный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XIX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кнут,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заменив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«детским»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наказ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розгами.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сохранилась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освобождения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1844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запрещено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наказывать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«тр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хмерной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плетью».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обычной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пожалу</w:t>
      </w:r>
      <w:r w:rsidRPr="00E14538">
        <w:rPr>
          <w:rFonts w:ascii="Arial" w:hAnsi="Arial" w:cs="Arial"/>
        </w:rPr>
        <w:t>й</w:t>
      </w:r>
      <w:r w:rsidRPr="00E14538">
        <w:rPr>
          <w:rFonts w:ascii="Arial" w:hAnsi="Arial" w:cs="Arial"/>
        </w:rPr>
        <w:t>ста!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разницу,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привести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следующую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выдержку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регламе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удар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приравнивался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ударам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розгами.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Сторонники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отсутствии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говорят,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отличался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субъектом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налогообложения.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положение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хуже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рабского!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сомнительное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преим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щество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отнято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Указанным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Соборным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уложением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обязали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ществлять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полицейский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надзор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собирать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вносить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отвечать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выполнение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повинностей.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землевладельцы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полицейско-фискальной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агентурой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конкурента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вратились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мытаря.</w:t>
      </w:r>
    </w:p>
    <w:p w:rsidR="00A66EC6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Построение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российского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завершено.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холопами.</w:t>
      </w:r>
      <w:r>
        <w:rPr>
          <w:rFonts w:ascii="Arial" w:hAnsi="Arial" w:cs="Arial"/>
        </w:rPr>
        <w:t xml:space="preserve"> </w:t>
      </w:r>
    </w:p>
    <w:p w:rsidR="00A66EC6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Поздравим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господа: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середине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большинство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населения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огро</w:t>
      </w:r>
      <w:r w:rsidRPr="00E14538">
        <w:rPr>
          <w:rFonts w:ascii="Arial" w:hAnsi="Arial" w:cs="Arial"/>
        </w:rPr>
        <w:t>м</w:t>
      </w:r>
      <w:r w:rsidRPr="00E14538">
        <w:rPr>
          <w:rFonts w:ascii="Arial" w:hAnsi="Arial" w:cs="Arial"/>
        </w:rPr>
        <w:t>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востоке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ло!)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беспрецедентно!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завезенные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плантациях,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соотечес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венники,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языка,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плечом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плечу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создававшие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сударство,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рабочим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скотом.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женными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париями,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столетие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хозяева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брезгливости,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чувствуя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людьми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совершенно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породы,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переходить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французский.</w:t>
      </w:r>
    </w:p>
    <w:p w:rsidR="00A66EC6" w:rsidRPr="0097373B" w:rsidRDefault="00A66EC6" w:rsidP="0097373B">
      <w:pPr>
        <w:spacing w:line="288" w:lineRule="auto"/>
        <w:ind w:firstLine="454"/>
        <w:rPr>
          <w:rFonts w:ascii="Arial" w:hAnsi="Arial" w:cs="Arial"/>
          <w:b/>
        </w:rPr>
      </w:pPr>
      <w:r>
        <w:br w:type="page"/>
      </w:r>
      <w:r w:rsidRPr="0097373B">
        <w:rPr>
          <w:rFonts w:ascii="Arial" w:hAnsi="Arial" w:cs="Arial"/>
          <w:b/>
        </w:rPr>
        <w:t>ЗАМЕТКА 7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российской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исторической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науке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огромное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внимание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уделяется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различиям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вотчинным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поместным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землевладениями,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государственными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нами,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сидящими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принадлежащей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непосредственно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тальными.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тонкостей</w:t>
      </w:r>
      <w:r>
        <w:rPr>
          <w:rFonts w:ascii="Arial" w:hAnsi="Arial" w:cs="Arial"/>
        </w:rPr>
        <w:t xml:space="preserve"> и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особом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положении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монастырских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>..</w:t>
      </w:r>
      <w:r w:rsidRPr="00E1453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пытался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браться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хитросплетениях.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скажу: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ерунда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это!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сующей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зрения,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технологии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порабощ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различий.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Также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внимания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уделяется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фискальной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возникновения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помещики,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вотчинники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монастыри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рамках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гражда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оборота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постепенно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загрузили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невозвратным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целенаправленная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государственная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политика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закрепления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убежал,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исправно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казну.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кажется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сомнительным.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напомню,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столетия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эффекти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сельского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хозяйства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настольно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низкой,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изводил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прибавочного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продукта.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Деревня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впроголодь,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драной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овцы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нельзя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клока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шерсти.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Заперев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Нечерноземье,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вынужденно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податному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казачеству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плодородные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лихо,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тихо),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рекла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поиск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источников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доходов.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вамого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тягла,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минимальным.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поэтому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«нововведения»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1649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челобитным,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инициативе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ситуация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меняется.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проводит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реформу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чинает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рекрутский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набор.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Петра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состо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«служилых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отечеству»: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тили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службу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«служилых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прибору»: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стрельцов,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деньг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Петру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показалось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денег</w:t>
      </w:r>
      <w:r>
        <w:rPr>
          <w:rFonts w:ascii="Arial" w:hAnsi="Arial" w:cs="Arial"/>
        </w:rPr>
        <w:t xml:space="preserve"> на </w:t>
      </w:r>
      <w:r w:rsidRPr="00E14538">
        <w:rPr>
          <w:rFonts w:ascii="Arial" w:hAnsi="Arial" w:cs="Arial"/>
        </w:rPr>
        <w:t>большую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мию,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решил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создать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называемую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регулярную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служат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платно,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силком.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сейчас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стыдливо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«священным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 w:rsidRPr="00E14538">
        <w:rPr>
          <w:rFonts w:ascii="Arial" w:hAnsi="Arial" w:cs="Arial"/>
        </w:rPr>
        <w:t>л</w:t>
      </w:r>
      <w:r w:rsidRPr="00E14538">
        <w:rPr>
          <w:rFonts w:ascii="Arial" w:hAnsi="Arial" w:cs="Arial"/>
        </w:rPr>
        <w:t>гом».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Начался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набор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рекрутов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посадских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забривали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навсегда.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Редко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инвалид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возвращался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обратно.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погибал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стройках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сумасшедшего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жект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болезней,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несчастного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пьян</w:t>
      </w:r>
      <w:r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зачастую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ны-солдатки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детьми,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оторвали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офицеры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солдатики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вечность</w:t>
      </w:r>
      <w:r>
        <w:rPr>
          <w:rFonts w:ascii="Arial" w:hAnsi="Arial" w:cs="Arial"/>
        </w:rPr>
        <w:t xml:space="preserve">. </w:t>
      </w:r>
      <w:r w:rsidRPr="00E14538">
        <w:rPr>
          <w:rFonts w:ascii="Arial" w:hAnsi="Arial" w:cs="Arial"/>
        </w:rPr>
        <w:t>Отчий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милые,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родные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сердцу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</w:t>
      </w:r>
      <w:r w:rsidRPr="00E14538">
        <w:rPr>
          <w:rFonts w:ascii="Arial" w:hAnsi="Arial" w:cs="Arial"/>
        </w:rPr>
        <w:t>ю</w:t>
      </w:r>
      <w:r w:rsidRPr="00E14538">
        <w:rPr>
          <w:rFonts w:ascii="Arial" w:hAnsi="Arial" w:cs="Arial"/>
        </w:rPr>
        <w:t>ди…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православную…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орлы!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Чудо-богатыри!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Ал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пам,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Дунаю…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Аустерлицы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разные…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понесло?</w:t>
      </w:r>
    </w:p>
    <w:p w:rsidR="00A66EC6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хочу,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тектоническое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изменение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взаимоотношений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податным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населением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момента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примерно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следующее: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охраняю,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логика.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воевать.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плательщик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посадский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спокойно.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 w:rsidRPr="00E14538">
        <w:rPr>
          <w:rFonts w:ascii="Arial" w:hAnsi="Arial" w:cs="Arial"/>
        </w:rPr>
        <w:t>й</w:t>
      </w:r>
      <w:r w:rsidRPr="00E14538">
        <w:rPr>
          <w:rFonts w:ascii="Arial" w:hAnsi="Arial" w:cs="Arial"/>
        </w:rPr>
        <w:t>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касалось.</w:t>
      </w:r>
      <w:r w:rsidRPr="00E14538">
        <w:rPr>
          <w:rFonts w:ascii="Arial" w:hAnsi="Arial" w:cs="Arial"/>
          <w:position w:val="6"/>
        </w:rPr>
        <w:footnoteReference w:id="15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проигр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выиграет.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разница?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мазаны,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 w:rsidRPr="00E14538">
        <w:rPr>
          <w:rFonts w:ascii="Arial" w:hAnsi="Arial" w:cs="Arial"/>
        </w:rPr>
        <w:t>ж</w:t>
      </w:r>
      <w:r w:rsidRPr="00E14538">
        <w:rPr>
          <w:rFonts w:ascii="Arial" w:hAnsi="Arial" w:cs="Arial"/>
        </w:rPr>
        <w:t>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шься.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иначе.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говорило,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рошо,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сыновей.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воспринял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плохо.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воспринял.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бунты.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придумать.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прежней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терминологии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фортель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описать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невозможно.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Действительно,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платно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спрашивается,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одар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справляются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военными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задачами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государства?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появилась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фантастическая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конструкция,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вызывает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изумление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бесстыдством.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гражданские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бессловесные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пытать,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продавать,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насиловать,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равноправные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граждане,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мечтающие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любимую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отчизну,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славу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величие.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подсовывать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подмену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«Родина»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объявили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синонимом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«государство».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Непатриотичный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призыва.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Ежегодный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рекрутский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набор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превр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тился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нескончаемую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душераздирающую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трагедию.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Новобранцы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бежали,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ловили,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офицеров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убивали…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Короче,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кошмар.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кровно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заинтересова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«крепко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прикреплены»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владельцу,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гали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туда-сюда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вообще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сидели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смирно.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Иначе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невозможно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сформировать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мию.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Наконец-то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землевладельцев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совпали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полностью,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ственный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аппарат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мощью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навалился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окончательному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порабощ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нию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система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полицейского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сыска,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фискальные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органы,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жанда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мерия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прокуратура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задачу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поиск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возврат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прежнее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наиболее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упорных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баламутили)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каторгу,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бирь,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острог.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Реформатор,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полководец,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инженер,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работник-плотник…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Типа,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государстве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деятель,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европеец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троне…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решил,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Антихрист.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переставал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иначе.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рассудите,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наконец,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финиш: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Петре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обязаны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пожизненно,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требования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мягче.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облегчение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Иоанновной,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установившей,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-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45-летнего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возраста,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оставлять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службу;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дворянину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каждого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семейства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дозволялось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являться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службу,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заниматься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хозяйством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имении.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февраля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1762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освободил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обязательной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службы.</w:t>
      </w:r>
      <w:r w:rsidRPr="00E14538">
        <w:rPr>
          <w:rFonts w:ascii="Arial" w:hAnsi="Arial" w:cs="Arial"/>
          <w:position w:val="6"/>
        </w:rPr>
        <w:footnoteReference w:id="16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Екатерина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подтвердила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«Ж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лованной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грамотой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дворянству»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1785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Ура!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статской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линии.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служба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добровольное.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налогов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по-прежнему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платите.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шим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предкам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службу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кормления,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оставить.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так!</w:t>
      </w:r>
    </w:p>
    <w:p w:rsidR="00A66EC6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господа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патриоты,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по-прежнему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настаиваете,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российской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дарственности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построено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фундаменте?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безобр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зие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продолжаться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бесконечно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долго?</w:t>
      </w:r>
    </w:p>
    <w:p w:rsidR="00A66EC6" w:rsidRPr="0097373B" w:rsidRDefault="00A66EC6" w:rsidP="0097373B">
      <w:pPr>
        <w:spacing w:line="288" w:lineRule="auto"/>
        <w:ind w:firstLine="454"/>
        <w:rPr>
          <w:rFonts w:ascii="Arial" w:hAnsi="Arial" w:cs="Arial"/>
          <w:b/>
        </w:rPr>
      </w:pPr>
      <w:r>
        <w:br w:type="page"/>
      </w:r>
      <w:r w:rsidRPr="0097373B">
        <w:rPr>
          <w:rFonts w:ascii="Arial" w:hAnsi="Arial" w:cs="Arial"/>
          <w:b/>
        </w:rPr>
        <w:t>ЗАМЕТКА 8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Нельзя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сказать,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разновидности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зависимости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существов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Европы.</w:t>
      </w:r>
      <w:r w:rsidRPr="00E14538">
        <w:rPr>
          <w:rFonts w:ascii="Arial" w:hAnsi="Arial" w:cs="Arial"/>
          <w:position w:val="6"/>
        </w:rPr>
        <w:footnoteReference w:id="17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зависимость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существовала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Средних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(Англия,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Франция),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появилась,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раздо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</w:t>
      </w:r>
      <w:r>
        <w:rPr>
          <w:rFonts w:ascii="Arial" w:hAnsi="Arial" w:cs="Arial"/>
        </w:rPr>
        <w:t>-</w:t>
      </w:r>
      <w:r w:rsidRPr="00E14538">
        <w:rPr>
          <w:rFonts w:ascii="Arial" w:hAnsi="Arial" w:cs="Arial"/>
        </w:rPr>
        <w:t>XVII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(северо-восточная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Германия,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Дания,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восточные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области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Австрии).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Швеции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Норвегии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следов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симости.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(прежде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перехода)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ограничивались.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Исчезает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зависимость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по-разному.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исчезает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связи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обезземеливанием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развития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ткацкой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мышленности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возникает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потребность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шерсти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рабочих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промышленности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овцеводства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рабочих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лендлорды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вытолкали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ткацкие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фабрики,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аренду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пастбища.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Фабрикантам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нужны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рабочие,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чьи-то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ровен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случится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работником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что-нибудь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отвечай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ред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хозяином</w:t>
      </w:r>
      <w:r>
        <w:rPr>
          <w:rFonts w:ascii="Arial" w:hAnsi="Arial" w:cs="Arial"/>
        </w:rPr>
        <w:t xml:space="preserve">!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хорошо: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задавило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свободен,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спросит.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освобождение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Людовике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VII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XIII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смертном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освободил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Орлеане.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смертью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освобождать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зависимых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1298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</w:t>
      </w:r>
      <w:r>
        <w:rPr>
          <w:rFonts w:ascii="Arial" w:hAnsi="Arial" w:cs="Arial"/>
        </w:rPr>
        <w:t xml:space="preserve">. </w:t>
      </w:r>
      <w:r w:rsidRPr="00E14538">
        <w:rPr>
          <w:rFonts w:ascii="Arial" w:hAnsi="Arial" w:cs="Arial"/>
        </w:rPr>
        <w:t>посл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довало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освобождение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несвободных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Лангедоке,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1315</w:t>
      </w:r>
      <w:r>
        <w:rPr>
          <w:rFonts w:ascii="Arial" w:hAnsi="Arial" w:cs="Arial"/>
        </w:rPr>
        <w:t>-</w:t>
      </w:r>
      <w:r w:rsidRPr="00E14538">
        <w:rPr>
          <w:rFonts w:ascii="Arial" w:hAnsi="Arial" w:cs="Arial"/>
        </w:rPr>
        <w:t>1318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ждены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королевских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доменов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уплату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определ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</w:t>
      </w:r>
      <w:r w:rsidRPr="00E14538">
        <w:rPr>
          <w:rFonts w:ascii="Arial" w:hAnsi="Arial" w:cs="Arial"/>
        </w:rPr>
        <w:t>м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>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процесс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проистекал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столетия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столетие.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Параллельно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исходил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процесс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закредитовывания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появлялись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несвободные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варево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варилось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вплоть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Французской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революции.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декретом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Конвент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июля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1793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вознаграждения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феодальные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предписал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сожжение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обязательств.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Наполеон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продолжил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масштабах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Везде,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ступала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мия,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феодальные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прибамбасы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отменялись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полностью,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навсегда.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Ит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Германии,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Польше.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Аристократы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ненавидели,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горожане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чали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овацией.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Поляки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итальянцы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обожествляли.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представьте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пресыщенного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победами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корсиканца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походом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мнению,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угрозой?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коммуникациях.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снабжения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продовольствием,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припасами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обмундированием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существенным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сит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успех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похода.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боялся.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конце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концов,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встречался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верх.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деле?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битву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выиграл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родине,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отступила.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коммуникаций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защитил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проиграл.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отличие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овацией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встретил,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развернул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тылу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партизанскую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обрекло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Наполеона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поражение.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стьянам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везде,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купа.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сожжением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книг.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мужикам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особенно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нравиться.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Запустить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«красного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петуха»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любили…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невольно,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пятьдесят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Помните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учебнику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«кавалерствующая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ма»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Василиса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Кожина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какие-то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герои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армяках,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груди.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лерее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героев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1812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Зимнем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дворце.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Кстати,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пруссаки,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освобождения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Наполеона,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восстановили,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австрияки,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держава-победительница,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тронули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1862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мыми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отсталыми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Австро-Венгрия.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Победа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опасная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вещь.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победителю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плохую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службу.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мужик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одержит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одну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Гражданской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Результатом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колхозное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конечном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итоге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уничтожение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крестьянства.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ВМЕСТО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ЗАКЛЮЧЕНИЯ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середины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XVI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середины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XX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сии.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закабаления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установления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ограничительных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перехода,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закончилось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хрущ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вской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выдачей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колхозникам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паспортов.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рерывом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68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говорится,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перерывчик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небольшой.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Глоток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реформы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1861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закончился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«головокружением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успехов»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1929</w:t>
      </w:r>
      <w:r>
        <w:rPr>
          <w:rFonts w:ascii="Arial" w:hAnsi="Arial" w:cs="Arial"/>
        </w:rPr>
        <w:t>-</w:t>
      </w:r>
      <w:r w:rsidRPr="00E14538">
        <w:rPr>
          <w:rFonts w:ascii="Arial" w:hAnsi="Arial" w:cs="Arial"/>
        </w:rPr>
        <w:t>1930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дов.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выкупные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платежи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вплоть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XX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тридцать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Негусто.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Выросло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поколение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землепашцев.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хватило,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размазать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«хозяев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жизни»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леп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шку.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казаками.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Правда,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хозяева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оказались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посноровистее.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Пригнали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латышей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китайцами,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наняли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офицеров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унтеров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командовать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ярмо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шею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стьянину.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решили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уничтожить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мужика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полностью.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Оставшихся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отправили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Соловки.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Дворян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вытолкали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взашей,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границу.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Разночинцев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профессоров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расстреляли,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шарашки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отправили,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бомбу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горбатиться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лочки»,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погнали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стройки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коммунизма,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лагеря,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ссылку.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согласи</w:t>
      </w:r>
      <w:r w:rsidRPr="00E14538">
        <w:rPr>
          <w:rFonts w:ascii="Arial" w:hAnsi="Arial" w:cs="Arial"/>
        </w:rPr>
        <w:t>л</w:t>
      </w:r>
      <w:r w:rsidRPr="00E14538">
        <w:rPr>
          <w:rFonts w:ascii="Arial" w:hAnsi="Arial" w:cs="Arial"/>
        </w:rPr>
        <w:t>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прикрепили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колхозу,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отобрали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добро,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барщина.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помещиках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жениться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разрешение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председателя,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невеста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колхоза.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уехать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заработки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Поймают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лагерь.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двадцать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Слава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последний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заход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недолго,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тридцать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предыдущие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триста…</w:t>
      </w:r>
    </w:p>
    <w:p w:rsidR="00A66EC6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97373B">
        <w:rPr>
          <w:rFonts w:ascii="Arial" w:hAnsi="Arial" w:cs="Arial"/>
        </w:rPr>
        <w:pict>
          <v:rect id="_x0000_i1025" style="width:0;height:1.5pt" o:hralign="center" o:hrstd="t" o:hr="t" fillcolor="gray" stroked="f"/>
        </w:pict>
      </w:r>
    </w:p>
    <w:p w:rsidR="00A66EC6" w:rsidRDefault="00A66EC6" w:rsidP="001F7676">
      <w:pPr>
        <w:spacing w:line="288" w:lineRule="auto"/>
        <w:ind w:firstLine="454"/>
        <w:rPr>
          <w:rFonts w:ascii="Arial" w:hAnsi="Arial" w:cs="Arial"/>
        </w:rPr>
      </w:pP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давайте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прикинем.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сменилось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примерно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12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поколений.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Сформир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национальный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характер.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Привычки,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рефлексы.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вается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модным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«ментальность».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Большинство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населения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томки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очевидно.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пос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дите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большинством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нации,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большевики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остальных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приморили.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аристократию,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разночинцев,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казаков.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остался?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Крепостные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рится,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рабочий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класс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колхозное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крестьянство.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представьте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формировался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характер.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Невыносимо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огро</w:t>
      </w:r>
      <w:r w:rsidRPr="00E14538">
        <w:rPr>
          <w:rFonts w:ascii="Arial" w:hAnsi="Arial" w:cs="Arial"/>
        </w:rPr>
        <w:t>м</w:t>
      </w:r>
      <w:r w:rsidRPr="00E14538">
        <w:rPr>
          <w:rFonts w:ascii="Arial" w:hAnsi="Arial" w:cs="Arial"/>
        </w:rPr>
        <w:t>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пространства,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утыканные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маленькими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100</w:t>
      </w:r>
      <w:r>
        <w:rPr>
          <w:rFonts w:ascii="Arial" w:hAnsi="Arial" w:cs="Arial"/>
        </w:rPr>
        <w:t>-</w:t>
      </w:r>
      <w:r w:rsidRPr="00E14538">
        <w:rPr>
          <w:rFonts w:ascii="Arial" w:hAnsi="Arial" w:cs="Arial"/>
        </w:rPr>
        <w:t>200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душ.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родов.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деревни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покосившимися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пятистенками.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лес,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речка,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пашня,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церковь,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погост.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Вдалеке,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пригорке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усадьба.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хорошего.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изба.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Весна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зима.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Весна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зима.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весны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осени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вкал</w:t>
      </w:r>
      <w:r w:rsidRPr="00E14538">
        <w:rPr>
          <w:rFonts w:ascii="Arial" w:hAnsi="Arial" w:cs="Arial"/>
        </w:rPr>
        <w:t>ы</w:t>
      </w:r>
      <w:r w:rsidRPr="00E14538">
        <w:rPr>
          <w:rFonts w:ascii="Arial" w:hAnsi="Arial" w:cs="Arial"/>
        </w:rPr>
        <w:t>ваешь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ночь.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отбирают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подчистую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помещик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зимой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 w:rsidRPr="00E14538">
        <w:rPr>
          <w:rFonts w:ascii="Arial" w:hAnsi="Arial" w:cs="Arial"/>
        </w:rPr>
        <w:t>и</w:t>
      </w:r>
      <w:r w:rsidRPr="00E14538">
        <w:rPr>
          <w:rFonts w:ascii="Arial" w:hAnsi="Arial" w:cs="Arial"/>
        </w:rPr>
        <w:t>дишь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печке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голоду.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Появится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посланец,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забреет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молодых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рекруты,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сгинули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ребята,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бывало.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Связи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деревнями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далеко,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верхом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жалко.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соседу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съездит,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расскажет?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ло…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уха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слыхали,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Турка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шведа?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разбер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Поборы,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поборы,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поборы…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происходит.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столетия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столетие.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окончательная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беспросветность.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цемент.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измениться.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Никогда.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Буквально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тебя.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помещик,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жди.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плохо.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Спустя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рукава.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равно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отберут.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 w:rsidRPr="00E14538">
        <w:rPr>
          <w:rFonts w:ascii="Arial" w:hAnsi="Arial" w:cs="Arial"/>
        </w:rPr>
        <w:t>е</w:t>
      </w:r>
      <w:r w:rsidRPr="00E14538">
        <w:rPr>
          <w:rFonts w:ascii="Arial" w:hAnsi="Arial" w:cs="Arial"/>
        </w:rPr>
        <w:t>гда.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исключения.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случай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Прятать.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пр</w:t>
      </w:r>
      <w:r w:rsidRPr="00E14538">
        <w:rPr>
          <w:rFonts w:ascii="Arial" w:hAnsi="Arial" w:cs="Arial"/>
        </w:rPr>
        <w:t>я</w:t>
      </w:r>
      <w:r w:rsidRPr="00E14538">
        <w:rPr>
          <w:rFonts w:ascii="Arial" w:hAnsi="Arial" w:cs="Arial"/>
        </w:rPr>
        <w:t>тать.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Эх!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Где-то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районе,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балы…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эли…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чудак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написал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книгу…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Войны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далеко,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леко…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слышен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рекрутов.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разобрать.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Кого?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Говорят,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убили?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Батюшки!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слышал?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слышал…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Эх…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Полтавы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Измаилы,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Сенатская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площадь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журнал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«Современник»,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Пете</w:t>
      </w:r>
      <w:r w:rsidRPr="00E14538">
        <w:rPr>
          <w:rFonts w:ascii="Arial" w:hAnsi="Arial" w:cs="Arial"/>
        </w:rPr>
        <w:t>р</w:t>
      </w:r>
      <w:r w:rsidRPr="00E14538">
        <w:rPr>
          <w:rFonts w:ascii="Arial" w:hAnsi="Arial" w:cs="Arial"/>
        </w:rPr>
        <w:t>бург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Раскольникова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200</w:t>
      </w:r>
      <w:r>
        <w:rPr>
          <w:rFonts w:ascii="Arial" w:hAnsi="Arial" w:cs="Arial"/>
        </w:rPr>
        <w:t>-</w:t>
      </w:r>
      <w:r w:rsidRPr="00E14538">
        <w:rPr>
          <w:rFonts w:ascii="Arial" w:hAnsi="Arial" w:cs="Arial"/>
        </w:rPr>
        <w:t>300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гих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десятки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миллионов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</w:t>
      </w:r>
      <w:r w:rsidRPr="00E14538">
        <w:rPr>
          <w:rFonts w:ascii="Arial" w:hAnsi="Arial" w:cs="Arial"/>
        </w:rPr>
        <w:t>з</w:t>
      </w:r>
      <w:r w:rsidRPr="00E14538">
        <w:rPr>
          <w:rFonts w:ascii="Arial" w:hAnsi="Arial" w:cs="Arial"/>
        </w:rPr>
        <w:t>нью.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школьного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учебника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ровно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учебник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Российского</w:t>
      </w:r>
      <w:r w:rsidRPr="00E14538">
        <w:rPr>
          <w:rFonts w:ascii="Arial" w:hAnsi="Arial" w:cs="Arial"/>
          <w:position w:val="6"/>
        </w:rPr>
        <w:footnoteReference w:id="18"/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недал</w:t>
      </w:r>
      <w:r w:rsidRPr="00E14538">
        <w:rPr>
          <w:rFonts w:ascii="Arial" w:hAnsi="Arial" w:cs="Arial"/>
        </w:rPr>
        <w:t>ь</w:t>
      </w:r>
      <w:r w:rsidRPr="00E14538">
        <w:rPr>
          <w:rFonts w:ascii="Arial" w:hAnsi="Arial" w:cs="Arial"/>
        </w:rPr>
        <w:t>новидной,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склочной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«элиты».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объясняет.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рода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написана.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появились,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нужно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написать.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Обязательно.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Быть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наконец,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книга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объяснит,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</w:t>
      </w:r>
      <w:r w:rsidRPr="00E14538">
        <w:rPr>
          <w:rFonts w:ascii="Arial" w:hAnsi="Arial" w:cs="Arial"/>
        </w:rPr>
        <w:t>у</w:t>
      </w:r>
      <w:r w:rsidRPr="00E14538">
        <w:rPr>
          <w:rFonts w:ascii="Arial" w:hAnsi="Arial" w:cs="Arial"/>
        </w:rPr>
        <w:t>дарству.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воспринимается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враг.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видел?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написания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</w:t>
      </w:r>
      <w:r w:rsidRPr="00E14538">
        <w:rPr>
          <w:rFonts w:ascii="Arial" w:hAnsi="Arial" w:cs="Arial"/>
        </w:rPr>
        <w:t>а</w:t>
      </w:r>
      <w:r w:rsidRPr="00E14538">
        <w:rPr>
          <w:rFonts w:ascii="Arial" w:hAnsi="Arial" w:cs="Arial"/>
        </w:rPr>
        <w:t>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мужи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перестанут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трещать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державу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укрепление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</w:t>
      </w:r>
      <w:r w:rsidRPr="00E14538">
        <w:rPr>
          <w:rFonts w:ascii="Arial" w:hAnsi="Arial" w:cs="Arial"/>
        </w:rPr>
        <w:t>о</w:t>
      </w:r>
      <w:r w:rsidRPr="00E14538">
        <w:rPr>
          <w:rFonts w:ascii="Arial" w:hAnsi="Arial" w:cs="Arial"/>
        </w:rPr>
        <w:t>сударственности?</w:t>
      </w:r>
    </w:p>
    <w:p w:rsidR="00A66EC6" w:rsidRPr="00E14538" w:rsidRDefault="00A66EC6" w:rsidP="001F7676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глядя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искалеченный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строительством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державы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скажут,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перефразируя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Кеннеди: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спрашивай,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спроси,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тебя».</w:t>
      </w:r>
    </w:p>
    <w:p w:rsidR="00A66EC6" w:rsidRPr="00E14538" w:rsidRDefault="00A66EC6" w:rsidP="001F7676">
      <w:pPr>
        <w:spacing w:line="288" w:lineRule="auto"/>
        <w:ind w:firstLine="454"/>
        <w:jc w:val="right"/>
        <w:rPr>
          <w:rFonts w:ascii="Arial" w:hAnsi="Arial" w:cs="Arial"/>
        </w:rPr>
      </w:pPr>
      <w:r w:rsidRPr="00E14538">
        <w:rPr>
          <w:rFonts w:ascii="Arial" w:hAnsi="Arial" w:cs="Arial"/>
          <w:i/>
          <w:iCs/>
        </w:rPr>
        <w:t>А.К.</w:t>
      </w:r>
      <w:r>
        <w:rPr>
          <w:rFonts w:ascii="Arial" w:hAnsi="Arial" w:cs="Arial"/>
        </w:rPr>
        <w:t xml:space="preserve"> </w:t>
      </w:r>
    </w:p>
    <w:sectPr w:rsidR="00A66EC6" w:rsidRPr="00E14538" w:rsidSect="005D0258">
      <w:pgSz w:w="11906" w:h="16838" w:code="9"/>
      <w:pgMar w:top="567" w:right="567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EC6" w:rsidRDefault="00A66EC6">
      <w:r>
        <w:separator/>
      </w:r>
    </w:p>
  </w:endnote>
  <w:endnote w:type="continuationSeparator" w:id="0">
    <w:p w:rsidR="00A66EC6" w:rsidRDefault="00A66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EC6" w:rsidRDefault="00A66EC6">
      <w:r>
        <w:separator/>
      </w:r>
    </w:p>
  </w:footnote>
  <w:footnote w:type="continuationSeparator" w:id="0">
    <w:p w:rsidR="00A66EC6" w:rsidRDefault="00A66EC6">
      <w:r>
        <w:continuationSeparator/>
      </w:r>
    </w:p>
  </w:footnote>
  <w:footnote w:id="1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* Грустно констатировать, но соха сохранилась вплоть до второй половины XIX века – в этом отношении никак</w:t>
      </w:r>
      <w:r>
        <w:t>о</w:t>
      </w:r>
      <w:r>
        <w:t>го прогресса за тысячу лет в России не было. Повсеместно железный плуг начал использоваться в Ро</w:t>
      </w:r>
      <w:r>
        <w:t>с</w:t>
      </w:r>
      <w:r>
        <w:t>сии только уже в XX веке, примерно на двести лет позже всей Европы.</w:t>
      </w:r>
    </w:p>
  </w:footnote>
  <w:footnote w:id="2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Действительно для государства крестьянин был в тот момент малоинтересен, а вот для землевладельца – более чем, поскольку в обмен за право пользования землёй крестьянский мир обрабатывал помещичью землю. То есть от того, сколько крестьян жило на земле помещика, зависело количество труда, который мир тратил на барщину.</w:t>
      </w:r>
    </w:p>
  </w:footnote>
  <w:footnote w:id="3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А по прошествии пяти – десяти лет кто-то другой заново распахивал брошенный этим крестьянином «отдохну</w:t>
      </w:r>
      <w:r>
        <w:t>в</w:t>
      </w:r>
      <w:r>
        <w:t>ший» под паром надел.</w:t>
      </w:r>
    </w:p>
  </w:footnote>
  <w:footnote w:id="4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Слово «кабала» явно имеет еврейские корни. Историки предполагают, что и сам способ закабаления крестьян п</w:t>
      </w:r>
      <w:r>
        <w:t>о</w:t>
      </w:r>
      <w:r>
        <w:t>средством невозвратных кредитов был заимствован русскими помещиками из практики евреев-арендаторов, распр</w:t>
      </w:r>
      <w:r>
        <w:t>о</w:t>
      </w:r>
      <w:r>
        <w:t>страненной к тому времени в соседней Речи Посполитой. Так или иначе, но наши помещ</w:t>
      </w:r>
      <w:r>
        <w:t>и</w:t>
      </w:r>
      <w:r>
        <w:t>ки в этом «бизнесе» явно преуспели и оставили далеко позади своих учителей. Не исключено, что крестьянские бунты со сжиганием пом</w:t>
      </w:r>
      <w:r>
        <w:t>е</w:t>
      </w:r>
      <w:r>
        <w:t>щичьих усадеб, а главное – долговых книг, имеют ту же природу, что и еврейские погромы, с неумолимой периоди</w:t>
      </w:r>
      <w:r>
        <w:t>ч</w:t>
      </w:r>
      <w:r>
        <w:t>ностью начавшиеся тогда же на юго-востоке Речи Посполитой.</w:t>
      </w:r>
    </w:p>
  </w:footnote>
  <w:footnote w:id="5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Соборное уложение, принятое Земским собором 1649 года, было разработано комиссией князя Н.И. Одое</w:t>
      </w:r>
      <w:r>
        <w:t>в</w:t>
      </w:r>
      <w:r>
        <w:t>ского. Этот документ являлся основным сводом законов России вплоть до 1830 года. Ну и где ваш «великий законодатель» Петр I, господа петрофилы?</w:t>
      </w:r>
    </w:p>
  </w:footnote>
  <w:footnote w:id="6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Например, сакраментальное «с Дону выдачи нет».</w:t>
      </w:r>
    </w:p>
  </w:footnote>
  <w:footnote w:id="7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Вот он, результат банкротства помещиков, вызванный невозвратом крестьянских ссуд. Сами помещики п</w:t>
      </w:r>
      <w:r>
        <w:t>о</w:t>
      </w:r>
      <w:r>
        <w:t>падали в кабалу к более богатым «коллегам»!</w:t>
      </w:r>
    </w:p>
  </w:footnote>
  <w:footnote w:id="8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Что в принципе одно и то же: не вернувший в срок долг и ударившийся в бега заемщик – преступник, даже по н</w:t>
      </w:r>
      <w:r>
        <w:t>а</w:t>
      </w:r>
      <w:r>
        <w:t>шему, современному закону, хотя среди казаков, конечно же, были и разбойники, и воры, и убийцы.</w:t>
      </w:r>
    </w:p>
  </w:footnote>
  <w:footnote w:id="9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В отличие от почти всей тогдашней Руси, находившейся в печально знаменитом Нечерноземье.</w:t>
      </w:r>
    </w:p>
  </w:footnote>
  <w:footnote w:id="10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Пусть даже казаки (всегда – православные люди, говорившие на русском языке) были не в том числе, а плюсом к 10 тысячам поляков, как считают некоторые исследователи. Все равно, с учетом замечания Сапеги, «польское» наш</w:t>
      </w:r>
      <w:r>
        <w:t>е</w:t>
      </w:r>
      <w:r>
        <w:t>ствие больше чем наполовину состояло из русских людей. Да, неподвластных московскому царю. Но так что, от этого они стали меньше русскими, что ли? Или «русскость» – это обязательная прина</w:t>
      </w:r>
      <w:r>
        <w:t>д</w:t>
      </w:r>
      <w:r>
        <w:t>лежность Москве?</w:t>
      </w:r>
    </w:p>
  </w:footnote>
  <w:footnote w:id="11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Посудите сами. Вот только то, что приходит на память. Крестьянская война в Смутное время (так называемое восстание Болотникова). Крестьянская и казацкая война во времена Алексея Михайловича (т. н. восст</w:t>
      </w:r>
      <w:r>
        <w:t>а</w:t>
      </w:r>
      <w:r>
        <w:t>ние Степана Разина). Переход запорожских казаков на сторону султана и шведов во времена Петра I (так называемое предательс</w:t>
      </w:r>
      <w:r>
        <w:t>т</w:t>
      </w:r>
      <w:r>
        <w:t>во гетмана Мазепы). Еще одна крестьянская война во времена Петра I (так называемое восстание Кондратия Булав</w:t>
      </w:r>
      <w:r>
        <w:t>и</w:t>
      </w:r>
      <w:r>
        <w:t>на). Крестьянская и казацкая война во времена Екатерины II (так называемое восстание Емельяна Пугачева). Крест</w:t>
      </w:r>
      <w:r>
        <w:t>ь</w:t>
      </w:r>
      <w:r>
        <w:t>янские бунты в течение всего XIX и в начале XX веков (как до реформы, так и после). И наконец, финал – махновщ</w:t>
      </w:r>
      <w:r>
        <w:t>и</w:t>
      </w:r>
      <w:r>
        <w:t>на и антоновщина.</w:t>
      </w:r>
    </w:p>
  </w:footnote>
  <w:footnote w:id="12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Вот она – главная зацепка!</w:t>
      </w:r>
    </w:p>
    <w:p w:rsidR="00A66EC6" w:rsidRDefault="00A66EC6" w:rsidP="001F7676">
      <w:pPr>
        <w:pStyle w:val="FootNote"/>
      </w:pPr>
    </w:p>
  </w:footnote>
  <w:footnote w:id="13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А ведь многие из них были в лагере у «тушинского вора» – Лжедмитрия II.</w:t>
      </w:r>
    </w:p>
  </w:footnote>
  <w:footnote w:id="14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Мы помним, что это были вожди восстания.</w:t>
      </w:r>
    </w:p>
  </w:footnote>
  <w:footnote w:id="15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Нет, конечно, иногда народ собирался в ополчение. Но так ведь это по собственному почину и добровольно. А тут – из-под палки и как обязанность.</w:t>
      </w:r>
    </w:p>
  </w:footnote>
  <w:footnote w:id="16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Через 99 лет, день в день, император Александр II подписал Манифест об освобождении крестьян.</w:t>
      </w:r>
    </w:p>
  </w:footnote>
  <w:footnote w:id="17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Важно сказать, что зависимость крестьян от феодала в разных странах была разной силы. Где-то крестьяне были посвободнее, где-то их права были ущемлены сильнее. Но нигде, даже в самые тяжелые времена темного Средневек</w:t>
      </w:r>
      <w:r>
        <w:t>о</w:t>
      </w:r>
      <w:r>
        <w:t>вья, положение крестьян не совпадало с рабским настолько, насколько это было в России вплоть до 1861 года.</w:t>
      </w:r>
    </w:p>
  </w:footnote>
  <w:footnote w:id="18">
    <w:p w:rsidR="00A66EC6" w:rsidRDefault="00A66EC6" w:rsidP="001F7676">
      <w:pPr>
        <w:pStyle w:val="FootNote"/>
      </w:pPr>
      <w:r>
        <w:rPr>
          <w:position w:val="6"/>
        </w:rPr>
        <w:footnoteRef/>
      </w:r>
      <w:r>
        <w:t xml:space="preserve"> Именно так и назвал Карамзин первую (и, пожалуй, лучшую) книгу по российской истории – «История госуда</w:t>
      </w:r>
      <w:r>
        <w:t>р</w:t>
      </w:r>
      <w:r>
        <w:t>ства Российского».</w:t>
      </w:r>
    </w:p>
    <w:p w:rsidR="00A66EC6" w:rsidRDefault="00A66EC6" w:rsidP="001F7676">
      <w:pPr>
        <w:pStyle w:val="FootNote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embedSystemFonts/>
  <w:bordersDoNotSurroundHeader/>
  <w:bordersDoNotSurroundFooter/>
  <w:stylePaneFormatFilter w:val="3F01"/>
  <w:defaultTabStop w:val="708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366C"/>
    <w:rsid w:val="0008571F"/>
    <w:rsid w:val="001F7676"/>
    <w:rsid w:val="00217524"/>
    <w:rsid w:val="00316FEC"/>
    <w:rsid w:val="003B3B47"/>
    <w:rsid w:val="005D0258"/>
    <w:rsid w:val="005E2F74"/>
    <w:rsid w:val="007B1A38"/>
    <w:rsid w:val="00837272"/>
    <w:rsid w:val="008B18EE"/>
    <w:rsid w:val="00932BD5"/>
    <w:rsid w:val="0097373B"/>
    <w:rsid w:val="009A53C0"/>
    <w:rsid w:val="00A66EC6"/>
    <w:rsid w:val="00A91C5A"/>
    <w:rsid w:val="00B2366C"/>
    <w:rsid w:val="00D738E3"/>
    <w:rsid w:val="00E14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F74"/>
    <w:pPr>
      <w:widowControl w:val="0"/>
      <w:autoSpaceDE w:val="0"/>
      <w:autoSpaceDN w:val="0"/>
      <w:adjustRightInd w:val="0"/>
      <w:ind w:firstLine="567"/>
      <w:jc w:val="both"/>
    </w:pPr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2F74"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E2F74"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E2F74"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E2F74"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E2F74"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5E2F74"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lang w:val="ru-RU" w:eastAsia="ru-RU"/>
    </w:rPr>
  </w:style>
  <w:style w:type="paragraph" w:customStyle="1" w:styleId="Epigraph">
    <w:name w:val="Epigraph"/>
    <w:uiPriority w:val="99"/>
    <w:rsid w:val="005E2F74"/>
    <w:pPr>
      <w:widowControl w:val="0"/>
      <w:autoSpaceDE w:val="0"/>
      <w:autoSpaceDN w:val="0"/>
      <w:adjustRightInd w:val="0"/>
      <w:ind w:left="3000" w:firstLine="400"/>
      <w:jc w:val="both"/>
    </w:pPr>
    <w:rPr>
      <w:i/>
      <w:iCs/>
      <w:lang w:val="ru-RU" w:eastAsia="ru-RU"/>
    </w:rPr>
  </w:style>
  <w:style w:type="paragraph" w:customStyle="1" w:styleId="EpigraphAuthor">
    <w:name w:val="Epigraph Author"/>
    <w:next w:val="Normal"/>
    <w:uiPriority w:val="99"/>
    <w:rsid w:val="005E2F74"/>
    <w:pPr>
      <w:widowControl w:val="0"/>
      <w:autoSpaceDE w:val="0"/>
      <w:autoSpaceDN w:val="0"/>
      <w:adjustRightInd w:val="0"/>
      <w:ind w:left="3000" w:firstLine="400"/>
      <w:jc w:val="both"/>
    </w:pPr>
    <w:rPr>
      <w:b/>
      <w:bCs/>
      <w:lang w:val="ru-RU" w:eastAsia="ru-RU"/>
    </w:rPr>
  </w:style>
  <w:style w:type="paragraph" w:customStyle="1" w:styleId="Annotation">
    <w:name w:val="Annotation"/>
    <w:next w:val="Normal"/>
    <w:uiPriority w:val="99"/>
    <w:rsid w:val="005E2F74"/>
    <w:pPr>
      <w:widowControl w:val="0"/>
      <w:autoSpaceDE w:val="0"/>
      <w:autoSpaceDN w:val="0"/>
      <w:adjustRightInd w:val="0"/>
      <w:ind w:firstLine="567"/>
      <w:jc w:val="both"/>
    </w:pPr>
    <w:rPr>
      <w:i/>
      <w:iCs/>
      <w:sz w:val="24"/>
      <w:szCs w:val="24"/>
      <w:lang w:val="ru-RU" w:eastAsia="ru-RU"/>
    </w:rPr>
  </w:style>
  <w:style w:type="paragraph" w:customStyle="1" w:styleId="Cite">
    <w:name w:val="Cite"/>
    <w:next w:val="Normal"/>
    <w:uiPriority w:val="99"/>
    <w:rsid w:val="005E2F74"/>
    <w:pPr>
      <w:widowControl w:val="0"/>
      <w:autoSpaceDE w:val="0"/>
      <w:autoSpaceDN w:val="0"/>
      <w:adjustRightInd w:val="0"/>
      <w:ind w:left="1134" w:right="600"/>
      <w:jc w:val="both"/>
    </w:pPr>
    <w:rPr>
      <w:lang w:val="ru-RU" w:eastAsia="ru-RU"/>
    </w:rPr>
  </w:style>
  <w:style w:type="paragraph" w:customStyle="1" w:styleId="CiteAuthor">
    <w:name w:val="Cite Author"/>
    <w:next w:val="Normal"/>
    <w:uiPriority w:val="99"/>
    <w:rsid w:val="005E2F74"/>
    <w:pPr>
      <w:widowControl w:val="0"/>
      <w:autoSpaceDE w:val="0"/>
      <w:autoSpaceDN w:val="0"/>
      <w:adjustRightInd w:val="0"/>
      <w:ind w:left="1701" w:right="600"/>
      <w:jc w:val="both"/>
    </w:pPr>
    <w:rPr>
      <w:b/>
      <w:bCs/>
      <w:i/>
      <w:iCs/>
      <w:lang w:val="ru-RU" w:eastAsia="ru-RU"/>
    </w:rPr>
  </w:style>
  <w:style w:type="paragraph" w:customStyle="1" w:styleId="PoemTitle">
    <w:name w:val="Poem Title"/>
    <w:next w:val="Normal"/>
    <w:uiPriority w:val="99"/>
    <w:rsid w:val="005E2F74"/>
    <w:pPr>
      <w:widowControl w:val="0"/>
      <w:autoSpaceDE w:val="0"/>
      <w:autoSpaceDN w:val="0"/>
      <w:adjustRightInd w:val="0"/>
      <w:spacing w:before="12"/>
      <w:ind w:left="2000" w:right="600"/>
    </w:pPr>
    <w:rPr>
      <w:b/>
      <w:bCs/>
      <w:sz w:val="24"/>
      <w:szCs w:val="24"/>
      <w:lang w:val="ru-RU" w:eastAsia="ru-RU"/>
    </w:rPr>
  </w:style>
  <w:style w:type="paragraph" w:customStyle="1" w:styleId="Stanza">
    <w:name w:val="Stanza"/>
    <w:next w:val="Normal"/>
    <w:uiPriority w:val="99"/>
    <w:rsid w:val="005E2F74"/>
    <w:pPr>
      <w:widowControl w:val="0"/>
      <w:autoSpaceDE w:val="0"/>
      <w:autoSpaceDN w:val="0"/>
      <w:adjustRightInd w:val="0"/>
      <w:ind w:left="2000" w:right="600"/>
    </w:pPr>
    <w:rPr>
      <w:sz w:val="24"/>
      <w:szCs w:val="24"/>
      <w:lang w:val="ru-RU" w:eastAsia="ru-RU"/>
    </w:rPr>
  </w:style>
  <w:style w:type="paragraph" w:customStyle="1" w:styleId="FootNote">
    <w:name w:val="FootNote"/>
    <w:next w:val="Normal"/>
    <w:uiPriority w:val="99"/>
    <w:rsid w:val="005E2F74"/>
    <w:pPr>
      <w:widowControl w:val="0"/>
      <w:autoSpaceDE w:val="0"/>
      <w:autoSpaceDN w:val="0"/>
      <w:adjustRightInd w:val="0"/>
      <w:ind w:firstLine="200"/>
      <w:jc w:val="both"/>
    </w:pPr>
    <w:rPr>
      <w:sz w:val="20"/>
      <w:szCs w:val="20"/>
      <w:lang w:val="ru-RU" w:eastAsia="ru-RU"/>
    </w:rPr>
  </w:style>
  <w:style w:type="paragraph" w:customStyle="1" w:styleId="FootNoteEpigraph">
    <w:name w:val="FootNote Epigraph"/>
    <w:uiPriority w:val="99"/>
    <w:rsid w:val="005E2F74"/>
    <w:pPr>
      <w:widowControl w:val="0"/>
      <w:autoSpaceDE w:val="0"/>
      <w:autoSpaceDN w:val="0"/>
      <w:adjustRightInd w:val="0"/>
      <w:ind w:left="1500" w:firstLine="400"/>
      <w:jc w:val="both"/>
    </w:pPr>
    <w:rPr>
      <w:i/>
      <w:iCs/>
      <w:sz w:val="18"/>
      <w:szCs w:val="18"/>
      <w:lang w:val="ru-RU" w:eastAsia="ru-RU"/>
    </w:rPr>
  </w:style>
  <w:style w:type="paragraph" w:customStyle="1" w:styleId="FootNoteStanza">
    <w:name w:val="FootNote Stanza"/>
    <w:next w:val="Normal"/>
    <w:uiPriority w:val="99"/>
    <w:rsid w:val="005E2F74"/>
    <w:pPr>
      <w:widowControl w:val="0"/>
      <w:autoSpaceDE w:val="0"/>
      <w:autoSpaceDN w:val="0"/>
      <w:adjustRightInd w:val="0"/>
      <w:ind w:left="500" w:right="600"/>
    </w:pPr>
    <w:rPr>
      <w:sz w:val="18"/>
      <w:szCs w:val="18"/>
      <w:lang w:val="ru-RU" w:eastAsia="ru-RU"/>
    </w:rPr>
  </w:style>
  <w:style w:type="paragraph" w:customStyle="1" w:styleId="FootNoteCite">
    <w:name w:val="FootNote Cite"/>
    <w:next w:val="Normal"/>
    <w:uiPriority w:val="99"/>
    <w:rsid w:val="005E2F74"/>
    <w:pPr>
      <w:widowControl w:val="0"/>
      <w:autoSpaceDE w:val="0"/>
      <w:autoSpaceDN w:val="0"/>
      <w:adjustRightInd w:val="0"/>
      <w:ind w:left="300" w:right="600"/>
      <w:jc w:val="both"/>
    </w:pPr>
    <w:rPr>
      <w:sz w:val="18"/>
      <w:szCs w:val="18"/>
      <w:lang w:val="ru-RU" w:eastAsia="ru-RU"/>
    </w:rPr>
  </w:style>
  <w:style w:type="paragraph" w:customStyle="1" w:styleId="FootNoteCiteAuthor">
    <w:name w:val="FootNote Cite Author"/>
    <w:next w:val="Normal"/>
    <w:uiPriority w:val="99"/>
    <w:rsid w:val="005E2F74"/>
    <w:pPr>
      <w:widowControl w:val="0"/>
      <w:autoSpaceDE w:val="0"/>
      <w:autoSpaceDN w:val="0"/>
      <w:adjustRightInd w:val="0"/>
      <w:ind w:left="350" w:right="600"/>
      <w:jc w:val="both"/>
    </w:pPr>
    <w:rPr>
      <w:b/>
      <w:bCs/>
      <w:i/>
      <w:iCs/>
      <w:sz w:val="18"/>
      <w:szCs w:val="18"/>
      <w:lang w:val="ru-RU" w:eastAsia="ru-RU"/>
    </w:rPr>
  </w:style>
  <w:style w:type="paragraph" w:customStyle="1" w:styleId="FootNotePoemTitle">
    <w:name w:val="FootNote Poem Title"/>
    <w:next w:val="Normal"/>
    <w:uiPriority w:val="99"/>
    <w:rsid w:val="005E2F74"/>
    <w:pPr>
      <w:widowControl w:val="0"/>
      <w:autoSpaceDE w:val="0"/>
      <w:autoSpaceDN w:val="0"/>
      <w:adjustRightInd w:val="0"/>
      <w:spacing w:before="12"/>
      <w:ind w:left="2000" w:right="600"/>
    </w:pPr>
    <w:rPr>
      <w:b/>
      <w:bCs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25</Pages>
  <Words>11779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Отходняк после ящика водки</dc:title>
  <dc:subject/>
  <dc:creator>Альфред Кох Игорь Николаевич Свинаренко </dc:creator>
  <cp:keywords/>
  <dc:description/>
  <cp:lastModifiedBy>user</cp:lastModifiedBy>
  <cp:revision>6</cp:revision>
  <dcterms:created xsi:type="dcterms:W3CDTF">2015-09-05T12:08:00Z</dcterms:created>
  <dcterms:modified xsi:type="dcterms:W3CDTF">2016-03-07T09:34:00Z</dcterms:modified>
</cp:coreProperties>
</file>