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04E" w:rsidRPr="00B722DD" w:rsidRDefault="00A7604E" w:rsidP="004F3A27">
      <w:pPr>
        <w:pStyle w:val="BodyTextIndent"/>
        <w:spacing w:line="264" w:lineRule="auto"/>
      </w:pPr>
      <w:r w:rsidRPr="00B722DD">
        <w:t>ДЕЙСТВИТЕЛЬНЫЕ И МНИМЫЕ ПРИЧИНЫ МУСУЛ</w:t>
      </w:r>
      <w:r w:rsidRPr="00B722DD">
        <w:t>Ь</w:t>
      </w:r>
      <w:r w:rsidRPr="00B722DD">
        <w:t>МАНСКИХ ВОССТАНИЙ И ТЕРРОРИЗМА</w:t>
      </w:r>
    </w:p>
    <w:p w:rsidR="00A7604E" w:rsidRPr="008F6AA2" w:rsidRDefault="00A7604E" w:rsidP="004F3A27">
      <w:pPr>
        <w:spacing w:after="0" w:line="264" w:lineRule="auto"/>
        <w:ind w:firstLine="454"/>
        <w:jc w:val="both"/>
        <w:rPr>
          <w:rFonts w:ascii="Arial" w:hAnsi="Arial" w:cs="Arial"/>
          <w:sz w:val="20"/>
          <w:szCs w:val="20"/>
        </w:rPr>
      </w:pPr>
      <w:r w:rsidRPr="008F6AA2">
        <w:rPr>
          <w:rFonts w:ascii="Arial" w:hAnsi="Arial" w:cs="Arial"/>
          <w:sz w:val="20"/>
          <w:szCs w:val="20"/>
        </w:rPr>
        <w:t xml:space="preserve">01-05-2011 № 633, 1 мая </w:t>
      </w:r>
      <w:smartTag w:uri="urn:schemas-microsoft-com:office:smarttags" w:element="metricconverter">
        <w:smartTagPr>
          <w:attr w:name="ProductID" w:val="2050 г"/>
        </w:smartTagPr>
        <w:r w:rsidRPr="008F6AA2">
          <w:rPr>
            <w:rFonts w:ascii="Arial" w:hAnsi="Arial" w:cs="Arial"/>
            <w:sz w:val="20"/>
            <w:szCs w:val="20"/>
          </w:rPr>
          <w:t>2011 г</w:t>
        </w:r>
      </w:smartTag>
      <w:r w:rsidRPr="008F6AA2">
        <w:rPr>
          <w:rFonts w:ascii="Arial" w:hAnsi="Arial" w:cs="Arial"/>
          <w:sz w:val="20"/>
          <w:szCs w:val="20"/>
        </w:rPr>
        <w:t>.</w:t>
      </w:r>
    </w:p>
    <w:p w:rsidR="00A7604E" w:rsidRPr="008F6AA2" w:rsidRDefault="00A7604E" w:rsidP="004F3A27">
      <w:pPr>
        <w:spacing w:after="0" w:line="264" w:lineRule="auto"/>
        <w:ind w:firstLine="454"/>
        <w:jc w:val="both"/>
        <w:rPr>
          <w:rFonts w:ascii="Arial" w:hAnsi="Arial" w:cs="Arial"/>
          <w:sz w:val="20"/>
          <w:szCs w:val="20"/>
        </w:rPr>
      </w:pPr>
      <w:r w:rsidRPr="008F6AA2">
        <w:rPr>
          <w:rFonts w:ascii="Arial" w:hAnsi="Arial" w:cs="Arial"/>
          <w:sz w:val="20"/>
          <w:szCs w:val="20"/>
        </w:rPr>
        <w:t xml:space="preserve">Владимир Суравикин  </w:t>
      </w:r>
    </w:p>
    <w:p w:rsidR="00A7604E" w:rsidRPr="00B722DD" w:rsidRDefault="00A7604E" w:rsidP="004F3A27">
      <w:pPr>
        <w:spacing w:after="0" w:line="264" w:lineRule="auto"/>
        <w:ind w:firstLine="454"/>
        <w:jc w:val="both"/>
        <w:rPr>
          <w:rFonts w:ascii="Arial" w:hAnsi="Arial" w:cs="Arial"/>
          <w:sz w:val="24"/>
          <w:szCs w:val="24"/>
        </w:rPr>
      </w:pPr>
    </w:p>
    <w:p w:rsidR="00A7604E" w:rsidRPr="0052030E" w:rsidRDefault="00A7604E" w:rsidP="004F3A27">
      <w:pPr>
        <w:pStyle w:val="BodyTextIndent2"/>
      </w:pPr>
      <w:r w:rsidRPr="0052030E">
        <w:t>Ближневосточные события весны 2011 года ещё больше подогрели интерес к и</w:t>
      </w:r>
      <w:r w:rsidRPr="0052030E">
        <w:t>с</w:t>
      </w:r>
      <w:r w:rsidRPr="0052030E">
        <w:t>ламским «революциям» и терроризму. Множество людей по миру, от высоких спецов до пр</w:t>
      </w:r>
      <w:r w:rsidRPr="0052030E">
        <w:t>о</w:t>
      </w:r>
      <w:r w:rsidRPr="0052030E">
        <w:t>сто любопытствующих пытаются понять — в чём причины происходящего? Сделаем т</w:t>
      </w:r>
      <w:r w:rsidRPr="0052030E">
        <w:t>а</w:t>
      </w:r>
      <w:r w:rsidRPr="0052030E">
        <w:t xml:space="preserve">кую попытку и мы. </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Для начала — несколько примечаний.</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 этих заметках — никакой «сверхзадачи». Просто наблюдая споры о корнях этих с</w:t>
      </w:r>
      <w:r w:rsidRPr="00B722DD">
        <w:rPr>
          <w:rFonts w:ascii="Arial" w:hAnsi="Arial" w:cs="Arial"/>
          <w:sz w:val="24"/>
          <w:szCs w:val="24"/>
        </w:rPr>
        <w:t>о</w:t>
      </w:r>
      <w:r w:rsidRPr="00B722DD">
        <w:rPr>
          <w:rFonts w:ascii="Arial" w:hAnsi="Arial" w:cs="Arial"/>
          <w:sz w:val="24"/>
          <w:szCs w:val="24"/>
        </w:rPr>
        <w:t>бытий, я нашёл кое-что не слишком известное и решил поделиться с интересующимися.</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Людям русской культуры естественно интересен российский аспект этих проблем.</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Но российские дела и в этом — часть общемировых, посему имеет смысл сначала взглянуть на картину вцелом, прежде всего на самых заметных «игроков» — Ближний Восток и Запад, и только потом говорить о российской специфике.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Темы эти настолько скандальны, что в потоках информации, льющихся на средне-нормального (не имеющего времени на первоисточники) человека, сплошь и рядом пр</w:t>
      </w:r>
      <w:r w:rsidRPr="00B722DD">
        <w:rPr>
          <w:rFonts w:ascii="Arial" w:hAnsi="Arial" w:cs="Arial"/>
          <w:sz w:val="24"/>
          <w:szCs w:val="24"/>
        </w:rPr>
        <w:t>о</w:t>
      </w:r>
      <w:r w:rsidRPr="00B722DD">
        <w:rPr>
          <w:rFonts w:ascii="Arial" w:hAnsi="Arial" w:cs="Arial"/>
          <w:sz w:val="24"/>
          <w:szCs w:val="24"/>
        </w:rPr>
        <w:t>падают или извираются основные факты, поскольку именно они часто невыгодны кому-то из враждующих. Соответственно нашим делом тут во многом будет разгребание вранья, наваленного профессиональными лжецами всех сторон и лагерей, и миллионами их п</w:t>
      </w:r>
      <w:r w:rsidRPr="00B722DD">
        <w:rPr>
          <w:rFonts w:ascii="Arial" w:hAnsi="Arial" w:cs="Arial"/>
          <w:sz w:val="24"/>
          <w:szCs w:val="24"/>
        </w:rPr>
        <w:t>о</w:t>
      </w:r>
      <w:r w:rsidRPr="00B722DD">
        <w:rPr>
          <w:rFonts w:ascii="Arial" w:hAnsi="Arial" w:cs="Arial"/>
          <w:sz w:val="24"/>
          <w:szCs w:val="24"/>
        </w:rPr>
        <w:t>следователей. Поэтому и начнём с утверждений, представляющихся мне ЛОЖНЫМИ.</w:t>
      </w:r>
    </w:p>
    <w:p w:rsidR="00A7604E" w:rsidRPr="00B722DD" w:rsidRDefault="00A7604E" w:rsidP="004F3A27">
      <w:pPr>
        <w:spacing w:after="0" w:line="264" w:lineRule="auto"/>
        <w:ind w:firstLine="454"/>
        <w:jc w:val="both"/>
        <w:rPr>
          <w:rFonts w:ascii="Arial" w:hAnsi="Arial" w:cs="Arial"/>
          <w:sz w:val="24"/>
          <w:szCs w:val="24"/>
        </w:rPr>
      </w:pPr>
    </w:p>
    <w:p w:rsidR="00A7604E" w:rsidRPr="0052030E" w:rsidRDefault="00A7604E" w:rsidP="004F3A27">
      <w:pPr>
        <w:spacing w:after="0" w:line="264" w:lineRule="auto"/>
        <w:ind w:firstLine="454"/>
        <w:jc w:val="both"/>
        <w:rPr>
          <w:rFonts w:ascii="Arial" w:hAnsi="Arial" w:cs="Arial"/>
          <w:b/>
          <w:sz w:val="28"/>
          <w:szCs w:val="28"/>
        </w:rPr>
      </w:pPr>
      <w:r w:rsidRPr="0052030E">
        <w:rPr>
          <w:rFonts w:ascii="Arial" w:hAnsi="Arial" w:cs="Arial"/>
          <w:b/>
          <w:sz w:val="28"/>
          <w:szCs w:val="28"/>
        </w:rPr>
        <w:t xml:space="preserve">«Ислам, религия войны». «Ислам — религия мира!»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Видя эти споры, я вспоминаю, как впервые прилетев в Абу Даби, шёл по городу, ж</w:t>
      </w:r>
      <w:r w:rsidRPr="00B722DD">
        <w:rPr>
          <w:rFonts w:ascii="Arial" w:hAnsi="Arial" w:cs="Arial"/>
          <w:sz w:val="24"/>
          <w:szCs w:val="24"/>
        </w:rPr>
        <w:t>е</w:t>
      </w:r>
      <w:r w:rsidRPr="00B722DD">
        <w:rPr>
          <w:rFonts w:ascii="Arial" w:hAnsi="Arial" w:cs="Arial"/>
          <w:sz w:val="24"/>
          <w:szCs w:val="24"/>
        </w:rPr>
        <w:t>вал бутерброд и вроде бы никому не мешал. Шедшая мне навстречу группа бородатых молодых людей в рубашках до пят вдруг возмущённо загомонила, а приблизившись, один из них попытался схватить меня за руку и бутерброд вырвать. Я был голодный и буте</w:t>
      </w:r>
      <w:r w:rsidRPr="00B722DD">
        <w:rPr>
          <w:rFonts w:ascii="Arial" w:hAnsi="Arial" w:cs="Arial"/>
          <w:sz w:val="24"/>
          <w:szCs w:val="24"/>
        </w:rPr>
        <w:t>р</w:t>
      </w:r>
      <w:r w:rsidRPr="00B722DD">
        <w:rPr>
          <w:rFonts w:ascii="Arial" w:hAnsi="Arial" w:cs="Arial"/>
          <w:sz w:val="24"/>
          <w:szCs w:val="24"/>
        </w:rPr>
        <w:t>брод отстоял, отчего они разъярились ещ больше и мне, возможно, намяли бы бока, если бы не вступились другие прохожие, увещевая их по-арабски. Так состоялось моё знако</w:t>
      </w:r>
      <w:r w:rsidRPr="00B722DD">
        <w:rPr>
          <w:rFonts w:ascii="Arial" w:hAnsi="Arial" w:cs="Arial"/>
          <w:sz w:val="24"/>
          <w:szCs w:val="24"/>
        </w:rPr>
        <w:t>м</w:t>
      </w:r>
      <w:r w:rsidRPr="00B722DD">
        <w:rPr>
          <w:rFonts w:ascii="Arial" w:hAnsi="Arial" w:cs="Arial"/>
          <w:sz w:val="24"/>
          <w:szCs w:val="24"/>
        </w:rPr>
        <w:t xml:space="preserve">ство с мусульманской заграницей, во время их праздника Рамадан.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А несколько позже я поимел впечатления, по сравнению с которыми атака на буте</w:t>
      </w:r>
      <w:r w:rsidRPr="00B722DD">
        <w:rPr>
          <w:rFonts w:ascii="Arial" w:hAnsi="Arial" w:cs="Arial"/>
          <w:sz w:val="24"/>
          <w:szCs w:val="24"/>
        </w:rPr>
        <w:t>р</w:t>
      </w:r>
      <w:r w:rsidRPr="00B722DD">
        <w:rPr>
          <w:rFonts w:ascii="Arial" w:hAnsi="Arial" w:cs="Arial"/>
          <w:sz w:val="24"/>
          <w:szCs w:val="24"/>
        </w:rPr>
        <w:t>брод стала просто курьёзом. Очередная поездка на мусульманский Восток пришлась на очередную вспышку антиамериканских эмоций, и я случайно оказался в городе посред</w:t>
      </w:r>
      <w:r w:rsidRPr="00B722DD">
        <w:rPr>
          <w:rFonts w:ascii="Arial" w:hAnsi="Arial" w:cs="Arial"/>
          <w:sz w:val="24"/>
          <w:szCs w:val="24"/>
        </w:rPr>
        <w:t>и</w:t>
      </w:r>
      <w:r w:rsidRPr="00B722DD">
        <w:rPr>
          <w:rFonts w:ascii="Arial" w:hAnsi="Arial" w:cs="Arial"/>
          <w:sz w:val="24"/>
          <w:szCs w:val="24"/>
        </w:rPr>
        <w:t>не огромной демонстрации со всеми полагающимися атрибутами: скандированием, нес</w:t>
      </w:r>
      <w:r w:rsidRPr="00B722DD">
        <w:rPr>
          <w:rFonts w:ascii="Arial" w:hAnsi="Arial" w:cs="Arial"/>
          <w:sz w:val="24"/>
          <w:szCs w:val="24"/>
        </w:rPr>
        <w:t>е</w:t>
      </w:r>
      <w:r w:rsidRPr="00B722DD">
        <w:rPr>
          <w:rFonts w:ascii="Arial" w:hAnsi="Arial" w:cs="Arial"/>
          <w:sz w:val="24"/>
          <w:szCs w:val="24"/>
        </w:rPr>
        <w:t>нием антиамериканских плакатов (которых многие несущие не понимали потому что они были для западного телевидения — по-английски), сжиганием американских флагов и ч</w:t>
      </w:r>
      <w:r w:rsidRPr="00B722DD">
        <w:rPr>
          <w:rFonts w:ascii="Arial" w:hAnsi="Arial" w:cs="Arial"/>
          <w:sz w:val="24"/>
          <w:szCs w:val="24"/>
        </w:rPr>
        <w:t>у</w:t>
      </w:r>
      <w:r w:rsidRPr="00B722DD">
        <w:rPr>
          <w:rFonts w:ascii="Arial" w:hAnsi="Arial" w:cs="Arial"/>
          <w:sz w:val="24"/>
          <w:szCs w:val="24"/>
        </w:rPr>
        <w:t>чела «дяди Сэма».</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Демонстрации — вещь обычная, но тем не менее я был удивлён. Поражала иссту</w:t>
      </w:r>
      <w:r w:rsidRPr="00B722DD">
        <w:rPr>
          <w:rFonts w:ascii="Arial" w:hAnsi="Arial" w:cs="Arial"/>
          <w:sz w:val="24"/>
          <w:szCs w:val="24"/>
        </w:rPr>
        <w:t>п</w:t>
      </w:r>
      <w:r w:rsidRPr="00B722DD">
        <w:rPr>
          <w:rFonts w:ascii="Arial" w:hAnsi="Arial" w:cs="Arial"/>
          <w:sz w:val="24"/>
          <w:szCs w:val="24"/>
        </w:rPr>
        <w:t>лённость, энергетика толпы (сплошь мужской), невероятая страсть истошных криков, н</w:t>
      </w:r>
      <w:r w:rsidRPr="00B722DD">
        <w:rPr>
          <w:rFonts w:ascii="Arial" w:hAnsi="Arial" w:cs="Arial"/>
          <w:sz w:val="24"/>
          <w:szCs w:val="24"/>
        </w:rPr>
        <w:t>а</w:t>
      </w:r>
      <w:r w:rsidRPr="00B722DD">
        <w:rPr>
          <w:rFonts w:ascii="Arial" w:hAnsi="Arial" w:cs="Arial"/>
          <w:sz w:val="24"/>
          <w:szCs w:val="24"/>
        </w:rPr>
        <w:t>стоящий экстаз. Поводом для демонстрации были события в краях, которых они никогда не видели, и никого из них это даже отдалённо не касалось лично. Не походило это и на солидарность — слишком уж неадекватно били эмоции. Помню, как видя искажённые л</w:t>
      </w:r>
      <w:r w:rsidRPr="00B722DD">
        <w:rPr>
          <w:rFonts w:ascii="Arial" w:hAnsi="Arial" w:cs="Arial"/>
          <w:sz w:val="24"/>
          <w:szCs w:val="24"/>
        </w:rPr>
        <w:t>и</w:t>
      </w:r>
      <w:r w:rsidRPr="00B722DD">
        <w:rPr>
          <w:rFonts w:ascii="Arial" w:hAnsi="Arial" w:cs="Arial"/>
          <w:sz w:val="24"/>
          <w:szCs w:val="24"/>
        </w:rPr>
        <w:t xml:space="preserve">ца и слыша надсадные крики, я подумал — нет, что-то тут не так. Что-то за всем этим кроется…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Итак, «ислам — религия войны»? Скучно даже перечислять известное: агрессивные войны его первых веков, захваты огромных кусков Европы и Азии, нескончаемые межд</w:t>
      </w:r>
      <w:r w:rsidRPr="00B722DD">
        <w:rPr>
          <w:rFonts w:ascii="Arial" w:hAnsi="Arial" w:cs="Arial"/>
          <w:sz w:val="24"/>
          <w:szCs w:val="24"/>
        </w:rPr>
        <w:t>о</w:t>
      </w:r>
      <w:r w:rsidRPr="00B722DD">
        <w:rPr>
          <w:rFonts w:ascii="Arial" w:hAnsi="Arial" w:cs="Arial"/>
          <w:sz w:val="24"/>
          <w:szCs w:val="24"/>
        </w:rPr>
        <w:t>усобицы… Наконец, нынешние «бурления» и терроризм.</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 журнале «Examiner» была статья — «Что происходит с обществом по мере роста мусульманского населения?». На статистике многих стран дана устрашающая картина: по мере численного роста, «миролюбивое» (при менее 2% населения) мусульманское меньшинство обретает агрессивность, при подходе к 50% начинаются ущемления «ч</w:t>
      </w:r>
      <w:r w:rsidRPr="00B722DD">
        <w:rPr>
          <w:rFonts w:ascii="Arial" w:hAnsi="Arial" w:cs="Arial"/>
          <w:sz w:val="24"/>
          <w:szCs w:val="24"/>
        </w:rPr>
        <w:t>у</w:t>
      </w:r>
      <w:r w:rsidRPr="00B722DD">
        <w:rPr>
          <w:rFonts w:ascii="Arial" w:hAnsi="Arial" w:cs="Arial"/>
          <w:sz w:val="24"/>
          <w:szCs w:val="24"/>
        </w:rPr>
        <w:t>жих», нападения и спорадический терроризм , а приблизившись к 100% — переход к о</w:t>
      </w:r>
      <w:r w:rsidRPr="00B722DD">
        <w:rPr>
          <w:rFonts w:ascii="Arial" w:hAnsi="Arial" w:cs="Arial"/>
          <w:sz w:val="24"/>
          <w:szCs w:val="24"/>
        </w:rPr>
        <w:t>т</w:t>
      </w:r>
      <w:r w:rsidRPr="00B722DD">
        <w:rPr>
          <w:rFonts w:ascii="Arial" w:hAnsi="Arial" w:cs="Arial"/>
          <w:sz w:val="24"/>
          <w:szCs w:val="24"/>
        </w:rPr>
        <w:t>крытому геноциду «неверных».</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Так что, факт установлен? Не будем однако спешить. Мусульманству почти полторы тысячи лет. Полно примеров его упорной воинственности, но никуда не денешь долгие века и многие места (включая ныне бурлящий Ближний Восток), где мусульмане жили мирно.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Даже в той статье, если приглядеться, есть нестыковки: не упомянуты проявившие иммунитет к джихаддистским подстрекательствам мусульмане Боснии, или Турция с по</w:t>
      </w:r>
      <w:r w:rsidRPr="00B722DD">
        <w:rPr>
          <w:rFonts w:ascii="Arial" w:hAnsi="Arial" w:cs="Arial"/>
          <w:sz w:val="24"/>
          <w:szCs w:val="24"/>
        </w:rPr>
        <w:t>ч</w:t>
      </w:r>
      <w:r w:rsidRPr="00B722DD">
        <w:rPr>
          <w:rFonts w:ascii="Arial" w:hAnsi="Arial" w:cs="Arial"/>
          <w:sz w:val="24"/>
          <w:szCs w:val="24"/>
        </w:rPr>
        <w:t>ти 100%-м мусульманским населением, хотя и постепенно радикализирующимся, но во</w:t>
      </w:r>
      <w:r w:rsidRPr="00B722DD">
        <w:rPr>
          <w:rFonts w:ascii="Arial" w:hAnsi="Arial" w:cs="Arial"/>
          <w:sz w:val="24"/>
          <w:szCs w:val="24"/>
        </w:rPr>
        <w:t>з</w:t>
      </w:r>
      <w:r w:rsidRPr="00B722DD">
        <w:rPr>
          <w:rFonts w:ascii="Arial" w:hAnsi="Arial" w:cs="Arial"/>
          <w:sz w:val="24"/>
          <w:szCs w:val="24"/>
        </w:rPr>
        <w:t>держивающимся пока от хаоса и террора. Не вписывается в мрачноватую картину и о</w:t>
      </w:r>
      <w:r w:rsidRPr="00B722DD">
        <w:rPr>
          <w:rFonts w:ascii="Arial" w:hAnsi="Arial" w:cs="Arial"/>
          <w:sz w:val="24"/>
          <w:szCs w:val="24"/>
        </w:rPr>
        <w:t>г</w:t>
      </w:r>
      <w:r w:rsidRPr="00B722DD">
        <w:rPr>
          <w:rFonts w:ascii="Arial" w:hAnsi="Arial" w:cs="Arial"/>
          <w:sz w:val="24"/>
          <w:szCs w:val="24"/>
        </w:rPr>
        <w:t>ромная Индонезия (мусульман за 90%), где после взрыва на Бали мне хоть и приход</w:t>
      </w:r>
      <w:r w:rsidRPr="00B722DD">
        <w:rPr>
          <w:rFonts w:ascii="Arial" w:hAnsi="Arial" w:cs="Arial"/>
          <w:sz w:val="24"/>
          <w:szCs w:val="24"/>
        </w:rPr>
        <w:t>и</w:t>
      </w:r>
      <w:r w:rsidRPr="00B722DD">
        <w:rPr>
          <w:rFonts w:ascii="Arial" w:hAnsi="Arial" w:cs="Arial"/>
          <w:sz w:val="24"/>
          <w:szCs w:val="24"/>
        </w:rPr>
        <w:t>лось заезжать в джакартские гостиницы сквозь бетонные блокпосты, вцелом спокойная и к «неверным» вполне беззлобная.</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Что же думать? Самые дотошные кидаются к первоисточникам. Тем, кто не силён в арабском, можно рекомендовать «почти первоисточник»: «Пророк Мухаммед» Веры П</w:t>
      </w:r>
      <w:r w:rsidRPr="00B722DD">
        <w:rPr>
          <w:rFonts w:ascii="Arial" w:hAnsi="Arial" w:cs="Arial"/>
          <w:sz w:val="24"/>
          <w:szCs w:val="24"/>
        </w:rPr>
        <w:t>а</w:t>
      </w:r>
      <w:r w:rsidRPr="00B722DD">
        <w:rPr>
          <w:rFonts w:ascii="Arial" w:hAnsi="Arial" w:cs="Arial"/>
          <w:sz w:val="24"/>
          <w:szCs w:val="24"/>
        </w:rPr>
        <w:t>новой, умной и честной писательницы, работавшей до нынешних исламских страстей, к</w:t>
      </w:r>
      <w:r w:rsidRPr="00B722DD">
        <w:rPr>
          <w:rFonts w:ascii="Arial" w:hAnsi="Arial" w:cs="Arial"/>
          <w:sz w:val="24"/>
          <w:szCs w:val="24"/>
        </w:rPr>
        <w:t>о</w:t>
      </w:r>
      <w:r w:rsidRPr="00B722DD">
        <w:rPr>
          <w:rFonts w:ascii="Arial" w:hAnsi="Arial" w:cs="Arial"/>
          <w:sz w:val="24"/>
          <w:szCs w:val="24"/>
        </w:rPr>
        <w:t>гда ничто не мешало объективному подходу. Но…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 тратьте время, уважаемые. Первоисточники — хорошо, но не забудем и о здравом смысле. Вспомнив что мусульмане веками бывали (а некоторые из них — и сейчас) не более агрессивны чем их соседи,приходится заключить: корень нынешних проблем — не в религии. Все веры — бездонные бочки цитат и поучений, в которых, порывшись, можно найти оправдания и миру, и войне.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Религии часто не менялись, но народы под ними то жили мирно, то безумели и кид</w:t>
      </w:r>
      <w:r w:rsidRPr="00B722DD">
        <w:rPr>
          <w:rFonts w:ascii="Arial" w:hAnsi="Arial" w:cs="Arial"/>
          <w:sz w:val="24"/>
          <w:szCs w:val="24"/>
        </w:rPr>
        <w:t>а</w:t>
      </w:r>
      <w:r w:rsidRPr="00B722DD">
        <w:rPr>
          <w:rFonts w:ascii="Arial" w:hAnsi="Arial" w:cs="Arial"/>
          <w:sz w:val="24"/>
          <w:szCs w:val="24"/>
        </w:rPr>
        <w:t xml:space="preserve">лись друг на друга. Именно эта переменчивость под сенью тех же учений говорит что не религиозные догмы, а что-то иное — глубинный двигатель людских «вскипаний».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Так что отдадим должное Вере Пановой, проследившей, как с ростом числа сторо</w:t>
      </w:r>
      <w:r w:rsidRPr="00B722DD">
        <w:rPr>
          <w:rFonts w:ascii="Arial" w:hAnsi="Arial" w:cs="Arial"/>
          <w:sz w:val="24"/>
          <w:szCs w:val="24"/>
        </w:rPr>
        <w:t>н</w:t>
      </w:r>
      <w:r w:rsidRPr="00B722DD">
        <w:rPr>
          <w:rFonts w:ascii="Arial" w:hAnsi="Arial" w:cs="Arial"/>
          <w:sz w:val="24"/>
          <w:szCs w:val="24"/>
        </w:rPr>
        <w:t>ников становился всё более воинственным и сам Мухаммед, и диктуемые им «суры» К</w:t>
      </w:r>
      <w:r w:rsidRPr="00B722DD">
        <w:rPr>
          <w:rFonts w:ascii="Arial" w:hAnsi="Arial" w:cs="Arial"/>
          <w:sz w:val="24"/>
          <w:szCs w:val="24"/>
        </w:rPr>
        <w:t>о</w:t>
      </w:r>
      <w:r w:rsidRPr="00B722DD">
        <w:rPr>
          <w:rFonts w:ascii="Arial" w:hAnsi="Arial" w:cs="Arial"/>
          <w:sz w:val="24"/>
          <w:szCs w:val="24"/>
        </w:rPr>
        <w:t>рана (заметим в скобках — на века обеспечив доводами как сторонников «миролюбия К</w:t>
      </w:r>
      <w:r w:rsidRPr="00B722DD">
        <w:rPr>
          <w:rFonts w:ascii="Arial" w:hAnsi="Arial" w:cs="Arial"/>
          <w:sz w:val="24"/>
          <w:szCs w:val="24"/>
        </w:rPr>
        <w:t>о</w:t>
      </w:r>
      <w:r w:rsidRPr="00B722DD">
        <w:rPr>
          <w:rFonts w:ascii="Arial" w:hAnsi="Arial" w:cs="Arial"/>
          <w:sz w:val="24"/>
          <w:szCs w:val="24"/>
        </w:rPr>
        <w:t>рана», выклёвывающих цитаты из его начала, так и их противников, выдёргивающих ц</w:t>
      </w:r>
      <w:r w:rsidRPr="00B722DD">
        <w:rPr>
          <w:rFonts w:ascii="Arial" w:hAnsi="Arial" w:cs="Arial"/>
          <w:sz w:val="24"/>
          <w:szCs w:val="24"/>
        </w:rPr>
        <w:t>и</w:t>
      </w:r>
      <w:r w:rsidRPr="00B722DD">
        <w:rPr>
          <w:rFonts w:ascii="Arial" w:hAnsi="Arial" w:cs="Arial"/>
          <w:sz w:val="24"/>
          <w:szCs w:val="24"/>
        </w:rPr>
        <w:t>таты из его конца), но в поисках главного источника нынешнего мусульманского «бурл</w:t>
      </w:r>
      <w:r w:rsidRPr="00B722DD">
        <w:rPr>
          <w:rFonts w:ascii="Arial" w:hAnsi="Arial" w:cs="Arial"/>
          <w:sz w:val="24"/>
          <w:szCs w:val="24"/>
        </w:rPr>
        <w:t>е</w:t>
      </w:r>
      <w:r w:rsidRPr="00B722DD">
        <w:rPr>
          <w:rFonts w:ascii="Arial" w:hAnsi="Arial" w:cs="Arial"/>
          <w:sz w:val="24"/>
          <w:szCs w:val="24"/>
        </w:rPr>
        <w:t>ния» она не поможет. Нам прийдётся продолжить разбор расхожих мнений, и для начала стоит взглянуть — когда это всё началось?</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«Мусульманская враждебность существовала всегда». «Нет, всё началось, когда а) возник Израиль и появились палестинские беженцы, б) На Ближний Восток пришла Ам</w:t>
      </w:r>
      <w:r w:rsidRPr="00B722DD">
        <w:rPr>
          <w:rFonts w:ascii="Arial" w:hAnsi="Arial" w:cs="Arial"/>
          <w:sz w:val="24"/>
          <w:szCs w:val="24"/>
        </w:rPr>
        <w:t>е</w:t>
      </w:r>
      <w:r w:rsidRPr="00B722DD">
        <w:rPr>
          <w:rFonts w:ascii="Arial" w:hAnsi="Arial" w:cs="Arial"/>
          <w:sz w:val="24"/>
          <w:szCs w:val="24"/>
        </w:rPr>
        <w:t>рика (выбрать по вкусу).</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Легко понять, что за выяснением — «Когда начались свары?» стоит вопрос «Кто н</w:t>
      </w:r>
      <w:r w:rsidRPr="00B722DD">
        <w:rPr>
          <w:rFonts w:ascii="Arial" w:hAnsi="Arial" w:cs="Arial"/>
          <w:sz w:val="24"/>
          <w:szCs w:val="24"/>
        </w:rPr>
        <w:t>а</w:t>
      </w:r>
      <w:r w:rsidRPr="00B722DD">
        <w:rPr>
          <w:rFonts w:ascii="Arial" w:hAnsi="Arial" w:cs="Arial"/>
          <w:sz w:val="24"/>
          <w:szCs w:val="24"/>
        </w:rPr>
        <w:t>чал первый?», так что уже споры о сроках — не нейтральны.</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Прежде всего уточним о какой враждебности речь, потому что какие-то трения между народами действительно существовали «всегда». Но если говорить о нынешнем градусе ненависти и терроризме, сторонники тезиса — «Это было всегда» — ошибаются.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 начале 20-го века сердце ислама — Ближний Восток — был под турками и спал глубоким сном. О полном отсутствии не то что конфликтов, а даже намёков на перемены говорит анекдотический факт: Бен Гурион, будущий воинственный основатель Израиля, в 1908 году раздумывал стать членом парламента мусульманской Оттоманской империи. А чуть раньше… Многие помнят, что когда французские антисемиты затеяли преследов</w:t>
      </w:r>
      <w:r w:rsidRPr="00B722DD">
        <w:rPr>
          <w:rFonts w:ascii="Arial" w:hAnsi="Arial" w:cs="Arial"/>
          <w:sz w:val="24"/>
          <w:szCs w:val="24"/>
        </w:rPr>
        <w:t>а</w:t>
      </w:r>
      <w:r w:rsidRPr="00B722DD">
        <w:rPr>
          <w:rFonts w:ascii="Arial" w:hAnsi="Arial" w:cs="Arial"/>
          <w:sz w:val="24"/>
          <w:szCs w:val="24"/>
        </w:rPr>
        <w:t>ние Дрейфуса, за него вступился Эмиль Золя.</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Немногие, однако, знают, что в его защиту выступили и ближневосточные интелл</w:t>
      </w:r>
      <w:r w:rsidRPr="00B722DD">
        <w:rPr>
          <w:rFonts w:ascii="Arial" w:hAnsi="Arial" w:cs="Arial"/>
          <w:sz w:val="24"/>
          <w:szCs w:val="24"/>
        </w:rPr>
        <w:t>и</w:t>
      </w:r>
      <w:r w:rsidRPr="00B722DD">
        <w:rPr>
          <w:rFonts w:ascii="Arial" w:hAnsi="Arial" w:cs="Arial"/>
          <w:sz w:val="24"/>
          <w:szCs w:val="24"/>
        </w:rPr>
        <w:t xml:space="preserve">генты — мусульмане.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Наконец, известно, что когда евреев изгоняли из европейских стран, многие бежали под защиту мусульманских владык. Несколько странновато в свете нынешних реалий…</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Те, кто интересуется всерьёз, легко установят время зарождения нынешних мусул</w:t>
      </w:r>
      <w:r w:rsidRPr="00B722DD">
        <w:rPr>
          <w:rFonts w:ascii="Arial" w:hAnsi="Arial" w:cs="Arial"/>
          <w:sz w:val="24"/>
          <w:szCs w:val="24"/>
        </w:rPr>
        <w:t>ь</w:t>
      </w:r>
      <w:r w:rsidRPr="00B722DD">
        <w:rPr>
          <w:rFonts w:ascii="Arial" w:hAnsi="Arial" w:cs="Arial"/>
          <w:sz w:val="24"/>
          <w:szCs w:val="24"/>
        </w:rPr>
        <w:t>манских «бурлений». Это — 20-е годы 20-го века, когда жёсткая и умелая власть отт</w:t>
      </w:r>
      <w:r w:rsidRPr="00B722DD">
        <w:rPr>
          <w:rFonts w:ascii="Arial" w:hAnsi="Arial" w:cs="Arial"/>
          <w:sz w:val="24"/>
          <w:szCs w:val="24"/>
        </w:rPr>
        <w:t>о</w:t>
      </w:r>
      <w:r w:rsidRPr="00B722DD">
        <w:rPr>
          <w:rFonts w:ascii="Arial" w:hAnsi="Arial" w:cs="Arial"/>
          <w:sz w:val="24"/>
          <w:szCs w:val="24"/>
        </w:rPr>
        <w:t xml:space="preserve">манских турок над регионом исчезла, и пришли англичане. </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Я уже упоминал о странном процессе «размягчения мозгов» «англосаксов» в 20-м в</w:t>
      </w:r>
      <w:r w:rsidRPr="00B722DD">
        <w:rPr>
          <w:rFonts w:ascii="Arial" w:hAnsi="Arial" w:cs="Arial"/>
          <w:sz w:val="24"/>
          <w:szCs w:val="24"/>
        </w:rPr>
        <w:t>е</w:t>
      </w:r>
      <w:r w:rsidRPr="00B722DD">
        <w:rPr>
          <w:rFonts w:ascii="Arial" w:hAnsi="Arial" w:cs="Arial"/>
          <w:sz w:val="24"/>
          <w:szCs w:val="24"/>
        </w:rPr>
        <w:t>ке. В 20-х годах он видимо только начинался. Это было время когда с одной стороны во</w:t>
      </w:r>
      <w:r w:rsidRPr="00B722DD">
        <w:rPr>
          <w:rFonts w:ascii="Arial" w:hAnsi="Arial" w:cs="Arial"/>
          <w:sz w:val="24"/>
          <w:szCs w:val="24"/>
        </w:rPr>
        <w:t>с</w:t>
      </w:r>
      <w:r w:rsidRPr="00B722DD">
        <w:rPr>
          <w:rFonts w:ascii="Arial" w:hAnsi="Arial" w:cs="Arial"/>
          <w:sz w:val="24"/>
          <w:szCs w:val="24"/>
        </w:rPr>
        <w:t>стания против колониальной власти британцев ещё без колебаний подавлялись, а с др</w:t>
      </w:r>
      <w:r w:rsidRPr="00B722DD">
        <w:rPr>
          <w:rFonts w:ascii="Arial" w:hAnsi="Arial" w:cs="Arial"/>
          <w:sz w:val="24"/>
          <w:szCs w:val="24"/>
        </w:rPr>
        <w:t>у</w:t>
      </w:r>
      <w:r w:rsidRPr="00B722DD">
        <w:rPr>
          <w:rFonts w:ascii="Arial" w:hAnsi="Arial" w:cs="Arial"/>
          <w:sz w:val="24"/>
          <w:szCs w:val="24"/>
        </w:rPr>
        <w:t>гой — в головах у их деятелей уже появились иллюзии, что любым находившимся под их властью народам можно предоставлять самоуправление. В переводе на простой язык это означало ослабление британского контроля и передачу власти местным «вождям»…</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Давно подмечено, что смуты происходят не когда угнетение наиболее жестоко, а к</w:t>
      </w:r>
      <w:r w:rsidRPr="00B722DD">
        <w:rPr>
          <w:rFonts w:ascii="Arial" w:hAnsi="Arial" w:cs="Arial"/>
          <w:sz w:val="24"/>
          <w:szCs w:val="24"/>
        </w:rPr>
        <w:t>о</w:t>
      </w:r>
      <w:r w:rsidRPr="00B722DD">
        <w:rPr>
          <w:rFonts w:ascii="Arial" w:hAnsi="Arial" w:cs="Arial"/>
          <w:sz w:val="24"/>
          <w:szCs w:val="24"/>
        </w:rPr>
        <w:t xml:space="preserve">гда «пресс» ослабляется. Именно в такое время и «задымился» Ближнй Восток.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Вторым моментом была идея англичан (американцев ещё не было и близко) создать «национальный очаг», резервации для евреев на местах их древних царств. (Анекдотич</w:t>
      </w:r>
      <w:r w:rsidRPr="00B722DD">
        <w:rPr>
          <w:rFonts w:ascii="Arial" w:hAnsi="Arial" w:cs="Arial"/>
          <w:sz w:val="24"/>
          <w:szCs w:val="24"/>
        </w:rPr>
        <w:t>е</w:t>
      </w:r>
      <w:r w:rsidRPr="00B722DD">
        <w:rPr>
          <w:rFonts w:ascii="Arial" w:hAnsi="Arial" w:cs="Arial"/>
          <w:sz w:val="24"/>
          <w:szCs w:val="24"/>
        </w:rPr>
        <w:t xml:space="preserve">ские обстоятельства вокруг этой идеи — вне этих заметок).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Когда к жалким еврейским поселениям, сохранившимся с библейских времён, в 20-х — 30-х годах потекли тонкие ручейки мечтателей из Европы, тамошние арабы действ</w:t>
      </w:r>
      <w:r w:rsidRPr="00B722DD">
        <w:rPr>
          <w:rFonts w:ascii="Arial" w:hAnsi="Arial" w:cs="Arial"/>
          <w:sz w:val="24"/>
          <w:szCs w:val="24"/>
        </w:rPr>
        <w:t>и</w:t>
      </w:r>
      <w:r w:rsidRPr="00B722DD">
        <w:rPr>
          <w:rFonts w:ascii="Arial" w:hAnsi="Arial" w:cs="Arial"/>
          <w:sz w:val="24"/>
          <w:szCs w:val="24"/>
        </w:rPr>
        <w:t>тельно всполошились и возникли конфликты — как всегда при приходе чужаков. И если бы всё было «как всегда», стороны бы как-то притёрлись, и об этих трениях к сегодня</w:t>
      </w:r>
      <w:r w:rsidRPr="00B722DD">
        <w:rPr>
          <w:rFonts w:ascii="Arial" w:hAnsi="Arial" w:cs="Arial"/>
          <w:sz w:val="24"/>
          <w:szCs w:val="24"/>
        </w:rPr>
        <w:t>ш</w:t>
      </w:r>
      <w:r w:rsidRPr="00B722DD">
        <w:rPr>
          <w:rFonts w:ascii="Arial" w:hAnsi="Arial" w:cs="Arial"/>
          <w:sz w:val="24"/>
          <w:szCs w:val="24"/>
        </w:rPr>
        <w:t xml:space="preserve">нему дню все бы забыли, — благо пустых территорий хватало и враждебность ещё не достигала нынешнего остервенения.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Но подобно тому как прыщ у вас на ноге может позудеть и исчезнуть, а может разра</w:t>
      </w:r>
      <w:r w:rsidRPr="00B722DD">
        <w:rPr>
          <w:rFonts w:ascii="Arial" w:hAnsi="Arial" w:cs="Arial"/>
          <w:sz w:val="24"/>
          <w:szCs w:val="24"/>
        </w:rPr>
        <w:t>с</w:t>
      </w:r>
      <w:r w:rsidRPr="00B722DD">
        <w:rPr>
          <w:rFonts w:ascii="Arial" w:hAnsi="Arial" w:cs="Arial"/>
          <w:sz w:val="24"/>
          <w:szCs w:val="24"/>
        </w:rPr>
        <w:t>тись до жуткой язвы, события в тех краях покатились по второму печальному сценарию. Мы ещё дойдём до причин, а пока заметим что люди ненаблюдательные, или не жела</w:t>
      </w:r>
      <w:r w:rsidRPr="00B722DD">
        <w:rPr>
          <w:rFonts w:ascii="Arial" w:hAnsi="Arial" w:cs="Arial"/>
          <w:sz w:val="24"/>
          <w:szCs w:val="24"/>
        </w:rPr>
        <w:t>ю</w:t>
      </w:r>
      <w:r w:rsidRPr="00B722DD">
        <w:rPr>
          <w:rFonts w:ascii="Arial" w:hAnsi="Arial" w:cs="Arial"/>
          <w:sz w:val="24"/>
          <w:szCs w:val="24"/>
        </w:rPr>
        <w:t>щие правды, пытаются утверждать и сейчас, что исток исламской враждебности — в те</w:t>
      </w:r>
      <w:r w:rsidRPr="00B722DD">
        <w:rPr>
          <w:rFonts w:ascii="Arial" w:hAnsi="Arial" w:cs="Arial"/>
          <w:sz w:val="24"/>
          <w:szCs w:val="24"/>
        </w:rPr>
        <w:t>р</w:t>
      </w:r>
      <w:r w:rsidRPr="00B722DD">
        <w:rPr>
          <w:rFonts w:ascii="Arial" w:hAnsi="Arial" w:cs="Arial"/>
          <w:sz w:val="24"/>
          <w:szCs w:val="24"/>
        </w:rPr>
        <w:t>риториальных спорах между евреями и арабами.</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52030E" w:rsidRDefault="00A7604E" w:rsidP="004F3A27">
      <w:pPr>
        <w:spacing w:after="0" w:line="264" w:lineRule="auto"/>
        <w:ind w:firstLine="454"/>
        <w:jc w:val="both"/>
        <w:rPr>
          <w:rFonts w:ascii="Arial" w:hAnsi="Arial" w:cs="Arial"/>
          <w:b/>
          <w:sz w:val="28"/>
          <w:szCs w:val="28"/>
        </w:rPr>
      </w:pPr>
      <w:r w:rsidRPr="0052030E">
        <w:rPr>
          <w:rFonts w:ascii="Arial" w:hAnsi="Arial" w:cs="Arial"/>
          <w:b/>
          <w:sz w:val="28"/>
          <w:szCs w:val="28"/>
        </w:rPr>
        <w:t xml:space="preserve">«Это всё — результат территориальных споров»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С версией, что нынешние мусульманские возмущения, даже вне Ближнего Востока — производная от еврейско-арабской земельной свары, согласны многие. Но мы увидим, что территории, как и религия, здесь не причина, а предлог.</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(Ложь о «земельной» причине более коварна поскольку использует крохи правды: в 20-х — 30-х годах действительно бывали драчки из-за территорий, но теперь всё иначе).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Врядли есть хоть один территориальный конфликт, где бы не звучало: «это — наше исконное, тут жили наши предки!». И врядли найдётся другой лозунг, который был бы столь же злостен и лжив. Мне пришло это в голову в краеведческом музее одного из у</w:t>
      </w:r>
      <w:r w:rsidRPr="00B722DD">
        <w:rPr>
          <w:rFonts w:ascii="Arial" w:hAnsi="Arial" w:cs="Arial"/>
          <w:sz w:val="24"/>
          <w:szCs w:val="24"/>
        </w:rPr>
        <w:t>к</w:t>
      </w:r>
      <w:r w:rsidRPr="00B722DD">
        <w:rPr>
          <w:rFonts w:ascii="Arial" w:hAnsi="Arial" w:cs="Arial"/>
          <w:sz w:val="24"/>
          <w:szCs w:val="24"/>
        </w:rPr>
        <w:t>раинских городов, где я узнал, что самые древние захоронения на юге Украины — не</w:t>
      </w:r>
      <w:r w:rsidRPr="00B722DD">
        <w:rPr>
          <w:rFonts w:ascii="Arial" w:hAnsi="Arial" w:cs="Arial"/>
          <w:sz w:val="24"/>
          <w:szCs w:val="24"/>
        </w:rPr>
        <w:t>г</w:t>
      </w:r>
      <w:r w:rsidRPr="00B722DD">
        <w:rPr>
          <w:rFonts w:ascii="Arial" w:hAnsi="Arial" w:cs="Arial"/>
          <w:sz w:val="24"/>
          <w:szCs w:val="24"/>
        </w:rPr>
        <w:t>роиды. Подумалось — вот узнают нынешние негры, начнут претендовать на землю о</w:t>
      </w:r>
      <w:r w:rsidRPr="00B722DD">
        <w:rPr>
          <w:rFonts w:ascii="Arial" w:hAnsi="Arial" w:cs="Arial"/>
          <w:sz w:val="24"/>
          <w:szCs w:val="24"/>
        </w:rPr>
        <w:t>т</w:t>
      </w:r>
      <w:r w:rsidRPr="00B722DD">
        <w:rPr>
          <w:rFonts w:ascii="Arial" w:hAnsi="Arial" w:cs="Arial"/>
          <w:sz w:val="24"/>
          <w:szCs w:val="24"/>
        </w:rPr>
        <w:t xml:space="preserve">цов… </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Волны великих и малых переселений сделали споры об «исконных землях» нелеп</w:t>
      </w:r>
      <w:r w:rsidRPr="00B722DD">
        <w:rPr>
          <w:rFonts w:ascii="Arial" w:hAnsi="Arial" w:cs="Arial"/>
          <w:sz w:val="24"/>
          <w:szCs w:val="24"/>
        </w:rPr>
        <w:t>о</w:t>
      </w:r>
      <w:r w:rsidRPr="00B722DD">
        <w:rPr>
          <w:rFonts w:ascii="Arial" w:hAnsi="Arial" w:cs="Arial"/>
          <w:sz w:val="24"/>
          <w:szCs w:val="24"/>
        </w:rPr>
        <w:t>стью тысячелетия назад, но и сейчас миллионы глупцов готовы умирать и убивать в этих заведомо неразрешимых спорах. В лучшем случае претензии на «исконность» рождают комизм вроде гордости нынешних египтян за древние пирамиды, к которым ни они, ни их предки не имеют никакого отношения. (Нынешние египтяне — арабы, а как сказано в с</w:t>
      </w:r>
      <w:r w:rsidRPr="00B722DD">
        <w:rPr>
          <w:rFonts w:ascii="Arial" w:hAnsi="Arial" w:cs="Arial"/>
          <w:sz w:val="24"/>
          <w:szCs w:val="24"/>
        </w:rPr>
        <w:t>о</w:t>
      </w:r>
      <w:r w:rsidRPr="00B722DD">
        <w:rPr>
          <w:rFonts w:ascii="Arial" w:hAnsi="Arial" w:cs="Arial"/>
          <w:sz w:val="24"/>
          <w:szCs w:val="24"/>
        </w:rPr>
        <w:t>ветской «Всемирной Истории», «древние египтяне — этнически другой народ».)</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Одним из признаков повзросления народа является понимание, что как бы ни хот</w:t>
      </w:r>
      <w:r w:rsidRPr="00B722DD">
        <w:rPr>
          <w:rFonts w:ascii="Arial" w:hAnsi="Arial" w:cs="Arial"/>
          <w:sz w:val="24"/>
          <w:szCs w:val="24"/>
        </w:rPr>
        <w:t>е</w:t>
      </w:r>
      <w:r w:rsidRPr="00B722DD">
        <w:rPr>
          <w:rFonts w:ascii="Arial" w:hAnsi="Arial" w:cs="Arial"/>
          <w:sz w:val="24"/>
          <w:szCs w:val="24"/>
        </w:rPr>
        <w:t>лось «вернуть своё» — силовые попытки в наше время приносят только беду. Умные л</w:t>
      </w:r>
      <w:r w:rsidRPr="00B722DD">
        <w:rPr>
          <w:rFonts w:ascii="Arial" w:hAnsi="Arial" w:cs="Arial"/>
          <w:sz w:val="24"/>
          <w:szCs w:val="24"/>
        </w:rPr>
        <w:t>ю</w:t>
      </w:r>
      <w:r w:rsidRPr="00B722DD">
        <w:rPr>
          <w:rFonts w:ascii="Arial" w:hAnsi="Arial" w:cs="Arial"/>
          <w:sz w:val="24"/>
          <w:szCs w:val="24"/>
        </w:rPr>
        <w:t>ди понимают: сейчас лучше жить с тем что имеешь.</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Греки, потеряв в такой попытке в начале 20-го века половину своей земли и древней культуры, как-то живут и повторно отвоёвывать Малую Азию не планируют. Немцы см</w:t>
      </w:r>
      <w:r w:rsidRPr="00B722DD">
        <w:rPr>
          <w:rFonts w:ascii="Arial" w:hAnsi="Arial" w:cs="Arial"/>
          <w:sz w:val="24"/>
          <w:szCs w:val="24"/>
        </w:rPr>
        <w:t>и</w:t>
      </w:r>
      <w:r w:rsidRPr="00B722DD">
        <w:rPr>
          <w:rFonts w:ascii="Arial" w:hAnsi="Arial" w:cs="Arial"/>
          <w:sz w:val="24"/>
          <w:szCs w:val="24"/>
        </w:rPr>
        <w:t xml:space="preserve">рились со своими территориальными потерями. Однако поездив по Ближнему Востоку, я понял: ближневосточные мусульмане успокаиваться не собираются. Одержимость идеей уничтожить Израиль «потому что он отнял землю у арабов» — повсеместна.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 будем тут о нелепости самой идеи «справедливого» дележа земель там, где до 20-го века вообще не было границ, где племена кочевали повсюду, а селения разных н</w:t>
      </w:r>
      <w:r w:rsidRPr="00B722DD">
        <w:rPr>
          <w:rFonts w:ascii="Arial" w:hAnsi="Arial" w:cs="Arial"/>
          <w:sz w:val="24"/>
          <w:szCs w:val="24"/>
        </w:rPr>
        <w:t>а</w:t>
      </w:r>
      <w:r w:rsidRPr="00B722DD">
        <w:rPr>
          <w:rFonts w:ascii="Arial" w:hAnsi="Arial" w:cs="Arial"/>
          <w:sz w:val="24"/>
          <w:szCs w:val="24"/>
        </w:rPr>
        <w:t>родов были раскиданы вперемешку на огромных пространствах.</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Поглядим на итог. Мне как-то попалась карта: Израиль в обрамлении арабских з</w:t>
      </w:r>
      <w:r w:rsidRPr="00B722DD">
        <w:rPr>
          <w:rFonts w:ascii="Arial" w:hAnsi="Arial" w:cs="Arial"/>
          <w:sz w:val="24"/>
          <w:szCs w:val="24"/>
        </w:rPr>
        <w:t>е</w:t>
      </w:r>
      <w:r w:rsidRPr="00B722DD">
        <w:rPr>
          <w:rFonts w:ascii="Arial" w:hAnsi="Arial" w:cs="Arial"/>
          <w:sz w:val="24"/>
          <w:szCs w:val="24"/>
        </w:rPr>
        <w:t>мель. Зрелище, доложу вам, впечатляющее. Надо совсем не иметь стыда, чтобы утве</w:t>
      </w:r>
      <w:r w:rsidRPr="00B722DD">
        <w:rPr>
          <w:rFonts w:ascii="Arial" w:hAnsi="Arial" w:cs="Arial"/>
          <w:sz w:val="24"/>
          <w:szCs w:val="24"/>
        </w:rPr>
        <w:t>р</w:t>
      </w:r>
      <w:r w:rsidRPr="00B722DD">
        <w:rPr>
          <w:rFonts w:ascii="Arial" w:hAnsi="Arial" w:cs="Arial"/>
          <w:sz w:val="24"/>
          <w:szCs w:val="24"/>
        </w:rPr>
        <w:t>ждать, что это ничтожное пятнышко на карте — причина неудач у обладающих огромн</w:t>
      </w:r>
      <w:r w:rsidRPr="00B722DD">
        <w:rPr>
          <w:rFonts w:ascii="Arial" w:hAnsi="Arial" w:cs="Arial"/>
          <w:sz w:val="24"/>
          <w:szCs w:val="24"/>
        </w:rPr>
        <w:t>ы</w:t>
      </w:r>
      <w:r w:rsidRPr="00B722DD">
        <w:rPr>
          <w:rFonts w:ascii="Arial" w:hAnsi="Arial" w:cs="Arial"/>
          <w:sz w:val="24"/>
          <w:szCs w:val="24"/>
        </w:rPr>
        <w:t xml:space="preserve">ми территориями и ресурсами соседей. Напрашивается вопрос: где часто поминаемая справедливость у тех, кто требует от Израиля землю? Ведь в тех краях особо популярны стихийно-социалистические и религиозные воззрения, а с их позиций поделиться обязан тот, у кого «много», т. е. арабы.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Но погодите, говорят нам. Есть ещё одна важная причина мусульманского возмущ</w:t>
      </w:r>
      <w:r w:rsidRPr="00B722DD">
        <w:rPr>
          <w:rFonts w:ascii="Arial" w:hAnsi="Arial" w:cs="Arial"/>
          <w:sz w:val="24"/>
          <w:szCs w:val="24"/>
        </w:rPr>
        <w:t>е</w:t>
      </w:r>
      <w:r w:rsidRPr="00B722DD">
        <w:rPr>
          <w:rFonts w:ascii="Arial" w:hAnsi="Arial" w:cs="Arial"/>
          <w:sz w:val="24"/>
          <w:szCs w:val="24"/>
        </w:rPr>
        <w:t>ния — палестинские беженцы.</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52030E" w:rsidRDefault="00A7604E" w:rsidP="004F3A27">
      <w:pPr>
        <w:spacing w:after="0" w:line="264" w:lineRule="auto"/>
        <w:ind w:firstLine="454"/>
        <w:jc w:val="both"/>
        <w:rPr>
          <w:rFonts w:ascii="Arial" w:hAnsi="Arial" w:cs="Arial"/>
          <w:b/>
          <w:sz w:val="28"/>
          <w:szCs w:val="28"/>
        </w:rPr>
      </w:pPr>
      <w:r w:rsidRPr="0052030E">
        <w:rPr>
          <w:rFonts w:ascii="Arial" w:hAnsi="Arial" w:cs="Arial"/>
          <w:b/>
          <w:sz w:val="28"/>
          <w:szCs w:val="28"/>
        </w:rPr>
        <w:t>«Причина мусульманских возмущений — палестинские беженцы!»</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После войн и переделов беженцы — неизбежность. Сейчас всё реже вспоминают что советское наступление в конце войны вызвало потоки беженцев из восточных земель «Рейха». Это был огромный катаклизм, в условиях жуткой разрухи. Но что вы слышите об этих беженцах сейчас? Об их нуждах и бедах (мы здесь не будем — насколько они были заслужены) окружающий мир толком не знал никогда, а что знал — напрочь забыл сразу после войны. Советская пропаганда напоминала нам лишь о встречах их «ревншистских» землячеств. Они давно растворились в немецком народе, никому и в голову не пришло их обособлять, или заявлять что какие-то нынешние немецкие проблемы — результат тех беженских несчастий.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Теперь взгляните на Ближний Восток. «Палестинские беженцы» — изгои, из которых их кровные братья — арабы путём насильственной изоляции сделали особый народ — страдалец. Они заперты в «полосы» и «лагеря» втечение десятилетий. Их, кроме самых образованных, не пускают в другие арабские страны, хотя с территориями там проблем нет и разговорам о «братстве» нет конца.</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Время (на деньги Запада), правда, берёт своё — «лагеря беженцев» обустраиваются. Но кровные братья старательно не дают палестинцам забыть что они — беженцы, и их обязанность и постоянный род занятий — публичные, демонстрируемые всему миру страдания.</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Ладно, уговорили: Израиль — плохой. Но зачем же так со своими единокровными?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Если вам приходилось долго держать собаку на цепи — пояснения излишни.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Животное озлобляется так, что может порвать и хозяина. «Палестинские беженцы» — цепная собака исламских идеологов, натравливаемая на Израиль и Запад. И важный фактор пропаганды.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У наивных вопрос — зачем? Причин несколько. Чтобы было «рациональное» опра</w:t>
      </w:r>
      <w:r w:rsidRPr="00B722DD">
        <w:rPr>
          <w:rFonts w:ascii="Arial" w:hAnsi="Arial" w:cs="Arial"/>
          <w:sz w:val="24"/>
          <w:szCs w:val="24"/>
        </w:rPr>
        <w:t>в</w:t>
      </w:r>
      <w:r w:rsidRPr="00B722DD">
        <w:rPr>
          <w:rFonts w:ascii="Arial" w:hAnsi="Arial" w:cs="Arial"/>
          <w:sz w:val="24"/>
          <w:szCs w:val="24"/>
        </w:rPr>
        <w:t>дание «джихада». Чтобы Израиль и Америка выглядели виноватыми, ведь виноватая Америка раскошеливается «на помощь страждущим», а это — огромные деньги в карм</w:t>
      </w:r>
      <w:r w:rsidRPr="00B722DD">
        <w:rPr>
          <w:rFonts w:ascii="Arial" w:hAnsi="Arial" w:cs="Arial"/>
          <w:sz w:val="24"/>
          <w:szCs w:val="24"/>
        </w:rPr>
        <w:t>а</w:t>
      </w:r>
      <w:r w:rsidRPr="00B722DD">
        <w:rPr>
          <w:rFonts w:ascii="Arial" w:hAnsi="Arial" w:cs="Arial"/>
          <w:sz w:val="24"/>
          <w:szCs w:val="24"/>
        </w:rPr>
        <w:t>ны их вожаков. И, наконец, чтобы был ответ на вопрос — почему в исламском мире так неважны дела со всем, что не касается доходов от нефти.</w:t>
      </w:r>
    </w:p>
    <w:p w:rsidR="00A7604E" w:rsidRPr="0052030E" w:rsidRDefault="00A7604E" w:rsidP="004F3A27">
      <w:pPr>
        <w:spacing w:after="0" w:line="264" w:lineRule="auto"/>
        <w:ind w:firstLine="454"/>
        <w:jc w:val="both"/>
        <w:rPr>
          <w:rFonts w:ascii="Arial" w:hAnsi="Arial" w:cs="Arial"/>
          <w:b/>
          <w:sz w:val="28"/>
          <w:szCs w:val="28"/>
        </w:rPr>
      </w:pPr>
      <w:r w:rsidRPr="0052030E">
        <w:rPr>
          <w:rFonts w:ascii="Arial" w:hAnsi="Arial" w:cs="Arial"/>
          <w:b/>
          <w:sz w:val="28"/>
          <w:szCs w:val="28"/>
        </w:rPr>
        <w:t xml:space="preserve">«Виновники найдены»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Когда в течение столетий у вас одни проколы, вам надо это чем-то объяснять. Не б</w:t>
      </w:r>
      <w:r w:rsidRPr="00B722DD">
        <w:rPr>
          <w:rFonts w:ascii="Arial" w:hAnsi="Arial" w:cs="Arial"/>
          <w:sz w:val="24"/>
          <w:szCs w:val="24"/>
        </w:rPr>
        <w:t>у</w:t>
      </w:r>
      <w:r w:rsidRPr="00B722DD">
        <w:rPr>
          <w:rFonts w:ascii="Arial" w:hAnsi="Arial" w:cs="Arial"/>
          <w:sz w:val="24"/>
          <w:szCs w:val="24"/>
        </w:rPr>
        <w:t>дем здесь о величии Исламской цивилизации времён её расцвета, ясно одно: последние века она отступала по всем фронтам и на сегодняшний день являет полное фиаско.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Тут меня могут прервать и сказать, что помимо нищих стран там есть богатые нефт</w:t>
      </w:r>
      <w:r w:rsidRPr="00B722DD">
        <w:rPr>
          <w:rFonts w:ascii="Arial" w:hAnsi="Arial" w:cs="Arial"/>
          <w:sz w:val="24"/>
          <w:szCs w:val="24"/>
        </w:rPr>
        <w:t>я</w:t>
      </w:r>
      <w:r w:rsidRPr="00B722DD">
        <w:rPr>
          <w:rFonts w:ascii="Arial" w:hAnsi="Arial" w:cs="Arial"/>
          <w:sz w:val="24"/>
          <w:szCs w:val="24"/>
        </w:rPr>
        <w:t>ные эмираты, их новые сверкающие города… Подтверждаю — есть. Но это не отменяет такой вывод. Потому что фиаско — это не только нищета.</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Лентяй или глупец, разбогатевший случайной находкой и чужими мозгами, имеет м</w:t>
      </w:r>
      <w:r w:rsidRPr="00B722DD">
        <w:rPr>
          <w:rFonts w:ascii="Arial" w:hAnsi="Arial" w:cs="Arial"/>
          <w:sz w:val="24"/>
          <w:szCs w:val="24"/>
        </w:rPr>
        <w:t>а</w:t>
      </w:r>
      <w:r w:rsidRPr="00B722DD">
        <w:rPr>
          <w:rFonts w:ascii="Arial" w:hAnsi="Arial" w:cs="Arial"/>
          <w:sz w:val="24"/>
          <w:szCs w:val="24"/>
        </w:rPr>
        <w:t xml:space="preserve">ло поводов для гордости по нормальным меркам. </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Некоторое время назад мне попался клип, на котором мулла, воздев руки к небу, в</w:t>
      </w:r>
      <w:r w:rsidRPr="00B722DD">
        <w:rPr>
          <w:rFonts w:ascii="Arial" w:hAnsi="Arial" w:cs="Arial"/>
          <w:sz w:val="24"/>
          <w:szCs w:val="24"/>
        </w:rPr>
        <w:t>о</w:t>
      </w:r>
      <w:r w:rsidRPr="00B722DD">
        <w:rPr>
          <w:rFonts w:ascii="Arial" w:hAnsi="Arial" w:cs="Arial"/>
          <w:sz w:val="24"/>
          <w:szCs w:val="24"/>
        </w:rPr>
        <w:t>прошал — в чём дело? Почему, к чему ни прикоснись — всё сделано руками «неверных» или ими придумано? Где головы и руки мусульман?</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Думаю не многие станут оспаривать что верную оценку народам в наше время можно дать по их производству и экспорту. Вдумайтесь: весь «не-нефтяной» экспорт всех стран мусульманского Ближнего Востока — меньше чем у Финляндии.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 лоснящихся богатством эмиратах, кроме нефти — ни современных отраслей, ни науки, ни много чего другого. Даже своей нефтью они не в состоянии воспользоваться без «неверных»: она ищется, добывается и транспортируется тем, что придумали и сделали на Западе. (Нужна она опять же для того, что придумано и сделано на Западе). За искл</w:t>
      </w:r>
      <w:r w:rsidRPr="00B722DD">
        <w:rPr>
          <w:rFonts w:ascii="Arial" w:hAnsi="Arial" w:cs="Arial"/>
          <w:sz w:val="24"/>
          <w:szCs w:val="24"/>
        </w:rPr>
        <w:t>ю</w:t>
      </w:r>
      <w:r w:rsidRPr="00B722DD">
        <w:rPr>
          <w:rFonts w:ascii="Arial" w:hAnsi="Arial" w:cs="Arial"/>
          <w:sz w:val="24"/>
          <w:szCs w:val="24"/>
        </w:rPr>
        <w:t>чением нескольких сотен арабских технарей в компаниях вроде «Арамко», местные не принимают в этом почти никакого участия. Они только подставляют карманы. С точки зрения самоуважения — это фиаско, даже если деньги текут ручьём.</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Спасти лицо можно только одним образом: найти козлов отпущения. И они конечно же находятся. </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Эволюцию этих полезных животных проследил крупнейший историк Ближнего Вост</w:t>
      </w:r>
      <w:r w:rsidRPr="00B722DD">
        <w:rPr>
          <w:rFonts w:ascii="Arial" w:hAnsi="Arial" w:cs="Arial"/>
          <w:sz w:val="24"/>
          <w:szCs w:val="24"/>
        </w:rPr>
        <w:t>о</w:t>
      </w:r>
      <w:r w:rsidRPr="00B722DD">
        <w:rPr>
          <w:rFonts w:ascii="Arial" w:hAnsi="Arial" w:cs="Arial"/>
          <w:sz w:val="24"/>
          <w:szCs w:val="24"/>
        </w:rPr>
        <w:t>ка Бернард Льюис.</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Долгое время причиной отставания там считались монголы, точнее — последствия их нашествия 13-го века (для русских звучит знакомо). Потом, правда, выяснилось, что большие цивилизационные достижения, скажем в Иране, у мусульман были не до, а п</w:t>
      </w:r>
      <w:r w:rsidRPr="00B722DD">
        <w:rPr>
          <w:rFonts w:ascii="Arial" w:hAnsi="Arial" w:cs="Arial"/>
          <w:sz w:val="24"/>
          <w:szCs w:val="24"/>
        </w:rPr>
        <w:t>о</w:t>
      </w:r>
      <w:r w:rsidRPr="00B722DD">
        <w:rPr>
          <w:rFonts w:ascii="Arial" w:hAnsi="Arial" w:cs="Arial"/>
          <w:sz w:val="24"/>
          <w:szCs w:val="24"/>
        </w:rPr>
        <w:t>сле нашествия. Далее арабы стали винить турок, правивших ими много веков, а турки — соответственно арабов за их отсталость, и все вместе — персов. Персы соответственно винили обоих, и монголов впридачу. В 19-м — начале 20-го века появились англичане и французы, и все сразу поняли: вот они, виновники. К средине 20-го века главным козл</w:t>
      </w:r>
      <w:r w:rsidRPr="00B722DD">
        <w:rPr>
          <w:rFonts w:ascii="Arial" w:hAnsi="Arial" w:cs="Arial"/>
          <w:sz w:val="24"/>
          <w:szCs w:val="24"/>
        </w:rPr>
        <w:t>и</w:t>
      </w:r>
      <w:r w:rsidRPr="00B722DD">
        <w:rPr>
          <w:rFonts w:ascii="Arial" w:hAnsi="Arial" w:cs="Arial"/>
          <w:sz w:val="24"/>
          <w:szCs w:val="24"/>
        </w:rPr>
        <w:t>щем была избрана Америка, а роль самого бодливого козлика — вы уже догадались — досталась евреям.</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Здесь не пересказать все доводы Льюиса что за долгие столетия всё большего о</w:t>
      </w:r>
      <w:r w:rsidRPr="00B722DD">
        <w:rPr>
          <w:rFonts w:ascii="Arial" w:hAnsi="Arial" w:cs="Arial"/>
          <w:sz w:val="24"/>
          <w:szCs w:val="24"/>
        </w:rPr>
        <w:t>т</w:t>
      </w:r>
      <w:r w:rsidRPr="00B722DD">
        <w:rPr>
          <w:rFonts w:ascii="Arial" w:hAnsi="Arial" w:cs="Arial"/>
          <w:sz w:val="24"/>
          <w:szCs w:val="24"/>
        </w:rPr>
        <w:t>ставания людям Ближнего Востока некого винить кроме самих себя, но один пример всё же приведу — очень уж он показателен.</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Истории было угодно поставить чистый эксперимент в двух местах, бывших владен</w:t>
      </w:r>
      <w:r w:rsidRPr="00B722DD">
        <w:rPr>
          <w:rFonts w:ascii="Arial" w:hAnsi="Arial" w:cs="Arial"/>
          <w:sz w:val="24"/>
          <w:szCs w:val="24"/>
        </w:rPr>
        <w:t>и</w:t>
      </w:r>
      <w:r w:rsidRPr="00B722DD">
        <w:rPr>
          <w:rFonts w:ascii="Arial" w:hAnsi="Arial" w:cs="Arial"/>
          <w:sz w:val="24"/>
          <w:szCs w:val="24"/>
        </w:rPr>
        <w:t>ях Британской империи. Это крупные и важные порты: ближневосточный Аден, и дальн</w:t>
      </w:r>
      <w:r w:rsidRPr="00B722DD">
        <w:rPr>
          <w:rFonts w:ascii="Arial" w:hAnsi="Arial" w:cs="Arial"/>
          <w:sz w:val="24"/>
          <w:szCs w:val="24"/>
        </w:rPr>
        <w:t>е</w:t>
      </w:r>
      <w:r w:rsidRPr="00B722DD">
        <w:rPr>
          <w:rFonts w:ascii="Arial" w:hAnsi="Arial" w:cs="Arial"/>
          <w:sz w:val="24"/>
          <w:szCs w:val="24"/>
        </w:rPr>
        <w:t>восточные Сингапур и Гонконг. У всех них были равные возможности воспользоваться опытом англичан, и «дальневосточные» это блестяще сделали. Каковы они теперь и чем занимаются — знают все. Об Адене — и большом регионе вокруг него — тоже знают. Это нищета и безнадёга, там основным занятием является следование Корану. И там, как и во всём регионе, наконец-то поняли: их несчастья — от Америки, которая не любит м</w:t>
      </w:r>
      <w:r w:rsidRPr="00B722DD">
        <w:rPr>
          <w:rFonts w:ascii="Arial" w:hAnsi="Arial" w:cs="Arial"/>
          <w:sz w:val="24"/>
          <w:szCs w:val="24"/>
        </w:rPr>
        <w:t>у</w:t>
      </w:r>
      <w:r w:rsidRPr="00B722DD">
        <w:rPr>
          <w:rFonts w:ascii="Arial" w:hAnsi="Arial" w:cs="Arial"/>
          <w:sz w:val="24"/>
          <w:szCs w:val="24"/>
        </w:rPr>
        <w:t>сульман и обижает их!</w:t>
      </w:r>
    </w:p>
    <w:p w:rsidR="00A7604E" w:rsidRPr="00B722DD" w:rsidRDefault="00A7604E" w:rsidP="004F3A27">
      <w:pPr>
        <w:spacing w:after="0" w:line="264" w:lineRule="auto"/>
        <w:ind w:firstLine="454"/>
        <w:jc w:val="both"/>
        <w:rPr>
          <w:rFonts w:ascii="Arial" w:hAnsi="Arial" w:cs="Arial"/>
          <w:sz w:val="24"/>
          <w:szCs w:val="24"/>
        </w:rPr>
      </w:pPr>
    </w:p>
    <w:p w:rsidR="00A7604E" w:rsidRPr="0052030E" w:rsidRDefault="00A7604E" w:rsidP="004F3A27">
      <w:pPr>
        <w:spacing w:after="0" w:line="264" w:lineRule="auto"/>
        <w:ind w:firstLine="454"/>
        <w:jc w:val="both"/>
        <w:rPr>
          <w:rFonts w:ascii="Arial" w:hAnsi="Arial" w:cs="Arial"/>
          <w:b/>
          <w:sz w:val="28"/>
          <w:szCs w:val="28"/>
        </w:rPr>
      </w:pPr>
      <w:r w:rsidRPr="0052030E">
        <w:rPr>
          <w:rFonts w:ascii="Arial" w:hAnsi="Arial" w:cs="Arial"/>
          <w:b/>
          <w:sz w:val="28"/>
          <w:szCs w:val="28"/>
        </w:rPr>
        <w:t xml:space="preserve">«Всё это потому что Америка ненавидит мусульман и вредит им»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Поскольку одним из объяснений мусульманских волнений и терроризма является «ответная реакция на враждебность Америки», стоит взглянуть и на этот довод.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 США конечно же есть люди, которые мусульман не любят. Есть комментаторы (очень немногие) и политики (их ещё меньше), предупреждающие что в быстром росте числа мусульман мало хорошего. Но когда произносится «Америка» («Россия», и т. д.), имеется в виду не несколько говорунов, а большинство народа и правительство.</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 Америке — миллионы мусульман, и живут они там лучше чем в своих странах — включая свободу религии. Никакой дискриминации они не испытывают (любой такой сл</w:t>
      </w:r>
      <w:r w:rsidRPr="00B722DD">
        <w:rPr>
          <w:rFonts w:ascii="Arial" w:hAnsi="Arial" w:cs="Arial"/>
          <w:sz w:val="24"/>
          <w:szCs w:val="24"/>
        </w:rPr>
        <w:t>у</w:t>
      </w:r>
      <w:r w:rsidRPr="00B722DD">
        <w:rPr>
          <w:rFonts w:ascii="Arial" w:hAnsi="Arial" w:cs="Arial"/>
          <w:sz w:val="24"/>
          <w:szCs w:val="24"/>
        </w:rPr>
        <w:t xml:space="preserve">чай был бы сразу раздут до небес задающими ныне в Америке тон «прогрессивными» медиа).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Тут, правда, нужно сделать оговорку, что на вырезание клиторов шестилетним дево</w:t>
      </w:r>
      <w:r w:rsidRPr="00B722DD">
        <w:rPr>
          <w:rFonts w:ascii="Arial" w:hAnsi="Arial" w:cs="Arial"/>
          <w:sz w:val="24"/>
          <w:szCs w:val="24"/>
        </w:rPr>
        <w:t>ч</w:t>
      </w:r>
      <w:r w:rsidRPr="00B722DD">
        <w:rPr>
          <w:rFonts w:ascii="Arial" w:hAnsi="Arial" w:cs="Arial"/>
          <w:sz w:val="24"/>
          <w:szCs w:val="24"/>
        </w:rPr>
        <w:t>кам, «убийства чести» и освящённое Кораном обращение с женским полом американские законы смотрят косо, но из факта, что число мусульман просящихся на ПМЖ в Америку велико, а уезжающих назад — ничтожно, можно заключить что им там вполне комфортно.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Что касается властей США, напомним хотя бы об активной американской защите м</w:t>
      </w:r>
      <w:r w:rsidRPr="00B722DD">
        <w:rPr>
          <w:rFonts w:ascii="Arial" w:hAnsi="Arial" w:cs="Arial"/>
          <w:sz w:val="24"/>
          <w:szCs w:val="24"/>
        </w:rPr>
        <w:t>у</w:t>
      </w:r>
      <w:r w:rsidRPr="00B722DD">
        <w:rPr>
          <w:rFonts w:ascii="Arial" w:hAnsi="Arial" w:cs="Arial"/>
          <w:sz w:val="24"/>
          <w:szCs w:val="24"/>
        </w:rPr>
        <w:t>сульман в Югославии, после чего в страну были впущены сотни тысяч боснийцев.</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Американские правительства десятилетиями принимают на ПМЖ толпы мусульман из многих стран, и никто не собирается это прекращать.</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Среди перемен, произошедших в Америке после разрушения небоскрёбов и других терактов заметен рост не враждебности, а скорее наоборот — угодничества.</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 поездках, например, я отметил про себя появление в некоторых аэропортах м</w:t>
      </w:r>
      <w:r w:rsidRPr="00B722DD">
        <w:rPr>
          <w:rFonts w:ascii="Arial" w:hAnsi="Arial" w:cs="Arial"/>
          <w:sz w:val="24"/>
          <w:szCs w:val="24"/>
        </w:rPr>
        <w:t>у</w:t>
      </w:r>
      <w:r w:rsidRPr="00B722DD">
        <w:rPr>
          <w:rFonts w:ascii="Arial" w:hAnsi="Arial" w:cs="Arial"/>
          <w:sz w:val="24"/>
          <w:szCs w:val="24"/>
        </w:rPr>
        <w:t xml:space="preserve">сульманских молелен.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Как атеисту, мне было интересно наблюдать за моими интеллектуальными братьями, американскими атеистами. Одно время я даже подумывал вступить в их ряды, но пер</w:t>
      </w:r>
      <w:r w:rsidRPr="00B722DD">
        <w:rPr>
          <w:rFonts w:ascii="Arial" w:hAnsi="Arial" w:cs="Arial"/>
          <w:sz w:val="24"/>
          <w:szCs w:val="24"/>
        </w:rPr>
        <w:t>е</w:t>
      </w:r>
      <w:r w:rsidRPr="00B722DD">
        <w:rPr>
          <w:rFonts w:ascii="Arial" w:hAnsi="Arial" w:cs="Arial"/>
          <w:sz w:val="24"/>
          <w:szCs w:val="24"/>
        </w:rPr>
        <w:t>думал. Причина — в их однобокости. Ребята эти осатанело воюют с христианством, что, как ни крути, — один из фундаментов нашей цивилизации.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И одновременно — они трогательно дружественны к исламу. Это — общая тенденция американских «прогрессивных» (левых), которая в частности проявилась в том что през</w:t>
      </w:r>
      <w:r w:rsidRPr="00B722DD">
        <w:rPr>
          <w:rFonts w:ascii="Arial" w:hAnsi="Arial" w:cs="Arial"/>
          <w:sz w:val="24"/>
          <w:szCs w:val="24"/>
        </w:rPr>
        <w:t>и</w:t>
      </w:r>
      <w:r w:rsidRPr="00B722DD">
        <w:rPr>
          <w:rFonts w:ascii="Arial" w:hAnsi="Arial" w:cs="Arial"/>
          <w:sz w:val="24"/>
          <w:szCs w:val="24"/>
        </w:rPr>
        <w:t>дентом страны избран человек, полное имя которого включает слово «Хуссейн». Одно это ставит точку на выдумках что «Америка враждебна мусульманам», но есть и другие факты.</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Несколько лет назад моё внимание привлекло интервью, которое взял американский корреспондент у одного из живущих в Америке мусульман, простого сирийца по имени Али. Я приведу выдержку, потому что оно крайне содержательно.</w:t>
      </w:r>
    </w:p>
    <w:p w:rsidR="00A7604E" w:rsidRPr="00B722DD" w:rsidRDefault="00A7604E" w:rsidP="004F3A27">
      <w:pPr>
        <w:spacing w:after="0" w:line="264" w:lineRule="auto"/>
        <w:ind w:firstLine="454"/>
        <w:jc w:val="both"/>
        <w:rPr>
          <w:rFonts w:ascii="Arial" w:hAnsi="Arial" w:cs="Arial"/>
          <w:sz w:val="24"/>
          <w:szCs w:val="24"/>
        </w:rPr>
      </w:pPr>
    </w:p>
    <w:p w:rsidR="00A7604E" w:rsidRPr="0052030E" w:rsidRDefault="00A7604E" w:rsidP="004F3A27">
      <w:pPr>
        <w:spacing w:after="0" w:line="264" w:lineRule="auto"/>
        <w:ind w:firstLine="454"/>
        <w:jc w:val="both"/>
        <w:rPr>
          <w:rFonts w:ascii="Arial" w:hAnsi="Arial" w:cs="Arial"/>
          <w:i/>
          <w:sz w:val="24"/>
          <w:szCs w:val="24"/>
        </w:rPr>
      </w:pPr>
      <w:r w:rsidRPr="0052030E">
        <w:rPr>
          <w:rFonts w:ascii="Arial" w:hAnsi="Arial" w:cs="Arial"/>
          <w:i/>
          <w:sz w:val="24"/>
          <w:szCs w:val="24"/>
        </w:rPr>
        <w:t xml:space="preserve">Корреспондент: </w:t>
      </w:r>
    </w:p>
    <w:p w:rsidR="00A7604E" w:rsidRPr="0052030E" w:rsidRDefault="00A7604E" w:rsidP="004F3A27">
      <w:pPr>
        <w:spacing w:after="0" w:line="264" w:lineRule="auto"/>
        <w:ind w:firstLine="454"/>
        <w:jc w:val="both"/>
        <w:rPr>
          <w:rFonts w:ascii="Arial" w:hAnsi="Arial" w:cs="Arial"/>
          <w:i/>
          <w:sz w:val="24"/>
          <w:szCs w:val="24"/>
        </w:rPr>
      </w:pPr>
      <w:r w:rsidRPr="0052030E">
        <w:rPr>
          <w:rFonts w:ascii="Arial" w:hAnsi="Arial" w:cs="Arial"/>
          <w:i/>
          <w:sz w:val="24"/>
          <w:szCs w:val="24"/>
        </w:rPr>
        <w:t>— Скажете, Али, а почему вы живете здесь, а не в Сирии?</w:t>
      </w:r>
    </w:p>
    <w:p w:rsidR="00A7604E" w:rsidRPr="0052030E" w:rsidRDefault="00A7604E" w:rsidP="004F3A27">
      <w:pPr>
        <w:spacing w:after="0" w:line="264" w:lineRule="auto"/>
        <w:ind w:firstLine="454"/>
        <w:jc w:val="both"/>
        <w:rPr>
          <w:rFonts w:ascii="Arial" w:hAnsi="Arial" w:cs="Arial"/>
          <w:i/>
          <w:sz w:val="24"/>
          <w:szCs w:val="24"/>
        </w:rPr>
      </w:pPr>
      <w:r w:rsidRPr="0052030E">
        <w:rPr>
          <w:rFonts w:ascii="Arial" w:hAnsi="Arial" w:cs="Arial"/>
          <w:i/>
          <w:sz w:val="24"/>
          <w:szCs w:val="24"/>
        </w:rPr>
        <w:t xml:space="preserve">Мухаммед Али Наджар: </w:t>
      </w:r>
    </w:p>
    <w:p w:rsidR="00A7604E" w:rsidRPr="0052030E" w:rsidRDefault="00A7604E" w:rsidP="004F3A27">
      <w:pPr>
        <w:spacing w:after="0" w:line="264" w:lineRule="auto"/>
        <w:ind w:firstLine="454"/>
        <w:jc w:val="both"/>
        <w:rPr>
          <w:rFonts w:ascii="Arial" w:hAnsi="Arial" w:cs="Arial"/>
          <w:i/>
          <w:sz w:val="24"/>
          <w:szCs w:val="24"/>
        </w:rPr>
      </w:pPr>
      <w:r w:rsidRPr="0052030E">
        <w:rPr>
          <w:rFonts w:ascii="Arial" w:hAnsi="Arial" w:cs="Arial"/>
          <w:i/>
          <w:sz w:val="24"/>
          <w:szCs w:val="24"/>
        </w:rPr>
        <w:t>— «Потому что люди не хотят жить в Сирии. Там нет работы. Америка перем</w:t>
      </w:r>
      <w:r w:rsidRPr="0052030E">
        <w:rPr>
          <w:rFonts w:ascii="Arial" w:hAnsi="Arial" w:cs="Arial"/>
          <w:i/>
          <w:sz w:val="24"/>
          <w:szCs w:val="24"/>
        </w:rPr>
        <w:t>а</w:t>
      </w:r>
      <w:r w:rsidRPr="0052030E">
        <w:rPr>
          <w:rFonts w:ascii="Arial" w:hAnsi="Arial" w:cs="Arial"/>
          <w:i/>
          <w:sz w:val="24"/>
          <w:szCs w:val="24"/>
        </w:rPr>
        <w:t>нила сюда весь мой народ. Сирия кончена, и виновата Америка. Потому что они забр</w:t>
      </w:r>
      <w:r w:rsidRPr="0052030E">
        <w:rPr>
          <w:rFonts w:ascii="Arial" w:hAnsi="Arial" w:cs="Arial"/>
          <w:i/>
          <w:sz w:val="24"/>
          <w:szCs w:val="24"/>
        </w:rPr>
        <w:t>а</w:t>
      </w:r>
      <w:r w:rsidRPr="0052030E">
        <w:rPr>
          <w:rFonts w:ascii="Arial" w:hAnsi="Arial" w:cs="Arial"/>
          <w:i/>
          <w:sz w:val="24"/>
          <w:szCs w:val="24"/>
        </w:rPr>
        <w:t xml:space="preserve">ли у нас все деньги.» </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Тут что ни слово — откровение. Но чтобы оценить это сполна, нужен небольшой и</w:t>
      </w:r>
      <w:r w:rsidRPr="00B722DD">
        <w:rPr>
          <w:rFonts w:ascii="Arial" w:hAnsi="Arial" w:cs="Arial"/>
          <w:sz w:val="24"/>
          <w:szCs w:val="24"/>
        </w:rPr>
        <w:t>с</w:t>
      </w:r>
      <w:r w:rsidRPr="00B722DD">
        <w:rPr>
          <w:rFonts w:ascii="Arial" w:hAnsi="Arial" w:cs="Arial"/>
          <w:sz w:val="24"/>
          <w:szCs w:val="24"/>
        </w:rPr>
        <w:t>торический экскурс.</w:t>
      </w:r>
    </w:p>
    <w:p w:rsidR="00A7604E" w:rsidRPr="00B722DD" w:rsidRDefault="00A7604E" w:rsidP="004F3A27">
      <w:pPr>
        <w:pStyle w:val="BodyTextIndent3"/>
      </w:pPr>
      <w:r w:rsidRPr="00B722DD">
        <w:t>Мусульмане столетиями не то что не переселялись, а даже не ездили в западные страны. Это был сознательный выбор, для сохранения «чистоты».</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Даже для дипломатических или торговых миссий нанимали греков или евреев.</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И вдруг в конце двадцатого века — как прорвало, мусульманские анклавы на Западе стали расти как на дрожжах. С чего бы? Я думаю дело в следующем.</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Прежде всего в прошлые времена мусульмане — по инерции своего «золотого века» — смотрели на Запад свысока и знать его не желали. Однако лет около тридцати назад произошли важнейшие перемены: в семьях появились телевизоры. Мусульманам стал открываться мир, и он оказался не совсем таким как учили муллы. Большой шайтан Ам</w:t>
      </w:r>
      <w:r w:rsidRPr="00B722DD">
        <w:rPr>
          <w:rFonts w:ascii="Arial" w:hAnsi="Arial" w:cs="Arial"/>
          <w:sz w:val="24"/>
          <w:szCs w:val="24"/>
        </w:rPr>
        <w:t>е</w:t>
      </w:r>
      <w:r w:rsidRPr="00B722DD">
        <w:rPr>
          <w:rFonts w:ascii="Arial" w:hAnsi="Arial" w:cs="Arial"/>
          <w:sz w:val="24"/>
          <w:szCs w:val="24"/>
        </w:rPr>
        <w:t>рика оказывалась не таким уж плохим местом для житья…</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На Западе это совпало с расцветом мультикультурализма (как выразился один и</w:t>
      </w:r>
      <w:r w:rsidRPr="00B722DD">
        <w:rPr>
          <w:rFonts w:ascii="Arial" w:hAnsi="Arial" w:cs="Arial"/>
          <w:sz w:val="24"/>
          <w:szCs w:val="24"/>
        </w:rPr>
        <w:t>с</w:t>
      </w:r>
      <w:r w:rsidRPr="00B722DD">
        <w:rPr>
          <w:rFonts w:ascii="Arial" w:hAnsi="Arial" w:cs="Arial"/>
          <w:sz w:val="24"/>
          <w:szCs w:val="24"/>
        </w:rPr>
        <w:t>следователь — «закатом американского разума»), восхвалением «дайвёрсити», этнич</w:t>
      </w:r>
      <w:r w:rsidRPr="00B722DD">
        <w:rPr>
          <w:rFonts w:ascii="Arial" w:hAnsi="Arial" w:cs="Arial"/>
          <w:sz w:val="24"/>
          <w:szCs w:val="24"/>
        </w:rPr>
        <w:t>е</w:t>
      </w:r>
      <w:r w:rsidRPr="00B722DD">
        <w:rPr>
          <w:rFonts w:ascii="Arial" w:hAnsi="Arial" w:cs="Arial"/>
          <w:sz w:val="24"/>
          <w:szCs w:val="24"/>
        </w:rPr>
        <w:t>ского разнообразия… Ворота Запада раскрылись, и «правоверные» спокойно и без пр</w:t>
      </w:r>
      <w:r w:rsidRPr="00B722DD">
        <w:rPr>
          <w:rFonts w:ascii="Arial" w:hAnsi="Arial" w:cs="Arial"/>
          <w:sz w:val="24"/>
          <w:szCs w:val="24"/>
        </w:rPr>
        <w:t>о</w:t>
      </w:r>
      <w:r w:rsidRPr="00B722DD">
        <w:rPr>
          <w:rFonts w:ascii="Arial" w:hAnsi="Arial" w:cs="Arial"/>
          <w:sz w:val="24"/>
          <w:szCs w:val="24"/>
        </w:rPr>
        <w:t>блем поехали осваивать места, которые столетия назад не могли захватить силой.</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Но вернёмся к интервью. Для начала отметим как безмятежно Али поносит приня</w:t>
      </w:r>
      <w:r w:rsidRPr="00B722DD">
        <w:rPr>
          <w:rFonts w:ascii="Arial" w:hAnsi="Arial" w:cs="Arial"/>
          <w:sz w:val="24"/>
          <w:szCs w:val="24"/>
        </w:rPr>
        <w:t>в</w:t>
      </w:r>
      <w:r w:rsidRPr="00B722DD">
        <w:rPr>
          <w:rFonts w:ascii="Arial" w:hAnsi="Arial" w:cs="Arial"/>
          <w:sz w:val="24"/>
          <w:szCs w:val="24"/>
        </w:rPr>
        <w:t>шую его Америку. (Я это не о всегдашних жалобах «третьего» мира «у нас забрали все деньги», я о том, что Али знает: в отличие от его краёв, здесь можно молоть что угодно, не боясь оказаться высланным, «пропавшим без вести» или избитым «неизвестными»).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Америка плоха, но «правоверных» она всё же переманила. Чем же?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Эмиграция Али и ему подобных на первый взгляд экономическая, но по сути — это приговор реалиям исламского мира и разоблачение лжи о враждебности Америки. Дело в том что для материальных улучшений этим людям не надо ехать в далёкую (и по их сл</w:t>
      </w:r>
      <w:r w:rsidRPr="00B722DD">
        <w:rPr>
          <w:rFonts w:ascii="Arial" w:hAnsi="Arial" w:cs="Arial"/>
          <w:sz w:val="24"/>
          <w:szCs w:val="24"/>
        </w:rPr>
        <w:t>о</w:t>
      </w:r>
      <w:r w:rsidRPr="00B722DD">
        <w:rPr>
          <w:rFonts w:ascii="Arial" w:hAnsi="Arial" w:cs="Arial"/>
          <w:sz w:val="24"/>
          <w:szCs w:val="24"/>
        </w:rPr>
        <w:t>вам враждебную) Америку, или в тоже неблизкую (и чванливую) Европу. Сытые места всё же есть и у «правоверных»: те же эмираты или Саудия. Какую бы чепуху ни несли эти Али про Америку и Запад, их массовая эмиграция к «неверным» — убедительное «голосов</w:t>
      </w:r>
      <w:r w:rsidRPr="00B722DD">
        <w:rPr>
          <w:rFonts w:ascii="Arial" w:hAnsi="Arial" w:cs="Arial"/>
          <w:sz w:val="24"/>
          <w:szCs w:val="24"/>
        </w:rPr>
        <w:t>а</w:t>
      </w:r>
      <w:r w:rsidRPr="00B722DD">
        <w:rPr>
          <w:rFonts w:ascii="Arial" w:hAnsi="Arial" w:cs="Arial"/>
          <w:sz w:val="24"/>
          <w:szCs w:val="24"/>
        </w:rPr>
        <w:t>ние ногами» за западный образ жизни, где пока доступна не только «колбаса», но и л</w:t>
      </w:r>
      <w:r w:rsidRPr="00B722DD">
        <w:rPr>
          <w:rFonts w:ascii="Arial" w:hAnsi="Arial" w:cs="Arial"/>
          <w:sz w:val="24"/>
          <w:szCs w:val="24"/>
        </w:rPr>
        <w:t>ю</w:t>
      </w:r>
      <w:r w:rsidRPr="00B722DD">
        <w:rPr>
          <w:rFonts w:ascii="Arial" w:hAnsi="Arial" w:cs="Arial"/>
          <w:sz w:val="24"/>
          <w:szCs w:val="24"/>
        </w:rPr>
        <w:t xml:space="preserve">бая «духовность», а к ним — минимум коррупции, беспредела властей, нищеты и многих других атрибутов исламского, «третьего» и прочих «миров».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Обращает на себя внимание и лёгкость, с которой люди вроде Али реализуют свои переселенческие желания: не захотелось жить в Сирии — пожалуста, поехали в Амер</w:t>
      </w:r>
      <w:r w:rsidRPr="00B722DD">
        <w:rPr>
          <w:rFonts w:ascii="Arial" w:hAnsi="Arial" w:cs="Arial"/>
          <w:sz w:val="24"/>
          <w:szCs w:val="24"/>
        </w:rPr>
        <w:t>и</w:t>
      </w:r>
      <w:r w:rsidRPr="00B722DD">
        <w:rPr>
          <w:rFonts w:ascii="Arial" w:hAnsi="Arial" w:cs="Arial"/>
          <w:sz w:val="24"/>
          <w:szCs w:val="24"/>
        </w:rPr>
        <w:t>ку</w:t>
      </w:r>
      <w:r>
        <w:rPr>
          <w:rFonts w:ascii="Arial" w:hAnsi="Arial" w:cs="Arial"/>
          <w:sz w:val="24"/>
          <w:szCs w:val="24"/>
        </w:rPr>
        <w:t>!</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Но мы несколько отвлеклись.</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Состояние американских умов в отношении ислама ярко показала недавняя диску</w:t>
      </w:r>
      <w:r w:rsidRPr="00B722DD">
        <w:rPr>
          <w:rFonts w:ascii="Arial" w:hAnsi="Arial" w:cs="Arial"/>
          <w:sz w:val="24"/>
          <w:szCs w:val="24"/>
        </w:rPr>
        <w:t>с</w:t>
      </w:r>
      <w:r w:rsidRPr="00B722DD">
        <w:rPr>
          <w:rFonts w:ascii="Arial" w:hAnsi="Arial" w:cs="Arial"/>
          <w:sz w:val="24"/>
          <w:szCs w:val="24"/>
        </w:rPr>
        <w:t>сия о строительстве мечети рядом с местом где были разрушены знаменитые небоскр</w:t>
      </w:r>
      <w:r w:rsidRPr="00B722DD">
        <w:rPr>
          <w:rFonts w:ascii="Arial" w:hAnsi="Arial" w:cs="Arial"/>
          <w:sz w:val="24"/>
          <w:szCs w:val="24"/>
        </w:rPr>
        <w:t>ё</w:t>
      </w:r>
      <w:r w:rsidRPr="00B722DD">
        <w:rPr>
          <w:rFonts w:ascii="Arial" w:hAnsi="Arial" w:cs="Arial"/>
          <w:sz w:val="24"/>
          <w:szCs w:val="24"/>
        </w:rPr>
        <w:t>бы. Говорят, в обычаях мусульман строить мечети на местах их побед, так что желание исламских активистов, гнущих свою линию всё более напористо, не удивляет. Удивила реакция американцев. Напоминания нескольких комментаторов, что это будет открытое надругательство над памятью погибших, исчислялись единицами и быстро заглохли. Споры развернулись вокруг конституционного права мусульман строить что угодно и где угодно, и большинство эту точку зрения поддержало.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При всём уважении к американской конституции для меня такие раскладки — ещё о</w:t>
      </w:r>
      <w:r w:rsidRPr="00B722DD">
        <w:rPr>
          <w:rFonts w:ascii="Arial" w:hAnsi="Arial" w:cs="Arial"/>
          <w:sz w:val="24"/>
          <w:szCs w:val="24"/>
        </w:rPr>
        <w:t>д</w:t>
      </w:r>
      <w:r w:rsidRPr="00B722DD">
        <w:rPr>
          <w:rFonts w:ascii="Arial" w:hAnsi="Arial" w:cs="Arial"/>
          <w:sz w:val="24"/>
          <w:szCs w:val="24"/>
        </w:rPr>
        <w:t>но подтверждение моих подозрений что мышление большинства в Америке деградирует самым разительным и странным образом. Но, наверно, ни в чём угодничество многих з</w:t>
      </w:r>
      <w:r w:rsidRPr="00B722DD">
        <w:rPr>
          <w:rFonts w:ascii="Arial" w:hAnsi="Arial" w:cs="Arial"/>
          <w:sz w:val="24"/>
          <w:szCs w:val="24"/>
        </w:rPr>
        <w:t>а</w:t>
      </w:r>
      <w:r w:rsidRPr="00B722DD">
        <w:rPr>
          <w:rFonts w:ascii="Arial" w:hAnsi="Arial" w:cs="Arial"/>
          <w:sz w:val="24"/>
          <w:szCs w:val="24"/>
        </w:rPr>
        <w:t>падных людей перед мусульманами не проявляется с такой силой как в бесконечных п</w:t>
      </w:r>
      <w:r w:rsidRPr="00B722DD">
        <w:rPr>
          <w:rFonts w:ascii="Arial" w:hAnsi="Arial" w:cs="Arial"/>
          <w:sz w:val="24"/>
          <w:szCs w:val="24"/>
        </w:rPr>
        <w:t>о</w:t>
      </w:r>
      <w:r w:rsidRPr="00B722DD">
        <w:rPr>
          <w:rFonts w:ascii="Arial" w:hAnsi="Arial" w:cs="Arial"/>
          <w:sz w:val="24"/>
          <w:szCs w:val="24"/>
        </w:rPr>
        <w:t>вторениях: — «Подавляющее большинство мусульман — умеренные! И они — прекра</w:t>
      </w:r>
      <w:r w:rsidRPr="00B722DD">
        <w:rPr>
          <w:rFonts w:ascii="Arial" w:hAnsi="Arial" w:cs="Arial"/>
          <w:sz w:val="24"/>
          <w:szCs w:val="24"/>
        </w:rPr>
        <w:t>с</w:t>
      </w:r>
      <w:r w:rsidRPr="00B722DD">
        <w:rPr>
          <w:rFonts w:ascii="Arial" w:hAnsi="Arial" w:cs="Arial"/>
          <w:sz w:val="24"/>
          <w:szCs w:val="24"/>
        </w:rPr>
        <w:t>ные люди!».</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52030E" w:rsidRDefault="00A7604E" w:rsidP="004F3A27">
      <w:pPr>
        <w:spacing w:after="0" w:line="264" w:lineRule="auto"/>
        <w:ind w:firstLine="454"/>
        <w:jc w:val="both"/>
        <w:rPr>
          <w:rFonts w:ascii="Arial" w:hAnsi="Arial" w:cs="Arial"/>
          <w:b/>
          <w:sz w:val="28"/>
          <w:szCs w:val="28"/>
        </w:rPr>
      </w:pPr>
      <w:r w:rsidRPr="0052030E">
        <w:rPr>
          <w:rFonts w:ascii="Arial" w:hAnsi="Arial" w:cs="Arial"/>
          <w:b/>
          <w:sz w:val="28"/>
          <w:szCs w:val="28"/>
        </w:rPr>
        <w:t>«Подавляющее большинство мусульман — умеренные»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На Западе в последние годы нет дискуссий об исламе и терроризме, где бы это не повторялось людьми самых разных взглядов. Я даже заметил — чем чаще теракты, тем больше это акцентируется. Тех, кто высказывает сомнения — ничтожное число, и им б</w:t>
      </w:r>
      <w:r w:rsidRPr="00B722DD">
        <w:rPr>
          <w:rFonts w:ascii="Arial" w:hAnsi="Arial" w:cs="Arial"/>
          <w:sz w:val="24"/>
          <w:szCs w:val="24"/>
        </w:rPr>
        <w:t>ы</w:t>
      </w:r>
      <w:r w:rsidRPr="00B722DD">
        <w:rPr>
          <w:rFonts w:ascii="Arial" w:hAnsi="Arial" w:cs="Arial"/>
          <w:sz w:val="24"/>
          <w:szCs w:val="24"/>
        </w:rPr>
        <w:t xml:space="preserve">стро затыкают рот обвинениями в «расизме» и «ханжестве».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Но кто такие — умеренные? Я могу отнести к этой категории моих знакомых, росси</w:t>
      </w:r>
      <w:r w:rsidRPr="00B722DD">
        <w:rPr>
          <w:rFonts w:ascii="Arial" w:hAnsi="Arial" w:cs="Arial"/>
          <w:sz w:val="24"/>
          <w:szCs w:val="24"/>
        </w:rPr>
        <w:t>й</w:t>
      </w:r>
      <w:r w:rsidRPr="00B722DD">
        <w:rPr>
          <w:rFonts w:ascii="Arial" w:hAnsi="Arial" w:cs="Arial"/>
          <w:sz w:val="24"/>
          <w:szCs w:val="24"/>
        </w:rPr>
        <w:t>ских интеллигентов с мусульманскими корнями, или известных мне боснийцев, или нек</w:t>
      </w:r>
      <w:r w:rsidRPr="00B722DD">
        <w:rPr>
          <w:rFonts w:ascii="Arial" w:hAnsi="Arial" w:cs="Arial"/>
          <w:sz w:val="24"/>
          <w:szCs w:val="24"/>
        </w:rPr>
        <w:t>о</w:t>
      </w:r>
      <w:r w:rsidRPr="00B722DD">
        <w:rPr>
          <w:rFonts w:ascii="Arial" w:hAnsi="Arial" w:cs="Arial"/>
          <w:sz w:val="24"/>
          <w:szCs w:val="24"/>
        </w:rPr>
        <w:t>торых моих малайзийских и индонезийских партнёров — технарей.</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Обратите внимание, что все мною названные — малая доля, периферия исламского мира, мы же пока пытаемся вглядеться в основной массив, в мусульманство Ближнего и Среднего Востока, где чадит главный очаг адской кухни ненависти и террора.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Берусь утверждать что общее число умеренных — в пропорции ко всем полутора миллиардам мусульман — исчезающе мало, а их влияние среди единоверцев просто равно нулю. Мало того, на самом Ближнем Востоке умеренных мусульман практически нет. Утверждаю я это по двум причинам.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Прежде всего я это вижу. Я езжу на Ближний Восток в своей истинной ипостаси — русского инженера. Я не журналист, перед которым надо приличия блюсти, и не «запа</w:t>
      </w:r>
      <w:r w:rsidRPr="00B722DD">
        <w:rPr>
          <w:rFonts w:ascii="Arial" w:hAnsi="Arial" w:cs="Arial"/>
          <w:sz w:val="24"/>
          <w:szCs w:val="24"/>
        </w:rPr>
        <w:t>д</w:t>
      </w:r>
      <w:r w:rsidRPr="00B722DD">
        <w:rPr>
          <w:rFonts w:ascii="Arial" w:hAnsi="Arial" w:cs="Arial"/>
          <w:sz w:val="24"/>
          <w:szCs w:val="24"/>
        </w:rPr>
        <w:t>ный», перед которым надо хвостом мести. Я — свой, выходец из страны, всегда подде</w:t>
      </w:r>
      <w:r w:rsidRPr="00B722DD">
        <w:rPr>
          <w:rFonts w:ascii="Arial" w:hAnsi="Arial" w:cs="Arial"/>
          <w:sz w:val="24"/>
          <w:szCs w:val="24"/>
        </w:rPr>
        <w:t>р</w:t>
      </w:r>
      <w:r w:rsidRPr="00B722DD">
        <w:rPr>
          <w:rFonts w:ascii="Arial" w:hAnsi="Arial" w:cs="Arial"/>
          <w:sz w:val="24"/>
          <w:szCs w:val="24"/>
        </w:rPr>
        <w:t>живавшей «настоящих» мусульман в любых их сварах с Израилем и Западом. Передо мной открываются души…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И уж лучше бы они не открывались. </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Как только я подвожу разговор к терроризму, т. е. убийству неповинных да ещё вне состояния войны, первая реакция — досада. Мне не отвечают прямо.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Вместо ответа мне начинают объяснять, как вредоносна политика Америки и как омерзителен Израиль. Мне не говорят в лицо, но я сам должен понять: с врагами иначе нельзя.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Так кого же считать умеренными? Если тех, кто своими руками не стреляет по тур</w:t>
      </w:r>
      <w:r w:rsidRPr="00B722DD">
        <w:rPr>
          <w:rFonts w:ascii="Arial" w:hAnsi="Arial" w:cs="Arial"/>
          <w:sz w:val="24"/>
          <w:szCs w:val="24"/>
        </w:rPr>
        <w:t>и</w:t>
      </w:r>
      <w:r w:rsidRPr="00B722DD">
        <w:rPr>
          <w:rFonts w:ascii="Arial" w:hAnsi="Arial" w:cs="Arial"/>
          <w:sz w:val="24"/>
          <w:szCs w:val="24"/>
        </w:rPr>
        <w:t>стам у египетских пирамид и не лезет с бомбой в общественный транспорт — тогда н</w:t>
      </w:r>
      <w:r w:rsidRPr="00B722DD">
        <w:rPr>
          <w:rFonts w:ascii="Arial" w:hAnsi="Arial" w:cs="Arial"/>
          <w:sz w:val="24"/>
          <w:szCs w:val="24"/>
        </w:rPr>
        <w:t>а</w:t>
      </w:r>
      <w:r w:rsidRPr="00B722DD">
        <w:rPr>
          <w:rFonts w:ascii="Arial" w:hAnsi="Arial" w:cs="Arial"/>
          <w:sz w:val="24"/>
          <w:szCs w:val="24"/>
        </w:rPr>
        <w:t>верно «умеренных» много. Но это те «умеренные», кто — постучись друг Оссамы Бин Л</w:t>
      </w:r>
      <w:r w:rsidRPr="00B722DD">
        <w:rPr>
          <w:rFonts w:ascii="Arial" w:hAnsi="Arial" w:cs="Arial"/>
          <w:sz w:val="24"/>
          <w:szCs w:val="24"/>
        </w:rPr>
        <w:t>а</w:t>
      </w:r>
      <w:r w:rsidRPr="00B722DD">
        <w:rPr>
          <w:rFonts w:ascii="Arial" w:hAnsi="Arial" w:cs="Arial"/>
          <w:sz w:val="24"/>
          <w:szCs w:val="24"/>
        </w:rPr>
        <w:t>дена в их дверь — тут же его спрячут, и с готовностью будут лжесвидетельствовать в его пользу где угодно. И конечно же, если он соберётся в политику — проголосуют за него на выборах.</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Моё мнение об «умеренных» мусульманах Ближнего Востока утвердилось во время ещё одной командировки, когда я оказался случайным свидетелем народного гуляния, никем не организованного и потому очень убедительного.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Дело было к вечеру, и сперва я ничего не понял, а просто увидел как на улице приб</w:t>
      </w:r>
      <w:r w:rsidRPr="00B722DD">
        <w:rPr>
          <w:rFonts w:ascii="Arial" w:hAnsi="Arial" w:cs="Arial"/>
          <w:sz w:val="24"/>
          <w:szCs w:val="24"/>
        </w:rPr>
        <w:t>а</w:t>
      </w:r>
      <w:r w:rsidRPr="00B722DD">
        <w:rPr>
          <w:rFonts w:ascii="Arial" w:hAnsi="Arial" w:cs="Arial"/>
          <w:sz w:val="24"/>
          <w:szCs w:val="24"/>
        </w:rPr>
        <w:t>вилось народу, люди выходили из домов, и на сей раз среди них было много женщин. Многие были в радостном возбуждении, весело переговаривались, некоторые обним</w:t>
      </w:r>
      <w:r w:rsidRPr="00B722DD">
        <w:rPr>
          <w:rFonts w:ascii="Arial" w:hAnsi="Arial" w:cs="Arial"/>
          <w:sz w:val="24"/>
          <w:szCs w:val="24"/>
        </w:rPr>
        <w:t>а</w:t>
      </w:r>
      <w:r w:rsidRPr="00B722DD">
        <w:rPr>
          <w:rFonts w:ascii="Arial" w:hAnsi="Arial" w:cs="Arial"/>
          <w:sz w:val="24"/>
          <w:szCs w:val="24"/>
        </w:rPr>
        <w:t>лись и, видимо, поздравляли друг друга. Детям раздовали сладости. Если к выражению «глас народа» понадобился бы зрительный образ — это мог быть вид этой улицы.</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Немного позже я узнал причину радости: по телевизору сообщили, что «шахиды» опять что-то взорвали у «неверных», и погибло несколько человек включая детей.</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Есть такие ситуации, к которым нечего добавить. Но к этой — есть что.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Самым большим моим открытием тогда оказалось даже не эта всеобщая радость от убийства детей, а тот факт, что эти народные ликования замалчиваются почти всеми м</w:t>
      </w:r>
      <w:r w:rsidRPr="00B722DD">
        <w:rPr>
          <w:rFonts w:ascii="Arial" w:hAnsi="Arial" w:cs="Arial"/>
          <w:sz w:val="24"/>
          <w:szCs w:val="24"/>
        </w:rPr>
        <w:t>е</w:t>
      </w:r>
      <w:r w:rsidRPr="00B722DD">
        <w:rPr>
          <w:rFonts w:ascii="Arial" w:hAnsi="Arial" w:cs="Arial"/>
          <w:sz w:val="24"/>
          <w:szCs w:val="24"/>
        </w:rPr>
        <w:t>диа, в том числе западными. Не без некоторого труда я нашёл информацию и о других таких же случаях, и понял, что они, как и их замалчивание — норма нашего времени.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А если вам мало моих наблюдений — подумайте вот о чём.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Службы опроса мнений пытаются изучать мусульманские страны. Задача эта не пр</w:t>
      </w:r>
      <w:r w:rsidRPr="00B722DD">
        <w:rPr>
          <w:rFonts w:ascii="Arial" w:hAnsi="Arial" w:cs="Arial"/>
          <w:sz w:val="24"/>
          <w:szCs w:val="24"/>
        </w:rPr>
        <w:t>о</w:t>
      </w:r>
      <w:r w:rsidRPr="00B722DD">
        <w:rPr>
          <w:rFonts w:ascii="Arial" w:hAnsi="Arial" w:cs="Arial"/>
          <w:sz w:val="24"/>
          <w:szCs w:val="24"/>
        </w:rPr>
        <w:t>ста — в таких обществах не верят в анонимность, ответы всегда под сомнением. Но в с</w:t>
      </w:r>
      <w:r w:rsidRPr="00B722DD">
        <w:rPr>
          <w:rFonts w:ascii="Arial" w:hAnsi="Arial" w:cs="Arial"/>
          <w:sz w:val="24"/>
          <w:szCs w:val="24"/>
        </w:rPr>
        <w:t>а</w:t>
      </w:r>
      <w:r w:rsidRPr="00B722DD">
        <w:rPr>
          <w:rFonts w:ascii="Arial" w:hAnsi="Arial" w:cs="Arial"/>
          <w:sz w:val="24"/>
          <w:szCs w:val="24"/>
        </w:rPr>
        <w:t>мом широком плане — по их данным — процент «умеренных мусульман» там порядка 80%. Это чушь, и вот почему. Как мы помним, мусульман — под полтора миллиарда. Если эти проценты хоть отдалённо верны — в мире должны быть сотни миллионов действ</w:t>
      </w:r>
      <w:r w:rsidRPr="00B722DD">
        <w:rPr>
          <w:rFonts w:ascii="Arial" w:hAnsi="Arial" w:cs="Arial"/>
          <w:sz w:val="24"/>
          <w:szCs w:val="24"/>
        </w:rPr>
        <w:t>и</w:t>
      </w:r>
      <w:r w:rsidRPr="00B722DD">
        <w:rPr>
          <w:rFonts w:ascii="Arial" w:hAnsi="Arial" w:cs="Arial"/>
          <w:sz w:val="24"/>
          <w:szCs w:val="24"/>
        </w:rPr>
        <w:t>тельно умеренных, кто прямо и без увёрток осуждал бы терроризм и фанатичную оголт</w:t>
      </w:r>
      <w:r w:rsidRPr="00B722DD">
        <w:rPr>
          <w:rFonts w:ascii="Arial" w:hAnsi="Arial" w:cs="Arial"/>
          <w:sz w:val="24"/>
          <w:szCs w:val="24"/>
        </w:rPr>
        <w:t>е</w:t>
      </w:r>
      <w:r w:rsidRPr="00B722DD">
        <w:rPr>
          <w:rFonts w:ascii="Arial" w:hAnsi="Arial" w:cs="Arial"/>
          <w:sz w:val="24"/>
          <w:szCs w:val="24"/>
        </w:rPr>
        <w:t>лость. Если бы они существовали, у них бы были организации, медиа, известные люди. Где они?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Назовите мне хоть пяток в «настоящем» мусульманском мире! Ладно, не пяток. Хоть один телеканал! Хоть одну газету!</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Мои доводы лежат на поверхности, но понимаю что принять их непросто. Совреме</w:t>
      </w:r>
      <w:r w:rsidRPr="00B722DD">
        <w:rPr>
          <w:rFonts w:ascii="Arial" w:hAnsi="Arial" w:cs="Arial"/>
          <w:sz w:val="24"/>
          <w:szCs w:val="24"/>
        </w:rPr>
        <w:t>н</w:t>
      </w:r>
      <w:r w:rsidRPr="00B722DD">
        <w:rPr>
          <w:rFonts w:ascii="Arial" w:hAnsi="Arial" w:cs="Arial"/>
          <w:sz w:val="24"/>
          <w:szCs w:val="24"/>
        </w:rPr>
        <w:t>ному человеку, знающему что он, по большому счёту, никому не сделал плохого, трудно смириться с мыслью, что есть миллионы, которые его не знают, но ненавидят. В русской культуре это особенно трудно воспринять людям моего поколения, помнящим наших, большей частью добродушных советских мусульман, или вежливых исламских студентов в наших вузах. Поэтому уточню ещё раз: мы говорим пока о Ближнем Востоке — краях, где в последние десятилетия пошёл вразнос ядерный реактор исламского фанатизма, вредоносная радиация которого теперь достигла России.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А чтобы психике было легче справляться с этой беспричинной ненавистью, стоит вспомнить, что феномен этот не нов и не так уж уникален. Правда, за веру «не так» или «не в того» бога в Европе перестали сжигать людей несколько столетий назад. Но память об одном государстве недавнего прошлого, где всенародно одобряли отправку в газовые камеры людей «не той» национальности, (или о других недавних странах, где с энтузиа</w:t>
      </w:r>
      <w:r w:rsidRPr="00B722DD">
        <w:rPr>
          <w:rFonts w:ascii="Arial" w:hAnsi="Arial" w:cs="Arial"/>
          <w:sz w:val="24"/>
          <w:szCs w:val="24"/>
        </w:rPr>
        <w:t>з</w:t>
      </w:r>
      <w:r w:rsidRPr="00B722DD">
        <w:rPr>
          <w:rFonts w:ascii="Arial" w:hAnsi="Arial" w:cs="Arial"/>
          <w:sz w:val="24"/>
          <w:szCs w:val="24"/>
        </w:rPr>
        <w:t>мом поддерживали высылки, лагеря а иногда и уничтожение миллионов «не того» соц</w:t>
      </w:r>
      <w:r w:rsidRPr="00B722DD">
        <w:rPr>
          <w:rFonts w:ascii="Arial" w:hAnsi="Arial" w:cs="Arial"/>
          <w:sz w:val="24"/>
          <w:szCs w:val="24"/>
        </w:rPr>
        <w:t>и</w:t>
      </w:r>
      <w:r w:rsidRPr="00B722DD">
        <w:rPr>
          <w:rFonts w:ascii="Arial" w:hAnsi="Arial" w:cs="Arial"/>
          <w:sz w:val="24"/>
          <w:szCs w:val="24"/>
        </w:rPr>
        <w:t>ального происхождения), должна помочь нам не растеряться и перед этой разновидн</w:t>
      </w:r>
      <w:r w:rsidRPr="00B722DD">
        <w:rPr>
          <w:rFonts w:ascii="Arial" w:hAnsi="Arial" w:cs="Arial"/>
          <w:sz w:val="24"/>
          <w:szCs w:val="24"/>
        </w:rPr>
        <w:t>о</w:t>
      </w:r>
      <w:r w:rsidRPr="00B722DD">
        <w:rPr>
          <w:rFonts w:ascii="Arial" w:hAnsi="Arial" w:cs="Arial"/>
          <w:sz w:val="24"/>
          <w:szCs w:val="24"/>
        </w:rPr>
        <w:t>стью безумия.</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Логическим продолжением тезиса об «умеренных мусульманах» является аксиома об уважении к их религии и культуре.</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52030E" w:rsidRDefault="00A7604E" w:rsidP="004F3A27">
      <w:pPr>
        <w:spacing w:after="0" w:line="264" w:lineRule="auto"/>
        <w:ind w:firstLine="454"/>
        <w:jc w:val="both"/>
        <w:rPr>
          <w:rFonts w:ascii="Arial" w:hAnsi="Arial" w:cs="Arial"/>
          <w:b/>
          <w:sz w:val="28"/>
          <w:szCs w:val="28"/>
        </w:rPr>
      </w:pPr>
      <w:r w:rsidRPr="0052030E">
        <w:rPr>
          <w:rFonts w:ascii="Arial" w:hAnsi="Arial" w:cs="Arial"/>
          <w:b/>
          <w:sz w:val="28"/>
          <w:szCs w:val="28"/>
        </w:rPr>
        <w:t xml:space="preserve">«Надо уважать их религиозные чувства и культуру».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Уважение — особое слово. Замахнувшийся на него подвергнется травле со всех, д</w:t>
      </w:r>
      <w:r w:rsidRPr="00B722DD">
        <w:rPr>
          <w:rFonts w:ascii="Arial" w:hAnsi="Arial" w:cs="Arial"/>
          <w:sz w:val="24"/>
          <w:szCs w:val="24"/>
        </w:rPr>
        <w:t>а</w:t>
      </w:r>
      <w:r w:rsidRPr="00B722DD">
        <w:rPr>
          <w:rFonts w:ascii="Arial" w:hAnsi="Arial" w:cs="Arial"/>
          <w:sz w:val="24"/>
          <w:szCs w:val="24"/>
        </w:rPr>
        <w:t>же враждующих между собой сторон. Но если вглядеться пристальней — ещё раз уб</w:t>
      </w:r>
      <w:r w:rsidRPr="00B722DD">
        <w:rPr>
          <w:rFonts w:ascii="Arial" w:hAnsi="Arial" w:cs="Arial"/>
          <w:sz w:val="24"/>
          <w:szCs w:val="24"/>
        </w:rPr>
        <w:t>е</w:t>
      </w:r>
      <w:r w:rsidRPr="00B722DD">
        <w:rPr>
          <w:rFonts w:ascii="Arial" w:hAnsi="Arial" w:cs="Arial"/>
          <w:sz w:val="24"/>
          <w:szCs w:val="24"/>
        </w:rPr>
        <w:t xml:space="preserve">димся, что до идиотизма можно довести любую, даже эту УВАЖАЕМУЮ концепцию.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Большинство нынешних людей приучено говорить о чужих религиях и культурах с д</w:t>
      </w:r>
      <w:r w:rsidRPr="00B722DD">
        <w:rPr>
          <w:rFonts w:ascii="Arial" w:hAnsi="Arial" w:cs="Arial"/>
          <w:sz w:val="24"/>
          <w:szCs w:val="24"/>
        </w:rPr>
        <w:t>е</w:t>
      </w:r>
      <w:r w:rsidRPr="00B722DD">
        <w:rPr>
          <w:rFonts w:ascii="Arial" w:hAnsi="Arial" w:cs="Arial"/>
          <w:sz w:val="24"/>
          <w:szCs w:val="24"/>
        </w:rPr>
        <w:t>журным восхищением. Это уже безусловный рефлекс.</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Мы стоим на лужайке у мексиканских пирамид, и местные майя, нарядившись в бал</w:t>
      </w:r>
      <w:r w:rsidRPr="00B722DD">
        <w:rPr>
          <w:rFonts w:ascii="Arial" w:hAnsi="Arial" w:cs="Arial"/>
          <w:sz w:val="24"/>
          <w:szCs w:val="24"/>
        </w:rPr>
        <w:t>а</w:t>
      </w:r>
      <w:r w:rsidRPr="00B722DD">
        <w:rPr>
          <w:rFonts w:ascii="Arial" w:hAnsi="Arial" w:cs="Arial"/>
          <w:sz w:val="24"/>
          <w:szCs w:val="24"/>
        </w:rPr>
        <w:t>хоны под своих предков, мирно продают нам сувениры. Мы знаем, что во времена стро</w:t>
      </w:r>
      <w:r w:rsidRPr="00B722DD">
        <w:rPr>
          <w:rFonts w:ascii="Arial" w:hAnsi="Arial" w:cs="Arial"/>
          <w:sz w:val="24"/>
          <w:szCs w:val="24"/>
        </w:rPr>
        <w:t>и</w:t>
      </w:r>
      <w:r w:rsidRPr="00B722DD">
        <w:rPr>
          <w:rFonts w:ascii="Arial" w:hAnsi="Arial" w:cs="Arial"/>
          <w:sz w:val="24"/>
          <w:szCs w:val="24"/>
        </w:rPr>
        <w:t>тельства этих сооружений их предки ублажали богов человеческими жертвоприношени</w:t>
      </w:r>
      <w:r w:rsidRPr="00B722DD">
        <w:rPr>
          <w:rFonts w:ascii="Arial" w:hAnsi="Arial" w:cs="Arial"/>
          <w:sz w:val="24"/>
          <w:szCs w:val="24"/>
        </w:rPr>
        <w:t>я</w:t>
      </w:r>
      <w:r w:rsidRPr="00B722DD">
        <w:rPr>
          <w:rFonts w:ascii="Arial" w:hAnsi="Arial" w:cs="Arial"/>
          <w:sz w:val="24"/>
          <w:szCs w:val="24"/>
        </w:rPr>
        <w:t>ми — варварскими способами и в огромных количествах. Но мы делаем вид что этого не было (это легко потому что нынешние майя сердца из живых людей не вырезают) — и ничто не смущает наше уважение к их культуре.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Или мы стоим на юге Канады у музея североамериканских индейцев, и читаем про их быт и обычаи. О том, что основными их занятиями были жестокие междоусобицы и вз</w:t>
      </w:r>
      <w:r w:rsidRPr="00B722DD">
        <w:rPr>
          <w:rFonts w:ascii="Arial" w:hAnsi="Arial" w:cs="Arial"/>
          <w:sz w:val="24"/>
          <w:szCs w:val="24"/>
        </w:rPr>
        <w:t>а</w:t>
      </w:r>
      <w:r w:rsidRPr="00B722DD">
        <w:rPr>
          <w:rFonts w:ascii="Arial" w:hAnsi="Arial" w:cs="Arial"/>
          <w:sz w:val="24"/>
          <w:szCs w:val="24"/>
        </w:rPr>
        <w:t xml:space="preserve">имные грабежи там не написано, так что ничто не вызовет у нас неудобных вопросов.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 Африке или на Гвинее, где дикарство без кавычек местами дожило до нашего вр</w:t>
      </w:r>
      <w:r w:rsidRPr="00B722DD">
        <w:rPr>
          <w:rFonts w:ascii="Arial" w:hAnsi="Arial" w:cs="Arial"/>
          <w:sz w:val="24"/>
          <w:szCs w:val="24"/>
        </w:rPr>
        <w:t>е</w:t>
      </w:r>
      <w:r w:rsidRPr="00B722DD">
        <w:rPr>
          <w:rFonts w:ascii="Arial" w:hAnsi="Arial" w:cs="Arial"/>
          <w:sz w:val="24"/>
          <w:szCs w:val="24"/>
        </w:rPr>
        <w:t xml:space="preserve">мени, мы деликатно не будем спрашивать о каннибализме. Ведь его уже нет (ну почти). И опять ничто не будет мешать нашему уважению.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Но что это мы всё о других? Если вспомнить нашу христианскую практику прошлых веков, найдётся такое, о чём лучше не вспоминать… Давно ли ведьм ловить перестали?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 наше время такие «экзотические» моменты религий и культур изжиты или спрят</w:t>
      </w:r>
      <w:r w:rsidRPr="00B722DD">
        <w:rPr>
          <w:rFonts w:ascii="Arial" w:hAnsi="Arial" w:cs="Arial"/>
          <w:sz w:val="24"/>
          <w:szCs w:val="24"/>
        </w:rPr>
        <w:t>а</w:t>
      </w:r>
      <w:r w:rsidRPr="00B722DD">
        <w:rPr>
          <w:rFonts w:ascii="Arial" w:hAnsi="Arial" w:cs="Arial"/>
          <w:sz w:val="24"/>
          <w:szCs w:val="24"/>
        </w:rPr>
        <w:t>ны, и чем дальше, тем старательней они заметаются своими доброхотами «под ковёр» забвения. Глядишь — и уже ничто не мешает всеобщему взаимному умилению…</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На этом щедром пиру мультикультурализма свой ломоть пирога уважения требует и ислам. Только есть нюанс: в отличие от других культур и религий он не торопится отказ</w:t>
      </w:r>
      <w:r w:rsidRPr="00B722DD">
        <w:rPr>
          <w:rFonts w:ascii="Arial" w:hAnsi="Arial" w:cs="Arial"/>
          <w:sz w:val="24"/>
          <w:szCs w:val="24"/>
        </w:rPr>
        <w:t>ы</w:t>
      </w:r>
      <w:r w:rsidRPr="00B722DD">
        <w:rPr>
          <w:rFonts w:ascii="Arial" w:hAnsi="Arial" w:cs="Arial"/>
          <w:sz w:val="24"/>
          <w:szCs w:val="24"/>
        </w:rPr>
        <w:t xml:space="preserve">ваться от старых привычек. Его «машина времени» пришла прямо из 7-го века и требует нашего уважения к «знанию» женщиной «своего места» и «убийствам чести», к рабству и многожёнству, отрубанию рук и забиванию камнями. Именно эти нормы существуют и сейчас в краях «истинной веры» вроде Саудии (рабство там было отменено только в 1962 г.) и хотят стать «мейнстримом» и в других местах, включая их анклавы на Западе. </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Да и с чего бы исламу стыдиться этих порядков? Разве не мы сами повторяли что он — великая религия? Тем более что ислам — больше чем религия, это — единство образа жизни по Корану, собственно религиозности и шариатских законов. Отказываться от части этих «норм» для ислама так же «неправильно», как, скажем, для христианства отказаться от креста и девы Марии. «Настоящее» мусульманство может существовать только цел</w:t>
      </w:r>
      <w:r w:rsidRPr="00B722DD">
        <w:rPr>
          <w:rFonts w:ascii="Arial" w:hAnsi="Arial" w:cs="Arial"/>
          <w:sz w:val="24"/>
          <w:szCs w:val="24"/>
        </w:rPr>
        <w:t>и</w:t>
      </w:r>
      <w:r w:rsidRPr="00B722DD">
        <w:rPr>
          <w:rFonts w:ascii="Arial" w:hAnsi="Arial" w:cs="Arial"/>
          <w:sz w:val="24"/>
          <w:szCs w:val="24"/>
        </w:rPr>
        <w:t>ком, так что стоит помнить, что уважать предлагается много чего помимо поста в рамадан и платочков на женских головках. Нам предлагают уважать неотделимую от них средн</w:t>
      </w:r>
      <w:r w:rsidRPr="00B722DD">
        <w:rPr>
          <w:rFonts w:ascii="Arial" w:hAnsi="Arial" w:cs="Arial"/>
          <w:sz w:val="24"/>
          <w:szCs w:val="24"/>
        </w:rPr>
        <w:t>е</w:t>
      </w:r>
      <w:r w:rsidRPr="00B722DD">
        <w:rPr>
          <w:rFonts w:ascii="Arial" w:hAnsi="Arial" w:cs="Arial"/>
          <w:sz w:val="24"/>
          <w:szCs w:val="24"/>
        </w:rPr>
        <w:t>вековую дичь уголовных законов и забитость женщин, и весь ворох «культурных особе</w:t>
      </w:r>
      <w:r w:rsidRPr="00B722DD">
        <w:rPr>
          <w:rFonts w:ascii="Arial" w:hAnsi="Arial" w:cs="Arial"/>
          <w:sz w:val="24"/>
          <w:szCs w:val="24"/>
        </w:rPr>
        <w:t>н</w:t>
      </w:r>
      <w:r w:rsidRPr="00B722DD">
        <w:rPr>
          <w:rFonts w:ascii="Arial" w:hAnsi="Arial" w:cs="Arial"/>
          <w:sz w:val="24"/>
          <w:szCs w:val="24"/>
        </w:rPr>
        <w:t>ностей» вроде несовместимости с современной наукой, враждебности к живописи и скульптуре, неприязни к бизнесу, спорту, театру, (да что там театру — к веселью вообще), нелюбви к мировой музыке и многому чему ещё.</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Если мы спросим знатоков ислама — в чём его главное отличие от остальных учений, мы услышим массу высокопарных слов. Только всё это будет вторичным.</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Главное различие — в том, что остальные «великие» религии научились не путаться в ногах у современности. Они научились не отнимать много времени на церемонии и не мешать наукам, терпеть соперниц и не цепляться за средневековые дикости. Ничему этому не хочет учиться «настоящий» ислам, но он требует чтобы его уважали.</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Очерка не хватит даже на беглое обсуждение «экзотических» моментов мусульма</w:t>
      </w:r>
      <w:r w:rsidRPr="00B722DD">
        <w:rPr>
          <w:rFonts w:ascii="Arial" w:hAnsi="Arial" w:cs="Arial"/>
          <w:sz w:val="24"/>
          <w:szCs w:val="24"/>
        </w:rPr>
        <w:t>н</w:t>
      </w:r>
      <w:r w:rsidRPr="00B722DD">
        <w:rPr>
          <w:rFonts w:ascii="Arial" w:hAnsi="Arial" w:cs="Arial"/>
          <w:sz w:val="24"/>
          <w:szCs w:val="24"/>
        </w:rPr>
        <w:t>ства, так что оставим это для ваших собственных изысканий. Задержусь только на догм</w:t>
      </w:r>
      <w:r w:rsidRPr="00B722DD">
        <w:rPr>
          <w:rFonts w:ascii="Arial" w:hAnsi="Arial" w:cs="Arial"/>
          <w:sz w:val="24"/>
          <w:szCs w:val="24"/>
        </w:rPr>
        <w:t>а</w:t>
      </w:r>
      <w:r w:rsidRPr="00B722DD">
        <w:rPr>
          <w:rFonts w:ascii="Arial" w:hAnsi="Arial" w:cs="Arial"/>
          <w:sz w:val="24"/>
          <w:szCs w:val="24"/>
        </w:rPr>
        <w:t>те, кажущемся в свете нашей темы особенно гротескным: пресловутых 77 девственницах, ждущих в раю «героя», взорвавшего себя вместе с «неверными». О сексуальных пробл</w:t>
      </w:r>
      <w:r w:rsidRPr="00B722DD">
        <w:rPr>
          <w:rFonts w:ascii="Arial" w:hAnsi="Arial" w:cs="Arial"/>
          <w:sz w:val="24"/>
          <w:szCs w:val="24"/>
        </w:rPr>
        <w:t>е</w:t>
      </w:r>
      <w:r w:rsidRPr="00B722DD">
        <w:rPr>
          <w:rFonts w:ascii="Arial" w:hAnsi="Arial" w:cs="Arial"/>
          <w:sz w:val="24"/>
          <w:szCs w:val="24"/>
        </w:rPr>
        <w:t>мах мусульманства мы поговорим дальше, но что касается уважения, внесём ясность н</w:t>
      </w:r>
      <w:r w:rsidRPr="00B722DD">
        <w:rPr>
          <w:rFonts w:ascii="Arial" w:hAnsi="Arial" w:cs="Arial"/>
          <w:sz w:val="24"/>
          <w:szCs w:val="24"/>
        </w:rPr>
        <w:t>е</w:t>
      </w:r>
      <w:r w:rsidRPr="00B722DD">
        <w:rPr>
          <w:rFonts w:ascii="Arial" w:hAnsi="Arial" w:cs="Arial"/>
          <w:sz w:val="24"/>
          <w:szCs w:val="24"/>
        </w:rPr>
        <w:t>замедлительно: можно спорить, заслуживают ли уважения невинные подростковые се</w:t>
      </w:r>
      <w:r w:rsidRPr="00B722DD">
        <w:rPr>
          <w:rFonts w:ascii="Arial" w:hAnsi="Arial" w:cs="Arial"/>
          <w:sz w:val="24"/>
          <w:szCs w:val="24"/>
        </w:rPr>
        <w:t>к</w:t>
      </w:r>
      <w:r w:rsidRPr="00B722DD">
        <w:rPr>
          <w:rFonts w:ascii="Arial" w:hAnsi="Arial" w:cs="Arial"/>
          <w:sz w:val="24"/>
          <w:szCs w:val="24"/>
        </w:rPr>
        <w:t>суальные фантазии, но фантазии ведущие к гибели невинных людей не заслуживают н</w:t>
      </w:r>
      <w:r w:rsidRPr="00B722DD">
        <w:rPr>
          <w:rFonts w:ascii="Arial" w:hAnsi="Arial" w:cs="Arial"/>
          <w:sz w:val="24"/>
          <w:szCs w:val="24"/>
        </w:rPr>
        <w:t>и</w:t>
      </w:r>
      <w:r w:rsidRPr="00B722DD">
        <w:rPr>
          <w:rFonts w:ascii="Arial" w:hAnsi="Arial" w:cs="Arial"/>
          <w:sz w:val="24"/>
          <w:szCs w:val="24"/>
        </w:rPr>
        <w:t>чего кроме осмеяния, презрения и пресечения всеми способами. Пора это твёрдо заявить доброхотам на Западе и Востоке, разглагольствующим о «великих исламских традициях». А недоумкам, цепляющим на себя взрывчатку, стоит говорить прямо: — Ребята, не вер</w:t>
      </w:r>
      <w:r w:rsidRPr="00B722DD">
        <w:rPr>
          <w:rFonts w:ascii="Arial" w:hAnsi="Arial" w:cs="Arial"/>
          <w:sz w:val="24"/>
          <w:szCs w:val="24"/>
        </w:rPr>
        <w:t>ь</w:t>
      </w:r>
      <w:r w:rsidRPr="00B722DD">
        <w:rPr>
          <w:rFonts w:ascii="Arial" w:hAnsi="Arial" w:cs="Arial"/>
          <w:sz w:val="24"/>
          <w:szCs w:val="24"/>
        </w:rPr>
        <w:t>те в глупые сказки, ищите себе реальных девушек.</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Нет никаких 77 райских девствениц, да и не понадобятся они вам если через мгнов</w:t>
      </w:r>
      <w:r w:rsidRPr="00B722DD">
        <w:rPr>
          <w:rFonts w:ascii="Arial" w:hAnsi="Arial" w:cs="Arial"/>
          <w:sz w:val="24"/>
          <w:szCs w:val="24"/>
        </w:rPr>
        <w:t>е</w:t>
      </w:r>
      <w:r w:rsidRPr="00B722DD">
        <w:rPr>
          <w:rFonts w:ascii="Arial" w:hAnsi="Arial" w:cs="Arial"/>
          <w:sz w:val="24"/>
          <w:szCs w:val="24"/>
        </w:rPr>
        <w:t xml:space="preserve">ние от вас, извиняюсь, только мошонка на заборе повиснет.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Продолжая наш экскурс, вспомним ещё несколько тем, любимых интеллектуально невзыскательными людьми во всём мире.</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52030E" w:rsidRDefault="00A7604E" w:rsidP="004F3A27">
      <w:pPr>
        <w:spacing w:after="0" w:line="264" w:lineRule="auto"/>
        <w:ind w:firstLine="454"/>
        <w:jc w:val="both"/>
        <w:rPr>
          <w:rFonts w:ascii="Arial" w:hAnsi="Arial" w:cs="Arial"/>
          <w:b/>
          <w:sz w:val="28"/>
          <w:szCs w:val="28"/>
        </w:rPr>
      </w:pPr>
      <w:r w:rsidRPr="0052030E">
        <w:rPr>
          <w:rFonts w:ascii="Arial" w:hAnsi="Arial" w:cs="Arial"/>
          <w:b/>
          <w:sz w:val="28"/>
          <w:szCs w:val="28"/>
        </w:rPr>
        <w:t>«Это всё от отсутствия демократии. Демократия всё излечит.»</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Попыток ввести демократию на мусульманском Востоке в последние десятилетия было столько, что давно пора делать выводы. Наибольший опыт несомненно у Турции: проторенная схема «Народ выбирает фанатиков, после чего армия вмешивается и ставит у руля дееспособных прагматиков» — там уже казалась устоявшимся алгоритмом. (В п</w:t>
      </w:r>
      <w:r w:rsidRPr="00B722DD">
        <w:rPr>
          <w:rFonts w:ascii="Arial" w:hAnsi="Arial" w:cs="Arial"/>
          <w:sz w:val="24"/>
          <w:szCs w:val="24"/>
        </w:rPr>
        <w:t>о</w:t>
      </w:r>
      <w:r w:rsidRPr="00B722DD">
        <w:rPr>
          <w:rFonts w:ascii="Arial" w:hAnsi="Arial" w:cs="Arial"/>
          <w:sz w:val="24"/>
          <w:szCs w:val="24"/>
        </w:rPr>
        <w:t>следнее время она стала меняться, но не со стороны народа, а со стороны армии, вид</w:t>
      </w:r>
      <w:r w:rsidRPr="00B722DD">
        <w:rPr>
          <w:rFonts w:ascii="Arial" w:hAnsi="Arial" w:cs="Arial"/>
          <w:sz w:val="24"/>
          <w:szCs w:val="24"/>
        </w:rPr>
        <w:t>и</w:t>
      </w:r>
      <w:r w:rsidRPr="00B722DD">
        <w:rPr>
          <w:rFonts w:ascii="Arial" w:hAnsi="Arial" w:cs="Arial"/>
          <w:sz w:val="24"/>
          <w:szCs w:val="24"/>
        </w:rPr>
        <w:t xml:space="preserve">мо становящейся всё более терпимой к мракобесам.) Похожая картина и в Пакистане.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Но наиболее показательны завершённые, дошедшие до логического конца случаи — когда у власти стоят законно избранные: на сегодня это исламо-фашистский Иран и те</w:t>
      </w:r>
      <w:r w:rsidRPr="00B722DD">
        <w:rPr>
          <w:rFonts w:ascii="Arial" w:hAnsi="Arial" w:cs="Arial"/>
          <w:sz w:val="24"/>
          <w:szCs w:val="24"/>
        </w:rPr>
        <w:t>р</w:t>
      </w:r>
      <w:r w:rsidRPr="00B722DD">
        <w:rPr>
          <w:rFonts w:ascii="Arial" w:hAnsi="Arial" w:cs="Arial"/>
          <w:sz w:val="24"/>
          <w:szCs w:val="24"/>
        </w:rPr>
        <w:t xml:space="preserve">рористическая Газа.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Избрание мракобесов или террористов в результате честных выборов в этих краях гарантировано и исключения мне не известны. Всё это полностью согласуется с набл</w:t>
      </w:r>
      <w:r w:rsidRPr="00B722DD">
        <w:rPr>
          <w:rFonts w:ascii="Arial" w:hAnsi="Arial" w:cs="Arial"/>
          <w:sz w:val="24"/>
          <w:szCs w:val="24"/>
        </w:rPr>
        <w:t>ю</w:t>
      </w:r>
      <w:r w:rsidRPr="00B722DD">
        <w:rPr>
          <w:rFonts w:ascii="Arial" w:hAnsi="Arial" w:cs="Arial"/>
          <w:sz w:val="24"/>
          <w:szCs w:val="24"/>
        </w:rPr>
        <w:t>давшейся мною радостью народа (избирателей) от «удачного» теракта. Несмотря на это, толпы прекраснодушных на Западе — и левых, и правых — продолжают призывать к вн</w:t>
      </w:r>
      <w:r w:rsidRPr="00B722DD">
        <w:rPr>
          <w:rFonts w:ascii="Arial" w:hAnsi="Arial" w:cs="Arial"/>
          <w:sz w:val="24"/>
          <w:szCs w:val="24"/>
        </w:rPr>
        <w:t>е</w:t>
      </w:r>
      <w:r w:rsidRPr="00B722DD">
        <w:rPr>
          <w:rFonts w:ascii="Arial" w:hAnsi="Arial" w:cs="Arial"/>
          <w:sz w:val="24"/>
          <w:szCs w:val="24"/>
        </w:rPr>
        <w:t>дрению там «демократии».</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Проблема с этими людьми</w:t>
      </w:r>
      <w:r>
        <w:rPr>
          <w:rFonts w:ascii="Arial" w:hAnsi="Arial" w:cs="Arial"/>
          <w:sz w:val="24"/>
          <w:szCs w:val="24"/>
        </w:rPr>
        <w:t>! О</w:t>
      </w:r>
      <w:r w:rsidRPr="00B722DD">
        <w:rPr>
          <w:rFonts w:ascii="Arial" w:hAnsi="Arial" w:cs="Arial"/>
          <w:sz w:val="24"/>
          <w:szCs w:val="24"/>
        </w:rPr>
        <w:t>ни путают демократию (многокомпонентную вещь, для которой помимо выборов нужно много чего ещё) с голой выборн</w:t>
      </w:r>
      <w:r w:rsidRPr="00B722DD">
        <w:rPr>
          <w:rFonts w:ascii="Arial" w:hAnsi="Arial" w:cs="Arial"/>
          <w:sz w:val="24"/>
          <w:szCs w:val="24"/>
        </w:rPr>
        <w:t>о</w:t>
      </w:r>
      <w:r w:rsidRPr="00B722DD">
        <w:rPr>
          <w:rFonts w:ascii="Arial" w:hAnsi="Arial" w:cs="Arial"/>
          <w:sz w:val="24"/>
          <w:szCs w:val="24"/>
        </w:rPr>
        <w:t>стью, которая бывает и у дикарей. Они явно забыли своего «гуру», левого политика и знаменитого драматурга Джорджа Бернарда Шоу, сказавшего: «Демократия не может быть лучше того человеч</w:t>
      </w:r>
      <w:r w:rsidRPr="00B722DD">
        <w:rPr>
          <w:rFonts w:ascii="Arial" w:hAnsi="Arial" w:cs="Arial"/>
          <w:sz w:val="24"/>
          <w:szCs w:val="24"/>
        </w:rPr>
        <w:t>е</w:t>
      </w:r>
      <w:r w:rsidRPr="00B722DD">
        <w:rPr>
          <w:rFonts w:ascii="Arial" w:hAnsi="Arial" w:cs="Arial"/>
          <w:sz w:val="24"/>
          <w:szCs w:val="24"/>
        </w:rPr>
        <w:t>ского материала, из которого сделаны избиратели». И ещё, н</w:t>
      </w:r>
      <w:r w:rsidRPr="00B722DD">
        <w:rPr>
          <w:rFonts w:ascii="Arial" w:hAnsi="Arial" w:cs="Arial"/>
          <w:sz w:val="24"/>
          <w:szCs w:val="24"/>
        </w:rPr>
        <w:t>е</w:t>
      </w:r>
      <w:r w:rsidRPr="00B722DD">
        <w:rPr>
          <w:rFonts w:ascii="Arial" w:hAnsi="Arial" w:cs="Arial"/>
          <w:sz w:val="24"/>
          <w:szCs w:val="24"/>
        </w:rPr>
        <w:t>сколько перефразируя: «Обращение дикарей в демократию есть превращение демокр</w:t>
      </w:r>
      <w:r w:rsidRPr="00B722DD">
        <w:rPr>
          <w:rFonts w:ascii="Arial" w:hAnsi="Arial" w:cs="Arial"/>
          <w:sz w:val="24"/>
          <w:szCs w:val="24"/>
        </w:rPr>
        <w:t>а</w:t>
      </w:r>
      <w:r w:rsidRPr="00B722DD">
        <w:rPr>
          <w:rFonts w:ascii="Arial" w:hAnsi="Arial" w:cs="Arial"/>
          <w:sz w:val="24"/>
          <w:szCs w:val="24"/>
        </w:rPr>
        <w:t>тии в дикарство».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Тщетные попытки внедрения демократии на Ближнем Востоке были бы хоть как-то терпимы если бы на них шли только растрачиваемые деньги. Но на это тратятся ещё и жизни американских и европейских парней. И пока не видно в этом просвета: в Белом доме на смену одному энтузиасту внедрения демократии пришёл другой, так что конца идиотским попыткам не просматривается.</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52030E" w:rsidRDefault="00A7604E" w:rsidP="004F3A27">
      <w:pPr>
        <w:spacing w:after="0" w:line="264" w:lineRule="auto"/>
        <w:ind w:firstLine="454"/>
        <w:jc w:val="both"/>
        <w:rPr>
          <w:rFonts w:ascii="Arial" w:hAnsi="Arial" w:cs="Arial"/>
          <w:b/>
          <w:sz w:val="28"/>
          <w:szCs w:val="28"/>
        </w:rPr>
      </w:pPr>
      <w:r w:rsidRPr="0052030E">
        <w:rPr>
          <w:rFonts w:ascii="Arial" w:hAnsi="Arial" w:cs="Arial"/>
          <w:b/>
          <w:sz w:val="28"/>
          <w:szCs w:val="28"/>
        </w:rPr>
        <w:t xml:space="preserve">«За всем этим — нефтяные интересы Америки»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Нефтяные и прочие интересы у Америки, конечно, есть.</w:t>
      </w:r>
      <w:r>
        <w:rPr>
          <w:rFonts w:ascii="Arial" w:hAnsi="Arial" w:cs="Arial"/>
          <w:sz w:val="24"/>
          <w:szCs w:val="24"/>
        </w:rPr>
        <w:t xml:space="preserve"> </w:t>
      </w:r>
      <w:r w:rsidRPr="00B722DD">
        <w:rPr>
          <w:rFonts w:ascii="Arial" w:hAnsi="Arial" w:cs="Arial"/>
          <w:sz w:val="24"/>
          <w:szCs w:val="24"/>
        </w:rPr>
        <w:t>Но нас инт</w:t>
      </w:r>
      <w:r w:rsidRPr="00B722DD">
        <w:rPr>
          <w:rFonts w:ascii="Arial" w:hAnsi="Arial" w:cs="Arial"/>
          <w:sz w:val="24"/>
          <w:szCs w:val="24"/>
        </w:rPr>
        <w:t>е</w:t>
      </w:r>
      <w:r w:rsidRPr="00B722DD">
        <w:rPr>
          <w:rFonts w:ascii="Arial" w:hAnsi="Arial" w:cs="Arial"/>
          <w:sz w:val="24"/>
          <w:szCs w:val="24"/>
        </w:rPr>
        <w:t>ресует, какую роль они могли играть в нынешних мусульманских «бурлениях» и терр</w:t>
      </w:r>
      <w:r w:rsidRPr="00B722DD">
        <w:rPr>
          <w:rFonts w:ascii="Arial" w:hAnsi="Arial" w:cs="Arial"/>
          <w:sz w:val="24"/>
          <w:szCs w:val="24"/>
        </w:rPr>
        <w:t>о</w:t>
      </w:r>
      <w:r w:rsidRPr="00B722DD">
        <w:rPr>
          <w:rFonts w:ascii="Arial" w:hAnsi="Arial" w:cs="Arial"/>
          <w:sz w:val="24"/>
          <w:szCs w:val="24"/>
        </w:rPr>
        <w:t>ризме.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По миру немало тех, кто вторжения обоих Бушей в Ирак объявлял американскими войнами за нефть. Президент Обама своим нелепым вмешательством в Ливии только у</w:t>
      </w:r>
      <w:r w:rsidRPr="00B722DD">
        <w:rPr>
          <w:rFonts w:ascii="Arial" w:hAnsi="Arial" w:cs="Arial"/>
          <w:sz w:val="24"/>
          <w:szCs w:val="24"/>
        </w:rPr>
        <w:t>к</w:t>
      </w:r>
      <w:r w:rsidRPr="00B722DD">
        <w:rPr>
          <w:rFonts w:ascii="Arial" w:hAnsi="Arial" w:cs="Arial"/>
          <w:sz w:val="24"/>
          <w:szCs w:val="24"/>
        </w:rPr>
        <w:t>репил эти мнения.</w:t>
      </w:r>
      <w:r>
        <w:rPr>
          <w:rFonts w:ascii="Arial" w:hAnsi="Arial" w:cs="Arial"/>
          <w:sz w:val="24"/>
          <w:szCs w:val="24"/>
        </w:rPr>
        <w:t xml:space="preserve"> </w:t>
      </w:r>
      <w:r w:rsidRPr="00B722DD">
        <w:rPr>
          <w:rFonts w:ascii="Arial" w:hAnsi="Arial" w:cs="Arial"/>
          <w:sz w:val="24"/>
          <w:szCs w:val="24"/>
        </w:rPr>
        <w:t>Если принять объяснение, что из исламских «революций» торчат уши нефтяных и</w:t>
      </w:r>
      <w:r w:rsidRPr="00B722DD">
        <w:rPr>
          <w:rFonts w:ascii="Arial" w:hAnsi="Arial" w:cs="Arial"/>
          <w:sz w:val="24"/>
          <w:szCs w:val="24"/>
        </w:rPr>
        <w:t>н</w:t>
      </w:r>
      <w:r w:rsidRPr="00B722DD">
        <w:rPr>
          <w:rFonts w:ascii="Arial" w:hAnsi="Arial" w:cs="Arial"/>
          <w:sz w:val="24"/>
          <w:szCs w:val="24"/>
        </w:rPr>
        <w:t>тересов Америки, сразу встают несколько вопросов.</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Можно начать с «деталей» вроде — почему иракская нефть так и осталась не «пр</w:t>
      </w:r>
      <w:r w:rsidRPr="00B722DD">
        <w:rPr>
          <w:rFonts w:ascii="Arial" w:hAnsi="Arial" w:cs="Arial"/>
          <w:sz w:val="24"/>
          <w:szCs w:val="24"/>
        </w:rPr>
        <w:t>и</w:t>
      </w:r>
      <w:r w:rsidRPr="00B722DD">
        <w:rPr>
          <w:rFonts w:ascii="Arial" w:hAnsi="Arial" w:cs="Arial"/>
          <w:sz w:val="24"/>
          <w:szCs w:val="24"/>
        </w:rPr>
        <w:t>хватизированной» американцами, почему в Ираке у власти не «марионеточное» проам</w:t>
      </w:r>
      <w:r w:rsidRPr="00B722DD">
        <w:rPr>
          <w:rFonts w:ascii="Arial" w:hAnsi="Arial" w:cs="Arial"/>
          <w:sz w:val="24"/>
          <w:szCs w:val="24"/>
        </w:rPr>
        <w:t>е</w:t>
      </w:r>
      <w:r w:rsidRPr="00B722DD">
        <w:rPr>
          <w:rFonts w:ascii="Arial" w:hAnsi="Arial" w:cs="Arial"/>
          <w:sz w:val="24"/>
          <w:szCs w:val="24"/>
        </w:rPr>
        <w:t>риканское правительство, а им глухо враждебное, дружащее с их врагами и выдавл</w:t>
      </w:r>
      <w:r w:rsidRPr="00B722DD">
        <w:rPr>
          <w:rFonts w:ascii="Arial" w:hAnsi="Arial" w:cs="Arial"/>
          <w:sz w:val="24"/>
          <w:szCs w:val="24"/>
        </w:rPr>
        <w:t>и</w:t>
      </w:r>
      <w:r w:rsidRPr="00B722DD">
        <w:rPr>
          <w:rFonts w:ascii="Arial" w:hAnsi="Arial" w:cs="Arial"/>
          <w:sz w:val="24"/>
          <w:szCs w:val="24"/>
        </w:rPr>
        <w:t>вающее американцев из страны. Одно это уже как-то плохо вяжется с образом всесил</w:t>
      </w:r>
      <w:r w:rsidRPr="00B722DD">
        <w:rPr>
          <w:rFonts w:ascii="Arial" w:hAnsi="Arial" w:cs="Arial"/>
          <w:sz w:val="24"/>
          <w:szCs w:val="24"/>
        </w:rPr>
        <w:t>ь</w:t>
      </w:r>
      <w:r w:rsidRPr="00B722DD">
        <w:rPr>
          <w:rFonts w:ascii="Arial" w:hAnsi="Arial" w:cs="Arial"/>
          <w:sz w:val="24"/>
          <w:szCs w:val="24"/>
        </w:rPr>
        <w:t xml:space="preserve">ной, грабящей чужие богатства Америки. Но есть вопросы и поинтересней.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Недалеко от Америки находится Венесуэла с большими нефтегазовыми (и прочими включая алмазы) ресурсами. Если нефть (и ресурсы) — американская цель, почему не захвачена лёгкая, лежащая рядом добыча — Венесуэла? Поводов — сколько угодно: её правитель Чавес американским президентам только что на ботинки не мочился, и, пох</w:t>
      </w:r>
      <w:r w:rsidRPr="00B722DD">
        <w:rPr>
          <w:rFonts w:ascii="Arial" w:hAnsi="Arial" w:cs="Arial"/>
          <w:sz w:val="24"/>
          <w:szCs w:val="24"/>
        </w:rPr>
        <w:t>о</w:t>
      </w:r>
      <w:r w:rsidRPr="00B722DD">
        <w:rPr>
          <w:rFonts w:ascii="Arial" w:hAnsi="Arial" w:cs="Arial"/>
          <w:sz w:val="24"/>
          <w:szCs w:val="24"/>
        </w:rPr>
        <w:t>же, задружил с ближневосточными террористами.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Ещё интересней — почему не захвачена лежащая ещё ближе Куба? Она недавно объявила что начинает бурение нефти рядом с американскими водами. Её единственный защитник, советский «брат», почил в бозе двадцать лет назад (а перестал быть спосо</w:t>
      </w:r>
      <w:r w:rsidRPr="00B722DD">
        <w:rPr>
          <w:rFonts w:ascii="Arial" w:hAnsi="Arial" w:cs="Arial"/>
          <w:sz w:val="24"/>
          <w:szCs w:val="24"/>
        </w:rPr>
        <w:t>б</w:t>
      </w:r>
      <w:r w:rsidRPr="00B722DD">
        <w:rPr>
          <w:rFonts w:ascii="Arial" w:hAnsi="Arial" w:cs="Arial"/>
          <w:sz w:val="24"/>
          <w:szCs w:val="24"/>
        </w:rPr>
        <w:t>ным её защитить — ещё раньше). Если американцы пойдут с Гуантанамо — никакой К</w:t>
      </w:r>
      <w:r w:rsidRPr="00B722DD">
        <w:rPr>
          <w:rFonts w:ascii="Arial" w:hAnsi="Arial" w:cs="Arial"/>
          <w:sz w:val="24"/>
          <w:szCs w:val="24"/>
        </w:rPr>
        <w:t>а</w:t>
      </w:r>
      <w:r w:rsidRPr="00B722DD">
        <w:rPr>
          <w:rFonts w:ascii="Arial" w:hAnsi="Arial" w:cs="Arial"/>
          <w:sz w:val="24"/>
          <w:szCs w:val="24"/>
        </w:rPr>
        <w:t>рибский кризис уже не случится. Кастро — давний враг, ржавый гвоздь в американском ботинке, почему же Куба ещ не захвачена?</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Можно вспомнить и о соседней Канаде — огромной малонаселённой территории с колоссальными нефтегазовыми (и прочими) ресурсами. Политически эта соседка весьма своенравна, противоречила Америке не раз, и доходами от своей нефти естественно не делится. А расположена ох как удобно, не то что Ближний Восток… Почему же и она ещё не превращена в американский штат? </w:t>
      </w:r>
    </w:p>
    <w:p w:rsidR="00A7604E"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Нет американских солдат и в богатейшей (нефтью), лежащей впритык Мексике</w:t>
      </w:r>
      <w:r>
        <w:rPr>
          <w:rFonts w:ascii="Arial" w:hAnsi="Arial" w:cs="Arial"/>
          <w:sz w:val="24"/>
          <w:szCs w:val="24"/>
        </w:rPr>
        <w:t>…</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52030E" w:rsidRDefault="00A7604E" w:rsidP="004F3A27">
      <w:pPr>
        <w:spacing w:after="0" w:line="264" w:lineRule="auto"/>
        <w:ind w:firstLine="454"/>
        <w:jc w:val="both"/>
        <w:rPr>
          <w:rFonts w:ascii="Arial" w:hAnsi="Arial" w:cs="Arial"/>
          <w:b/>
          <w:sz w:val="28"/>
          <w:szCs w:val="28"/>
        </w:rPr>
      </w:pPr>
      <w:r w:rsidRPr="0052030E">
        <w:rPr>
          <w:rFonts w:ascii="Arial" w:hAnsi="Arial" w:cs="Arial"/>
          <w:b/>
          <w:sz w:val="28"/>
          <w:szCs w:val="28"/>
        </w:rPr>
        <w:t>«Это Америка дестабилизирует…»</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Как мы знаем, американская «рука» не только тянется за нефтью, она ещё и дест</w:t>
      </w:r>
      <w:r w:rsidRPr="00B722DD">
        <w:rPr>
          <w:rFonts w:ascii="Arial" w:hAnsi="Arial" w:cs="Arial"/>
          <w:sz w:val="24"/>
          <w:szCs w:val="24"/>
        </w:rPr>
        <w:t>а</w:t>
      </w:r>
      <w:r w:rsidRPr="00B722DD">
        <w:rPr>
          <w:rFonts w:ascii="Arial" w:hAnsi="Arial" w:cs="Arial"/>
          <w:sz w:val="24"/>
          <w:szCs w:val="24"/>
        </w:rPr>
        <w:t>билизирует. Как и умствования о «нефтяных интересах», поиск «дестабилизации» — к</w:t>
      </w:r>
      <w:r w:rsidRPr="00B722DD">
        <w:rPr>
          <w:rFonts w:ascii="Arial" w:hAnsi="Arial" w:cs="Arial"/>
          <w:sz w:val="24"/>
          <w:szCs w:val="24"/>
        </w:rPr>
        <w:t>о</w:t>
      </w:r>
      <w:r w:rsidRPr="00B722DD">
        <w:rPr>
          <w:rFonts w:ascii="Arial" w:hAnsi="Arial" w:cs="Arial"/>
          <w:sz w:val="24"/>
          <w:szCs w:val="24"/>
        </w:rPr>
        <w:t>нёк многих политологов. Сразу подчеркнём</w:t>
      </w:r>
      <w:r>
        <w:rPr>
          <w:rFonts w:ascii="Arial" w:hAnsi="Arial" w:cs="Arial"/>
          <w:sz w:val="24"/>
          <w:szCs w:val="24"/>
        </w:rPr>
        <w:t>,</w:t>
      </w:r>
      <w:r w:rsidRPr="00B722DD">
        <w:rPr>
          <w:rFonts w:ascii="Arial" w:hAnsi="Arial" w:cs="Arial"/>
          <w:sz w:val="24"/>
          <w:szCs w:val="24"/>
        </w:rPr>
        <w:t xml:space="preserve"> что конёк этот сам по себе совершенно здр</w:t>
      </w:r>
      <w:r w:rsidRPr="00B722DD">
        <w:rPr>
          <w:rFonts w:ascii="Arial" w:hAnsi="Arial" w:cs="Arial"/>
          <w:sz w:val="24"/>
          <w:szCs w:val="24"/>
        </w:rPr>
        <w:t>а</w:t>
      </w:r>
      <w:r w:rsidRPr="00B722DD">
        <w:rPr>
          <w:rFonts w:ascii="Arial" w:hAnsi="Arial" w:cs="Arial"/>
          <w:sz w:val="24"/>
          <w:szCs w:val="24"/>
        </w:rPr>
        <w:t>вый, дестабилизация как инструмент политики — реальность.</w:t>
      </w:r>
      <w:r>
        <w:rPr>
          <w:rFonts w:ascii="Arial" w:hAnsi="Arial" w:cs="Arial"/>
          <w:sz w:val="24"/>
          <w:szCs w:val="24"/>
        </w:rPr>
        <w:t xml:space="preserve"> </w:t>
      </w:r>
      <w:r w:rsidRPr="00B722DD">
        <w:rPr>
          <w:rFonts w:ascii="Arial" w:hAnsi="Arial" w:cs="Arial"/>
          <w:sz w:val="24"/>
          <w:szCs w:val="24"/>
        </w:rPr>
        <w:t>Враждующие стороны з</w:t>
      </w:r>
      <w:r w:rsidRPr="00B722DD">
        <w:rPr>
          <w:rFonts w:ascii="Arial" w:hAnsi="Arial" w:cs="Arial"/>
          <w:sz w:val="24"/>
          <w:szCs w:val="24"/>
        </w:rPr>
        <w:t>а</w:t>
      </w:r>
      <w:r w:rsidRPr="00B722DD">
        <w:rPr>
          <w:rFonts w:ascii="Arial" w:hAnsi="Arial" w:cs="Arial"/>
          <w:sz w:val="24"/>
          <w:szCs w:val="24"/>
        </w:rPr>
        <w:t>нимаются ею исподтишка</w:t>
      </w:r>
      <w:r>
        <w:rPr>
          <w:rFonts w:ascii="Arial" w:hAnsi="Arial" w:cs="Arial"/>
          <w:sz w:val="24"/>
          <w:szCs w:val="24"/>
        </w:rPr>
        <w:t>,</w:t>
      </w:r>
      <w:r w:rsidRPr="00B722DD">
        <w:rPr>
          <w:rFonts w:ascii="Arial" w:hAnsi="Arial" w:cs="Arial"/>
          <w:sz w:val="24"/>
          <w:szCs w:val="24"/>
        </w:rPr>
        <w:t xml:space="preserve"> пока не стреляют друг в друга.</w:t>
      </w:r>
      <w:r>
        <w:rPr>
          <w:rFonts w:ascii="Arial" w:hAnsi="Arial" w:cs="Arial"/>
          <w:sz w:val="24"/>
          <w:szCs w:val="24"/>
        </w:rPr>
        <w:t xml:space="preserve"> </w:t>
      </w:r>
      <w:r w:rsidRPr="00B722DD">
        <w:rPr>
          <w:rFonts w:ascii="Arial" w:hAnsi="Arial" w:cs="Arial"/>
          <w:sz w:val="24"/>
          <w:szCs w:val="24"/>
        </w:rPr>
        <w:t>Однако в устах некоторых му</w:t>
      </w:r>
      <w:r w:rsidRPr="00B722DD">
        <w:rPr>
          <w:rFonts w:ascii="Arial" w:hAnsi="Arial" w:cs="Arial"/>
          <w:sz w:val="24"/>
          <w:szCs w:val="24"/>
        </w:rPr>
        <w:t>д</w:t>
      </w:r>
      <w:r w:rsidRPr="00B722DD">
        <w:rPr>
          <w:rFonts w:ascii="Arial" w:hAnsi="Arial" w:cs="Arial"/>
          <w:sz w:val="24"/>
          <w:szCs w:val="24"/>
        </w:rPr>
        <w:t>рецов и эта реальная концепция превращается в кар</w:t>
      </w:r>
      <w:r w:rsidRPr="00B722DD">
        <w:rPr>
          <w:rFonts w:ascii="Arial" w:hAnsi="Arial" w:cs="Arial"/>
          <w:sz w:val="24"/>
          <w:szCs w:val="24"/>
        </w:rPr>
        <w:t>и</w:t>
      </w:r>
      <w:r w:rsidRPr="00B722DD">
        <w:rPr>
          <w:rFonts w:ascii="Arial" w:hAnsi="Arial" w:cs="Arial"/>
          <w:sz w:val="24"/>
          <w:szCs w:val="24"/>
        </w:rPr>
        <w:t xml:space="preserve">катуру.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Некоторые может быть помнят мой «Реквием по англосаксам» о деградации ума и воли американцев и их лидеров. Я писал, что в последние десятилетия они превращаю</w:t>
      </w:r>
      <w:r w:rsidRPr="00B722DD">
        <w:rPr>
          <w:rFonts w:ascii="Arial" w:hAnsi="Arial" w:cs="Arial"/>
          <w:sz w:val="24"/>
          <w:szCs w:val="24"/>
        </w:rPr>
        <w:t>т</w:t>
      </w:r>
      <w:r w:rsidRPr="00B722DD">
        <w:rPr>
          <w:rFonts w:ascii="Arial" w:hAnsi="Arial" w:cs="Arial"/>
          <w:sz w:val="24"/>
          <w:szCs w:val="24"/>
        </w:rPr>
        <w:t xml:space="preserve">ся в слабохарактерных и близоруких добрячков. Но их портрет, рисуемый искателями «американской руки» и повсеместной дестабилизации, намного более экзотичен чем мои пошучивания.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С одной стороны они уверены, что американская политика — это изощрённый разум, тонкий расчёт и глубоко продуманное коварство (эти свойства, вместе с «жадностью», «бездуховностью» и пр. — неотъемлемые черты их облика Америки, — как рога у дьяв</w:t>
      </w:r>
      <w:r w:rsidRPr="00B722DD">
        <w:rPr>
          <w:rFonts w:ascii="Arial" w:hAnsi="Arial" w:cs="Arial"/>
          <w:sz w:val="24"/>
          <w:szCs w:val="24"/>
        </w:rPr>
        <w:t>о</w:t>
      </w:r>
      <w:r w:rsidRPr="00B722DD">
        <w:rPr>
          <w:rFonts w:ascii="Arial" w:hAnsi="Arial" w:cs="Arial"/>
          <w:sz w:val="24"/>
          <w:szCs w:val="24"/>
        </w:rPr>
        <w:t>ла). С другой стороны, они тут же приписывают Америке действия настоящего, в прямом медицинском смысле клинического дебила. Ибо как иначе назвать видимый отказ Амер</w:t>
      </w:r>
      <w:r w:rsidRPr="00B722DD">
        <w:rPr>
          <w:rFonts w:ascii="Arial" w:hAnsi="Arial" w:cs="Arial"/>
          <w:sz w:val="24"/>
          <w:szCs w:val="24"/>
        </w:rPr>
        <w:t>и</w:t>
      </w:r>
      <w:r w:rsidRPr="00B722DD">
        <w:rPr>
          <w:rFonts w:ascii="Arial" w:hAnsi="Arial" w:cs="Arial"/>
          <w:sz w:val="24"/>
          <w:szCs w:val="24"/>
        </w:rPr>
        <w:t>ки от дестабилизации всё тех же враждебных ей Кубы и Венесуэлы (не говоря уже о да</w:t>
      </w:r>
      <w:r w:rsidRPr="00B722DD">
        <w:rPr>
          <w:rFonts w:ascii="Arial" w:hAnsi="Arial" w:cs="Arial"/>
          <w:sz w:val="24"/>
          <w:szCs w:val="24"/>
        </w:rPr>
        <w:t>в</w:t>
      </w:r>
      <w:r w:rsidRPr="00B722DD">
        <w:rPr>
          <w:rFonts w:ascii="Arial" w:hAnsi="Arial" w:cs="Arial"/>
          <w:sz w:val="24"/>
          <w:szCs w:val="24"/>
        </w:rPr>
        <w:t>но и старательно точащем зубы Китае), и одновременно с этим — предполагаемую бе</w:t>
      </w:r>
      <w:r w:rsidRPr="00B722DD">
        <w:rPr>
          <w:rFonts w:ascii="Arial" w:hAnsi="Arial" w:cs="Arial"/>
          <w:sz w:val="24"/>
          <w:szCs w:val="24"/>
        </w:rPr>
        <w:t>с</w:t>
      </w:r>
      <w:r w:rsidRPr="00B722DD">
        <w:rPr>
          <w:rFonts w:ascii="Arial" w:hAnsi="Arial" w:cs="Arial"/>
          <w:sz w:val="24"/>
          <w:szCs w:val="24"/>
        </w:rPr>
        <w:t>смысленную дестабилизацию безресурсного Йемена?</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Как боковой отросток клюквы о «руке Америки» в мусульманских «революциях» живёт идея о том что терроризм — продукт вооружения американцами боровшихся с Советами «моджахедов».</w:t>
      </w:r>
      <w:r>
        <w:rPr>
          <w:rFonts w:ascii="Arial" w:hAnsi="Arial" w:cs="Arial"/>
          <w:sz w:val="24"/>
          <w:szCs w:val="24"/>
        </w:rPr>
        <w:t xml:space="preserve"> </w:t>
      </w:r>
      <w:r w:rsidRPr="00B722DD">
        <w:rPr>
          <w:rFonts w:ascii="Arial" w:hAnsi="Arial" w:cs="Arial"/>
          <w:sz w:val="24"/>
          <w:szCs w:val="24"/>
        </w:rPr>
        <w:t>«Причина мусульманского терроризма — поставки американского оружия «моджах</w:t>
      </w:r>
      <w:r w:rsidRPr="00B722DD">
        <w:rPr>
          <w:rFonts w:ascii="Arial" w:hAnsi="Arial" w:cs="Arial"/>
          <w:sz w:val="24"/>
          <w:szCs w:val="24"/>
        </w:rPr>
        <w:t>е</w:t>
      </w:r>
      <w:r w:rsidRPr="00B722DD">
        <w:rPr>
          <w:rFonts w:ascii="Arial" w:hAnsi="Arial" w:cs="Arial"/>
          <w:sz w:val="24"/>
          <w:szCs w:val="24"/>
        </w:rPr>
        <w:t xml:space="preserve">дам» для борьбы с советскими в Афганистане».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Я возражаю, естественно, не против известного факта о поставках оружия «моджах</w:t>
      </w:r>
      <w:r w:rsidRPr="00B722DD">
        <w:rPr>
          <w:rFonts w:ascii="Arial" w:hAnsi="Arial" w:cs="Arial"/>
          <w:sz w:val="24"/>
          <w:szCs w:val="24"/>
        </w:rPr>
        <w:t>е</w:t>
      </w:r>
      <w:r w:rsidRPr="00B722DD">
        <w:rPr>
          <w:rFonts w:ascii="Arial" w:hAnsi="Arial" w:cs="Arial"/>
          <w:sz w:val="24"/>
          <w:szCs w:val="24"/>
        </w:rPr>
        <w:t>дам», а против объяснения этим всплеска мусульманского терроризма. Чтобы видеть всё в правильном свете, стоит взглянуть опять на Латинскую Америку. Как мы помним, в пр</w:t>
      </w:r>
      <w:r w:rsidRPr="00B722DD">
        <w:rPr>
          <w:rFonts w:ascii="Arial" w:hAnsi="Arial" w:cs="Arial"/>
          <w:sz w:val="24"/>
          <w:szCs w:val="24"/>
        </w:rPr>
        <w:t>о</w:t>
      </w:r>
      <w:r w:rsidRPr="00B722DD">
        <w:rPr>
          <w:rFonts w:ascii="Arial" w:hAnsi="Arial" w:cs="Arial"/>
          <w:sz w:val="24"/>
          <w:szCs w:val="24"/>
        </w:rPr>
        <w:t>шлые десятилетия там и американцами, и их противниками друзья выбирались по при</w:t>
      </w:r>
      <w:r w:rsidRPr="00B722DD">
        <w:rPr>
          <w:rFonts w:ascii="Arial" w:hAnsi="Arial" w:cs="Arial"/>
          <w:sz w:val="24"/>
          <w:szCs w:val="24"/>
        </w:rPr>
        <w:t>н</w:t>
      </w:r>
      <w:r w:rsidRPr="00B722DD">
        <w:rPr>
          <w:rFonts w:ascii="Arial" w:hAnsi="Arial" w:cs="Arial"/>
          <w:sz w:val="24"/>
          <w:szCs w:val="24"/>
        </w:rPr>
        <w:t>ципу — «Да, это сукин сын, но это наш сукин сын». Поставки американского оружия вс</w:t>
      </w:r>
      <w:r w:rsidRPr="00B722DD">
        <w:rPr>
          <w:rFonts w:ascii="Arial" w:hAnsi="Arial" w:cs="Arial"/>
          <w:sz w:val="24"/>
          <w:szCs w:val="24"/>
        </w:rPr>
        <w:t>я</w:t>
      </w:r>
      <w:r w:rsidRPr="00B722DD">
        <w:rPr>
          <w:rFonts w:ascii="Arial" w:hAnsi="Arial" w:cs="Arial"/>
          <w:sz w:val="24"/>
          <w:szCs w:val="24"/>
        </w:rPr>
        <w:t>ким «контрас» и прочим тамошним «сукиным сынам» были большими и долгими. Затя</w:t>
      </w:r>
      <w:r w:rsidRPr="00B722DD">
        <w:rPr>
          <w:rFonts w:ascii="Arial" w:hAnsi="Arial" w:cs="Arial"/>
          <w:sz w:val="24"/>
          <w:szCs w:val="24"/>
        </w:rPr>
        <w:t>ж</w:t>
      </w:r>
      <w:r w:rsidRPr="00B722DD">
        <w:rPr>
          <w:rFonts w:ascii="Arial" w:hAnsi="Arial" w:cs="Arial"/>
          <w:sz w:val="24"/>
          <w:szCs w:val="24"/>
        </w:rPr>
        <w:t>ными и кровавыми были и тамошние конфликты — в нашем отделе помнят как прил</w:t>
      </w:r>
      <w:r w:rsidRPr="00B722DD">
        <w:rPr>
          <w:rFonts w:ascii="Arial" w:hAnsi="Arial" w:cs="Arial"/>
          <w:sz w:val="24"/>
          <w:szCs w:val="24"/>
        </w:rPr>
        <w:t>е</w:t>
      </w:r>
      <w:r w:rsidRPr="00B722DD">
        <w:rPr>
          <w:rFonts w:ascii="Arial" w:hAnsi="Arial" w:cs="Arial"/>
          <w:sz w:val="24"/>
          <w:szCs w:val="24"/>
        </w:rPr>
        <w:t>тавших наших командированных в Колумбии встречали и везли до места работы с сопр</w:t>
      </w:r>
      <w:r w:rsidRPr="00B722DD">
        <w:rPr>
          <w:rFonts w:ascii="Arial" w:hAnsi="Arial" w:cs="Arial"/>
          <w:sz w:val="24"/>
          <w:szCs w:val="24"/>
        </w:rPr>
        <w:t>о</w:t>
      </w:r>
      <w:r w:rsidRPr="00B722DD">
        <w:rPr>
          <w:rFonts w:ascii="Arial" w:hAnsi="Arial" w:cs="Arial"/>
          <w:sz w:val="24"/>
          <w:szCs w:val="24"/>
        </w:rPr>
        <w:t>вождением: танк правительственных войск спереди и бронетранспортёр сзади. Так вот, при всех тогдашних безобразиях и жестокостях терроризм мирового масштаба в Лати</w:t>
      </w:r>
      <w:r w:rsidRPr="00B722DD">
        <w:rPr>
          <w:rFonts w:ascii="Arial" w:hAnsi="Arial" w:cs="Arial"/>
          <w:sz w:val="24"/>
          <w:szCs w:val="24"/>
        </w:rPr>
        <w:t>н</w:t>
      </w:r>
      <w:r w:rsidRPr="00B722DD">
        <w:rPr>
          <w:rFonts w:ascii="Arial" w:hAnsi="Arial" w:cs="Arial"/>
          <w:sz w:val="24"/>
          <w:szCs w:val="24"/>
        </w:rPr>
        <w:t>ской Америке так и не возник, а когда у местных террористов и «партизан» случались «удачи», тамошнее население — при всех его давних антиамериканских и антизападных настроениях — празднеств по этим поводам не устраивало.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Вывод из всего этого прост: если нет каких-то «затравочных» факторов и других пр</w:t>
      </w:r>
      <w:r w:rsidRPr="00B722DD">
        <w:rPr>
          <w:rFonts w:ascii="Arial" w:hAnsi="Arial" w:cs="Arial"/>
          <w:sz w:val="24"/>
          <w:szCs w:val="24"/>
        </w:rPr>
        <w:t>и</w:t>
      </w:r>
      <w:r w:rsidRPr="00B722DD">
        <w:rPr>
          <w:rFonts w:ascii="Arial" w:hAnsi="Arial" w:cs="Arial"/>
          <w:sz w:val="24"/>
          <w:szCs w:val="24"/>
        </w:rPr>
        <w:t>чин, никакие закачки оружия не привьют раковые клетки международного терроризма. Вопрос только — какие это факторы и причины.</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4F3A27" w:rsidRDefault="00A7604E" w:rsidP="004F3A27">
      <w:pPr>
        <w:spacing w:after="0" w:line="264" w:lineRule="auto"/>
        <w:ind w:firstLine="454"/>
        <w:jc w:val="both"/>
        <w:rPr>
          <w:rFonts w:ascii="Arial" w:hAnsi="Arial" w:cs="Arial"/>
          <w:b/>
          <w:sz w:val="28"/>
          <w:szCs w:val="28"/>
        </w:rPr>
      </w:pPr>
      <w:r w:rsidRPr="004F3A27">
        <w:rPr>
          <w:rFonts w:ascii="Arial" w:hAnsi="Arial" w:cs="Arial"/>
          <w:b/>
          <w:sz w:val="28"/>
          <w:szCs w:val="28"/>
        </w:rPr>
        <w:t>«Насилие и терроризм — от бедности».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Это, пожалуй, самое скучное из приведённых нами заблуждений, но для полноты рассмотрим и его. Ложность этого утверждения лежит на поверхности: и страны, плод</w:t>
      </w:r>
      <w:r w:rsidRPr="00B722DD">
        <w:rPr>
          <w:rFonts w:ascii="Arial" w:hAnsi="Arial" w:cs="Arial"/>
          <w:sz w:val="24"/>
          <w:szCs w:val="24"/>
        </w:rPr>
        <w:t>я</w:t>
      </w:r>
      <w:r w:rsidRPr="00B722DD">
        <w:rPr>
          <w:rFonts w:ascii="Arial" w:hAnsi="Arial" w:cs="Arial"/>
          <w:sz w:val="24"/>
          <w:szCs w:val="24"/>
        </w:rPr>
        <w:t>щие террористов в повышенных количествах, часто не бедные, и террористы (особенно их лидеры) — отнюдь не из бедных слоёв. Но факты, даже очевидные — политкоррек</w:t>
      </w:r>
      <w:r w:rsidRPr="00B722DD">
        <w:rPr>
          <w:rFonts w:ascii="Arial" w:hAnsi="Arial" w:cs="Arial"/>
          <w:sz w:val="24"/>
          <w:szCs w:val="24"/>
        </w:rPr>
        <w:t>т</w:t>
      </w:r>
      <w:r w:rsidRPr="00B722DD">
        <w:rPr>
          <w:rFonts w:ascii="Arial" w:hAnsi="Arial" w:cs="Arial"/>
          <w:sz w:val="24"/>
          <w:szCs w:val="24"/>
        </w:rPr>
        <w:t>ным пропагандистам не помеха. Один из них, Стивен Спилберг, сделал фильм «Мю</w:t>
      </w:r>
      <w:r w:rsidRPr="00B722DD">
        <w:rPr>
          <w:rFonts w:ascii="Arial" w:hAnsi="Arial" w:cs="Arial"/>
          <w:sz w:val="24"/>
          <w:szCs w:val="24"/>
        </w:rPr>
        <w:t>н</w:t>
      </w:r>
      <w:r w:rsidRPr="00B722DD">
        <w:rPr>
          <w:rFonts w:ascii="Arial" w:hAnsi="Arial" w:cs="Arial"/>
          <w:sz w:val="24"/>
          <w:szCs w:val="24"/>
        </w:rPr>
        <w:t>хен», где талантливо и проникновенно кормит нас ложью о бедности и безработице как главных причинах мусульманского терроризма. Заметного возражения от зрителей и кр</w:t>
      </w:r>
      <w:r w:rsidRPr="00B722DD">
        <w:rPr>
          <w:rFonts w:ascii="Arial" w:hAnsi="Arial" w:cs="Arial"/>
          <w:sz w:val="24"/>
          <w:szCs w:val="24"/>
        </w:rPr>
        <w:t>и</w:t>
      </w:r>
      <w:r w:rsidRPr="00B722DD">
        <w:rPr>
          <w:rFonts w:ascii="Arial" w:hAnsi="Arial" w:cs="Arial"/>
          <w:sz w:val="24"/>
          <w:szCs w:val="24"/>
        </w:rPr>
        <w:t>тиков на это не последовало.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Видимо, им это по нутру.</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Но не нам. Ограничимся кратким напоминанием что в мире есть много стран и сотни миллионов действительно бедных людей,которые агрессивности не выказывают и в те</w:t>
      </w:r>
      <w:r w:rsidRPr="00B722DD">
        <w:rPr>
          <w:rFonts w:ascii="Arial" w:hAnsi="Arial" w:cs="Arial"/>
          <w:sz w:val="24"/>
          <w:szCs w:val="24"/>
        </w:rPr>
        <w:t>р</w:t>
      </w:r>
      <w:r w:rsidRPr="00B722DD">
        <w:rPr>
          <w:rFonts w:ascii="Arial" w:hAnsi="Arial" w:cs="Arial"/>
          <w:sz w:val="24"/>
          <w:szCs w:val="24"/>
        </w:rPr>
        <w:t>роризме не замечены, а заодно напомним, что волна «революций» весны 2011 прошла по странам самого различного благосостояния. Одна только Ливия напрочь зачёркивает объяснения восстаний бедностью.</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Этим можно закончить перечень популярных теорий о глубинных, коренных причинах исламских «революций» и терроризма. Ни одна из них не выдерживает проверки простым здравым смыслом. Нам остаётся обратиться к объяснениям непопулярным и политически некорректным.</w:t>
      </w:r>
    </w:p>
    <w:p w:rsidR="00A7604E" w:rsidRDefault="00A7604E" w:rsidP="004F3A27">
      <w:pPr>
        <w:spacing w:after="0" w:line="264" w:lineRule="auto"/>
        <w:ind w:firstLine="454"/>
        <w:jc w:val="both"/>
        <w:rPr>
          <w:rFonts w:ascii="Arial" w:hAnsi="Arial" w:cs="Arial"/>
          <w:sz w:val="24"/>
          <w:szCs w:val="24"/>
          <w:lang w:val="en-US"/>
        </w:rPr>
      </w:pPr>
      <w:r w:rsidRPr="00F4373B">
        <w:rPr>
          <w:rFonts w:ascii="Arial" w:hAnsi="Arial" w:cs="Arial"/>
          <w:sz w:val="24"/>
          <w:szCs w:val="24"/>
        </w:rPr>
        <w:pict>
          <v:rect id="_x0000_i1025" style="width:0;height:1.5pt" o:hralign="center" o:hrstd="t" o:hr="t" fillcolor="gray" stroked="f"/>
        </w:pict>
      </w:r>
    </w:p>
    <w:p w:rsidR="00A7604E" w:rsidRPr="00B722DD" w:rsidRDefault="00A7604E" w:rsidP="004F3A27">
      <w:pPr>
        <w:spacing w:after="0" w:line="264" w:lineRule="auto"/>
        <w:ind w:firstLine="454"/>
        <w:jc w:val="both"/>
        <w:rPr>
          <w:rFonts w:ascii="Arial" w:hAnsi="Arial" w:cs="Arial"/>
          <w:sz w:val="24"/>
          <w:szCs w:val="24"/>
        </w:rPr>
      </w:pPr>
    </w:p>
    <w:p w:rsidR="00A7604E" w:rsidRPr="004F3A27" w:rsidRDefault="00A7604E" w:rsidP="004F3A27">
      <w:pPr>
        <w:spacing w:after="0" w:line="264" w:lineRule="auto"/>
        <w:ind w:firstLine="454"/>
        <w:jc w:val="both"/>
        <w:rPr>
          <w:rFonts w:ascii="Arial" w:hAnsi="Arial" w:cs="Arial"/>
          <w:sz w:val="20"/>
          <w:szCs w:val="20"/>
        </w:rPr>
      </w:pPr>
      <w:r>
        <w:rPr>
          <w:rFonts w:ascii="Arial" w:hAnsi="Arial" w:cs="Arial"/>
          <w:sz w:val="20"/>
          <w:szCs w:val="20"/>
        </w:rPr>
        <w:t>(</w:t>
      </w:r>
      <w:r w:rsidRPr="004F3A27">
        <w:rPr>
          <w:rFonts w:ascii="Arial" w:hAnsi="Arial" w:cs="Arial"/>
          <w:sz w:val="20"/>
          <w:szCs w:val="20"/>
        </w:rPr>
        <w:t>Продолжение. Начало в № 633 от 1 мая.</w:t>
      </w:r>
      <w:r>
        <w:rPr>
          <w:rFonts w:ascii="Arial" w:hAnsi="Arial" w:cs="Arial"/>
          <w:sz w:val="20"/>
          <w:szCs w:val="20"/>
        </w:rPr>
        <w:t>)</w:t>
      </w:r>
    </w:p>
    <w:p w:rsidR="00A7604E" w:rsidRPr="00B722DD" w:rsidRDefault="00A7604E" w:rsidP="004F3A27">
      <w:pPr>
        <w:spacing w:after="0" w:line="264" w:lineRule="auto"/>
        <w:ind w:firstLine="454"/>
        <w:jc w:val="both"/>
        <w:rPr>
          <w:rFonts w:ascii="Arial" w:hAnsi="Arial" w:cs="Arial"/>
          <w:sz w:val="24"/>
          <w:szCs w:val="24"/>
        </w:rPr>
      </w:pPr>
    </w:p>
    <w:p w:rsidR="00A7604E" w:rsidRPr="004F3A27" w:rsidRDefault="00A7604E" w:rsidP="004F3A27">
      <w:pPr>
        <w:pStyle w:val="BodyTextIndent2"/>
      </w:pPr>
      <w:r w:rsidRPr="004F3A27">
        <w:t>Обсудив популярные взгляды на мусульманские «революции», попробуем выявить их действительные причины.</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4F3A27" w:rsidRDefault="00A7604E" w:rsidP="004F3A27">
      <w:pPr>
        <w:pStyle w:val="Heading3"/>
      </w:pPr>
      <w:r w:rsidRPr="004F3A27">
        <w:t>Более пристальный взгляд на религии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Когда я привёл соображения [Часть 1], что учение ислама не есть главная причина «бурлений», я совсем не имел в виду что его роль — нулевая. Агитационная сила рел</w:t>
      </w:r>
      <w:r w:rsidRPr="00B722DD">
        <w:rPr>
          <w:rFonts w:ascii="Arial" w:hAnsi="Arial" w:cs="Arial"/>
          <w:sz w:val="24"/>
          <w:szCs w:val="24"/>
        </w:rPr>
        <w:t>и</w:t>
      </w:r>
      <w:r w:rsidRPr="00B722DD">
        <w:rPr>
          <w:rFonts w:ascii="Arial" w:hAnsi="Arial" w:cs="Arial"/>
          <w:sz w:val="24"/>
          <w:szCs w:val="24"/>
        </w:rPr>
        <w:t>гий велика, и даже не являясь первопричиной, они могут оказывать огромное влияние. В этом плане интересно сравнить, в каком из учений более сильны подстрекательские, то</w:t>
      </w:r>
      <w:r w:rsidRPr="00B722DD">
        <w:rPr>
          <w:rFonts w:ascii="Arial" w:hAnsi="Arial" w:cs="Arial"/>
          <w:sz w:val="24"/>
          <w:szCs w:val="24"/>
        </w:rPr>
        <w:t>л</w:t>
      </w:r>
      <w:r w:rsidRPr="00B722DD">
        <w:rPr>
          <w:rFonts w:ascii="Arial" w:hAnsi="Arial" w:cs="Arial"/>
          <w:sz w:val="24"/>
          <w:szCs w:val="24"/>
        </w:rPr>
        <w:t>кающие к насилию мотивы.</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Ещё раз подчеркнём: речь здесь — о вероучениях, а не о реальных делах. Реальные дела не блещут у всех (не будем опять об арабских завоеваниях или крестовых походах. Даже малочисленным евреям есть что напомнить на заре их истории).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Если обобщить сравнения, окажется что наименее «задиристо» христианство: в нём, похоже, нет не только воинственных призывов, но даже батальных сцен.</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 иудаизме воинственных призывов тоже нет, но батальные сцены есть (хотя бы з</w:t>
      </w:r>
      <w:r w:rsidRPr="00B722DD">
        <w:rPr>
          <w:rFonts w:ascii="Arial" w:hAnsi="Arial" w:cs="Arial"/>
          <w:sz w:val="24"/>
          <w:szCs w:val="24"/>
        </w:rPr>
        <w:t>а</w:t>
      </w:r>
      <w:r w:rsidRPr="00B722DD">
        <w:rPr>
          <w:rFonts w:ascii="Arial" w:hAnsi="Arial" w:cs="Arial"/>
          <w:sz w:val="24"/>
          <w:szCs w:val="24"/>
        </w:rPr>
        <w:t>хват Ханаана). Это даёт некоторым повод объявить иудаизм агрессивным, но это натя</w:t>
      </w:r>
      <w:r w:rsidRPr="00B722DD">
        <w:rPr>
          <w:rFonts w:ascii="Arial" w:hAnsi="Arial" w:cs="Arial"/>
          <w:sz w:val="24"/>
          <w:szCs w:val="24"/>
        </w:rPr>
        <w:t>ж</w:t>
      </w:r>
      <w:r w:rsidRPr="00B722DD">
        <w:rPr>
          <w:rFonts w:ascii="Arial" w:hAnsi="Arial" w:cs="Arial"/>
          <w:sz w:val="24"/>
          <w:szCs w:val="24"/>
        </w:rPr>
        <w:t>ка. Батальные сцены, даже в «священных» текстах, надо всё-таки отличать от прямых подстрекательств против «неверных», и тут несомненный «приоритет» у ислама.</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Зримый пример действенности его агитации, если она находит почву, для меня — Индия. Населявшие её народности до средины 20-го века не давали поводов различать их по принципу: «те, кто западнее — более драчливы». Однако разделение и образов</w:t>
      </w:r>
      <w:r w:rsidRPr="00B722DD">
        <w:rPr>
          <w:rFonts w:ascii="Arial" w:hAnsi="Arial" w:cs="Arial"/>
          <w:sz w:val="24"/>
          <w:szCs w:val="24"/>
        </w:rPr>
        <w:t>а</w:t>
      </w:r>
      <w:r w:rsidRPr="00B722DD">
        <w:rPr>
          <w:rFonts w:ascii="Arial" w:hAnsi="Arial" w:cs="Arial"/>
          <w:sz w:val="24"/>
          <w:szCs w:val="24"/>
        </w:rPr>
        <w:t>ние мусульманского Пакистана из её западной части привели к росту нетерпимости и н</w:t>
      </w:r>
      <w:r w:rsidRPr="00B722DD">
        <w:rPr>
          <w:rFonts w:ascii="Arial" w:hAnsi="Arial" w:cs="Arial"/>
          <w:sz w:val="24"/>
          <w:szCs w:val="24"/>
        </w:rPr>
        <w:t>а</w:t>
      </w:r>
      <w:r w:rsidRPr="00B722DD">
        <w:rPr>
          <w:rFonts w:ascii="Arial" w:hAnsi="Arial" w:cs="Arial"/>
          <w:sz w:val="24"/>
          <w:szCs w:val="24"/>
        </w:rPr>
        <w:t>силия среди отделившихся народностей.</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Таким образом, сказанное ранее стоит уточнить: хотя догмы ислама сами по себе действительно «не тянут» на коренную причину мусульманских бунтов, они могут заметно их усиливать.</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4F3A27" w:rsidRDefault="00A7604E" w:rsidP="004F3A27">
      <w:pPr>
        <w:pStyle w:val="Heading3"/>
      </w:pPr>
      <w:r w:rsidRPr="004F3A27">
        <w:t>Ещё раз о бедности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Похожая ситуация и с бедностью: как мы знаем, восстания произошли в разных, в том числе небедных странах, так что она — тоже не главная причина смут. Стоит однако по</w:t>
      </w:r>
      <w:r w:rsidRPr="00B722DD">
        <w:rPr>
          <w:rFonts w:ascii="Arial" w:hAnsi="Arial" w:cs="Arial"/>
          <w:sz w:val="24"/>
          <w:szCs w:val="24"/>
        </w:rPr>
        <w:t>м</w:t>
      </w:r>
      <w:r w:rsidRPr="00B722DD">
        <w:rPr>
          <w:rFonts w:ascii="Arial" w:hAnsi="Arial" w:cs="Arial"/>
          <w:sz w:val="24"/>
          <w:szCs w:val="24"/>
        </w:rPr>
        <w:t>нить, что самые «сытые» места Ближнего Востока всё-таки оказались почти не затрон</w:t>
      </w:r>
      <w:r w:rsidRPr="00B722DD">
        <w:rPr>
          <w:rFonts w:ascii="Arial" w:hAnsi="Arial" w:cs="Arial"/>
          <w:sz w:val="24"/>
          <w:szCs w:val="24"/>
        </w:rPr>
        <w:t>у</w:t>
      </w:r>
      <w:r w:rsidRPr="00B722DD">
        <w:rPr>
          <w:rFonts w:ascii="Arial" w:hAnsi="Arial" w:cs="Arial"/>
          <w:sz w:val="24"/>
          <w:szCs w:val="24"/>
        </w:rPr>
        <w:t>тыми волнениями (Объединённые Эмираты), или затронутыми в малой степени (Саудия, по крайней мере пока). Вывод: волнения разгораются от чего-то другого, но их сила м</w:t>
      </w:r>
      <w:r w:rsidRPr="00B722DD">
        <w:rPr>
          <w:rFonts w:ascii="Arial" w:hAnsi="Arial" w:cs="Arial"/>
          <w:sz w:val="24"/>
          <w:szCs w:val="24"/>
        </w:rPr>
        <w:t>о</w:t>
      </w:r>
      <w:r w:rsidRPr="00B722DD">
        <w:rPr>
          <w:rFonts w:ascii="Arial" w:hAnsi="Arial" w:cs="Arial"/>
          <w:sz w:val="24"/>
          <w:szCs w:val="24"/>
        </w:rPr>
        <w:t>жет зависеть от ощущения участниками своей обделённости (которая может включать факторы и помимо бедности).</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Правда, сказав так, мы сразу оказываемся на зыбкой почве: как известно, для одних несчастье — слишком жидкий суп, для других — черезчур мелкий жемчуг. Помочь может социология: из неё известно, что ощущение несчастья у людей резко падает как только они достигают уровня, который инстинктивно воспринимают как терпимый — не важно, будет ли это суп погуще или жемчуг побольше.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Отсюда важно — что именно ощущается приемлемым, тем порогом, за которым н</w:t>
      </w:r>
      <w:r w:rsidRPr="00B722DD">
        <w:rPr>
          <w:rFonts w:ascii="Arial" w:hAnsi="Arial" w:cs="Arial"/>
          <w:sz w:val="24"/>
          <w:szCs w:val="24"/>
        </w:rPr>
        <w:t>а</w:t>
      </w:r>
      <w:r w:rsidRPr="00B722DD">
        <w:rPr>
          <w:rFonts w:ascii="Arial" w:hAnsi="Arial" w:cs="Arial"/>
          <w:sz w:val="24"/>
          <w:szCs w:val="24"/>
        </w:rPr>
        <w:t>чинает «вскипать наш разум возмущённый». Как сказал мудрец, «человек страдает от сравнений». Вспомним, что усиление мусульманских волнений совпало с появлением в тамошних семьях телевизоров. До этого веками себя можно было сравнить только с с</w:t>
      </w:r>
      <w:r w:rsidRPr="00B722DD">
        <w:rPr>
          <w:rFonts w:ascii="Arial" w:hAnsi="Arial" w:cs="Arial"/>
          <w:sz w:val="24"/>
          <w:szCs w:val="24"/>
        </w:rPr>
        <w:t>о</w:t>
      </w:r>
      <w:r w:rsidRPr="00B722DD">
        <w:rPr>
          <w:rFonts w:ascii="Arial" w:hAnsi="Arial" w:cs="Arial"/>
          <w:sz w:val="24"/>
          <w:szCs w:val="24"/>
        </w:rPr>
        <w:t>седями и жизнь казалась терпимой, теперь же «правоверные» увидели Запад. Сразу о</w:t>
      </w:r>
      <w:r w:rsidRPr="00B722DD">
        <w:rPr>
          <w:rFonts w:ascii="Arial" w:hAnsi="Arial" w:cs="Arial"/>
          <w:sz w:val="24"/>
          <w:szCs w:val="24"/>
        </w:rPr>
        <w:t>т</w:t>
      </w:r>
      <w:r w:rsidRPr="00B722DD">
        <w:rPr>
          <w:rFonts w:ascii="Arial" w:hAnsi="Arial" w:cs="Arial"/>
          <w:sz w:val="24"/>
          <w:szCs w:val="24"/>
        </w:rPr>
        <w:t>крылось многое — не только комфортный быт, но и степень свободы (понимаемой в таких обществах прежде всего как возможность без опасений поносить власть имущих), и виды блондинок в купальниках… Открылись вещи, на фоне которых собственная жизнь стала гораздо менее терпимой.</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Тут мы подошли к одной из реальных причин «бурлений», которую обычно избегают политологи.</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4F3A27" w:rsidRDefault="00A7604E" w:rsidP="004F3A27">
      <w:pPr>
        <w:pStyle w:val="Heading3"/>
      </w:pPr>
      <w:r w:rsidRPr="004F3A27">
        <w:t>Стыдливо «забытый» фактор</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Что бы вы сказали, если бы узнали что биология перестала изучать болезни вроде СПИДа? Ну вспомните как они передаются. Неудобно как-то…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Немецкий социолог Гельмут Шек заметил, что в социологии почти свёрнуты работы по такому социально-психологическому явлению как зависть. Без неё не объяснить мн</w:t>
      </w:r>
      <w:r w:rsidRPr="00B722DD">
        <w:rPr>
          <w:rFonts w:ascii="Arial" w:hAnsi="Arial" w:cs="Arial"/>
          <w:sz w:val="24"/>
          <w:szCs w:val="24"/>
        </w:rPr>
        <w:t>о</w:t>
      </w:r>
      <w:r w:rsidRPr="00B722DD">
        <w:rPr>
          <w:rFonts w:ascii="Arial" w:hAnsi="Arial" w:cs="Arial"/>
          <w:sz w:val="24"/>
          <w:szCs w:val="24"/>
        </w:rPr>
        <w:t>гие аспекты людского поведения, но… неудобно как-то.</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Ежели всерьёз, я связываю этот отказ не со стыдливостью, а с ослаблением в п</w:t>
      </w:r>
      <w:r w:rsidRPr="00B722DD">
        <w:rPr>
          <w:rFonts w:ascii="Arial" w:hAnsi="Arial" w:cs="Arial"/>
          <w:sz w:val="24"/>
          <w:szCs w:val="24"/>
        </w:rPr>
        <w:t>о</w:t>
      </w:r>
      <w:r w:rsidRPr="00B722DD">
        <w:rPr>
          <w:rFonts w:ascii="Arial" w:hAnsi="Arial" w:cs="Arial"/>
          <w:sz w:val="24"/>
          <w:szCs w:val="24"/>
        </w:rPr>
        <w:t>следние десятилетия воли и разума людей в развитых странах, с возобновлением роста левого тоталитаризма и родственных ему течений вроде анти-западничества и антиам</w:t>
      </w:r>
      <w:r w:rsidRPr="00B722DD">
        <w:rPr>
          <w:rFonts w:ascii="Arial" w:hAnsi="Arial" w:cs="Arial"/>
          <w:sz w:val="24"/>
          <w:szCs w:val="24"/>
        </w:rPr>
        <w:t>е</w:t>
      </w:r>
      <w:r w:rsidRPr="00B722DD">
        <w:rPr>
          <w:rFonts w:ascii="Arial" w:hAnsi="Arial" w:cs="Arial"/>
          <w:sz w:val="24"/>
          <w:szCs w:val="24"/>
        </w:rPr>
        <w:t>риканизма. Если изучать зависть с научных позиций, будет трудно прятать завистливую суть всех этих «анти», и скрывать фальшивость, особенно в наше время, многих выдумок про «эксплуатацию» и «грабёж» как главные причины успеха передовых и отставания о</w:t>
      </w:r>
      <w:r w:rsidRPr="00B722DD">
        <w:rPr>
          <w:rFonts w:ascii="Arial" w:hAnsi="Arial" w:cs="Arial"/>
          <w:sz w:val="24"/>
          <w:szCs w:val="24"/>
        </w:rPr>
        <w:t>т</w:t>
      </w:r>
      <w:r w:rsidRPr="00B722DD">
        <w:rPr>
          <w:rFonts w:ascii="Arial" w:hAnsi="Arial" w:cs="Arial"/>
          <w:sz w:val="24"/>
          <w:szCs w:val="24"/>
        </w:rPr>
        <w:t>стающих. (Мне уже приходилось писать что грабёж — вспомнить хоть гуннов, хоть монг</w:t>
      </w:r>
      <w:r w:rsidRPr="00B722DD">
        <w:rPr>
          <w:rFonts w:ascii="Arial" w:hAnsi="Arial" w:cs="Arial"/>
          <w:sz w:val="24"/>
          <w:szCs w:val="24"/>
        </w:rPr>
        <w:t>о</w:t>
      </w:r>
      <w:r w:rsidRPr="00B722DD">
        <w:rPr>
          <w:rFonts w:ascii="Arial" w:hAnsi="Arial" w:cs="Arial"/>
          <w:sz w:val="24"/>
          <w:szCs w:val="24"/>
        </w:rPr>
        <w:t>лов, хоть испанцев в Новом Свете — никогда не приносил ни устойчивого благососто</w:t>
      </w:r>
      <w:r w:rsidRPr="00B722DD">
        <w:rPr>
          <w:rFonts w:ascii="Arial" w:hAnsi="Arial" w:cs="Arial"/>
          <w:sz w:val="24"/>
          <w:szCs w:val="24"/>
        </w:rPr>
        <w:t>я</w:t>
      </w:r>
      <w:r w:rsidRPr="00B722DD">
        <w:rPr>
          <w:rFonts w:ascii="Arial" w:hAnsi="Arial" w:cs="Arial"/>
          <w:sz w:val="24"/>
          <w:szCs w:val="24"/>
        </w:rPr>
        <w:t>ния, ни развития. Но не будем отвлекаться.)</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Давно замечено, что предметом зависти могут быть вещи не только материальные. Негритянский философ Томас Соуэлл, рассматривая зависть чёрных к белым, заметил что наиболее «нервную» реакцию у завистников вызывает не богатство вообще, а до</w:t>
      </w:r>
      <w:r w:rsidRPr="00B722DD">
        <w:rPr>
          <w:rFonts w:ascii="Arial" w:hAnsi="Arial" w:cs="Arial"/>
          <w:sz w:val="24"/>
          <w:szCs w:val="24"/>
        </w:rPr>
        <w:t>с</w:t>
      </w:r>
      <w:r w:rsidRPr="00B722DD">
        <w:rPr>
          <w:rFonts w:ascii="Arial" w:hAnsi="Arial" w:cs="Arial"/>
          <w:sz w:val="24"/>
          <w:szCs w:val="24"/>
        </w:rPr>
        <w:t>тигнутое своим трудом и талантом. Так, к сыну миллиардера, на которого богатство «св</w:t>
      </w:r>
      <w:r w:rsidRPr="00B722DD">
        <w:rPr>
          <w:rFonts w:ascii="Arial" w:hAnsi="Arial" w:cs="Arial"/>
          <w:sz w:val="24"/>
          <w:szCs w:val="24"/>
        </w:rPr>
        <w:t>а</w:t>
      </w:r>
      <w:r w:rsidRPr="00B722DD">
        <w:rPr>
          <w:rFonts w:ascii="Arial" w:hAnsi="Arial" w:cs="Arial"/>
          <w:sz w:val="24"/>
          <w:szCs w:val="24"/>
        </w:rPr>
        <w:t>лилось», будет меньше скрытой неприязни, чем к индивиду, добившемуся всего личными качествами. (И это понятно: он — зримое напоминание завистнику о его слабостях. Вспомним миф о Сальери.)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Замечено также, что зависть — чувство, в котором труднее всего признаться. (Людям легче признать свою глупость.) Именно поэтому завистник выискивает у другого грехи и недостатки: психологические механизмы требуют «обоснования», «справедливости» н</w:t>
      </w:r>
      <w:r w:rsidRPr="00B722DD">
        <w:rPr>
          <w:rFonts w:ascii="Arial" w:hAnsi="Arial" w:cs="Arial"/>
          <w:sz w:val="24"/>
          <w:szCs w:val="24"/>
        </w:rPr>
        <w:t>е</w:t>
      </w:r>
      <w:r w:rsidRPr="00B722DD">
        <w:rPr>
          <w:rFonts w:ascii="Arial" w:hAnsi="Arial" w:cs="Arial"/>
          <w:sz w:val="24"/>
          <w:szCs w:val="24"/>
        </w:rPr>
        <w:t>нависти.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Томас Соуэлл не одинок в своих наблюдениях. Мне было приятно найти русских а</w:t>
      </w:r>
      <w:r w:rsidRPr="00B722DD">
        <w:rPr>
          <w:rFonts w:ascii="Arial" w:hAnsi="Arial" w:cs="Arial"/>
          <w:sz w:val="24"/>
          <w:szCs w:val="24"/>
        </w:rPr>
        <w:t>в</w:t>
      </w:r>
      <w:r w:rsidRPr="00B722DD">
        <w:rPr>
          <w:rFonts w:ascii="Arial" w:hAnsi="Arial" w:cs="Arial"/>
          <w:sz w:val="24"/>
          <w:szCs w:val="24"/>
        </w:rPr>
        <w:t>торов, без увёрток пишущих о конфликтах развитых народов с отстающими: …»Совместное или даже мирно-соседское существование таких народов оказывается мучительным для отставших, и они начинают бесконечные и часто безнадежные атаки на обогнавших их… …Год за годом, гунны нападали на Китай, германцы и прочие кочевники — на Рим, печенеги и половцы — на Русь, индейцы — на европейских поселенцев. Такие конфликты могут длиться веками. Гордые люди не могут смириться с положением о</w:t>
      </w:r>
      <w:r w:rsidRPr="00B722DD">
        <w:rPr>
          <w:rFonts w:ascii="Arial" w:hAnsi="Arial" w:cs="Arial"/>
          <w:sz w:val="24"/>
          <w:szCs w:val="24"/>
        </w:rPr>
        <w:t>т</w:t>
      </w:r>
      <w:r w:rsidRPr="00B722DD">
        <w:rPr>
          <w:rFonts w:ascii="Arial" w:hAnsi="Arial" w:cs="Arial"/>
          <w:sz w:val="24"/>
          <w:szCs w:val="24"/>
        </w:rPr>
        <w:t>ставших. Они… пойдут на гибельную для них схватку… Хотелось бы, чтобы обогнавшие помнили об этом и не верили политическим демагогам, которые пообещают очередное мирное решение проблемы.»</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Такова одна из реальных причин накала страстей на Ближнем Востоке. Но и это не всё: капризы истории создали там условия для особой степени этого накала. В тех местах оказалась сведенной на близкое расстояние огромная «разность потенциалов», буквал</w:t>
      </w:r>
      <w:r w:rsidRPr="00B722DD">
        <w:rPr>
          <w:rFonts w:ascii="Arial" w:hAnsi="Arial" w:cs="Arial"/>
          <w:sz w:val="24"/>
          <w:szCs w:val="24"/>
        </w:rPr>
        <w:t>ь</w:t>
      </w:r>
      <w:r w:rsidRPr="00B722DD">
        <w:rPr>
          <w:rFonts w:ascii="Arial" w:hAnsi="Arial" w:cs="Arial"/>
          <w:sz w:val="24"/>
          <w:szCs w:val="24"/>
        </w:rPr>
        <w:t>но — потенциалов людских возможностей: с одной стороны, там живут народы, которые, помня легенды своего прошлого, в наше время не в силах создать ничего значительного. (О грустном уровне их «не-нефтяного» экспорта и неспособности добыть без Запада д</w:t>
      </w:r>
      <w:r w:rsidRPr="00B722DD">
        <w:rPr>
          <w:rFonts w:ascii="Arial" w:hAnsi="Arial" w:cs="Arial"/>
          <w:sz w:val="24"/>
          <w:szCs w:val="24"/>
        </w:rPr>
        <w:t>а</w:t>
      </w:r>
      <w:r w:rsidRPr="00B722DD">
        <w:rPr>
          <w:rFonts w:ascii="Arial" w:hAnsi="Arial" w:cs="Arial"/>
          <w:sz w:val="24"/>
          <w:szCs w:val="24"/>
        </w:rPr>
        <w:t>же собственную нефть уже говорилось).</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А с другой стороны… В тех же местах, на крошечной, лишённой ресурсов территории создано государство, жители которого на той же земле и под тем же безжалостным сол</w:t>
      </w:r>
      <w:r w:rsidRPr="00B722DD">
        <w:rPr>
          <w:rFonts w:ascii="Arial" w:hAnsi="Arial" w:cs="Arial"/>
          <w:sz w:val="24"/>
          <w:szCs w:val="24"/>
        </w:rPr>
        <w:t>н</w:t>
      </w:r>
      <w:r w:rsidRPr="00B722DD">
        <w:rPr>
          <w:rFonts w:ascii="Arial" w:hAnsi="Arial" w:cs="Arial"/>
          <w:sz w:val="24"/>
          <w:szCs w:val="24"/>
        </w:rPr>
        <w:t>цем разводят сады и наводняют мир изобретениями «хай-тека». Их единокровные, попав в сколь-нибудь цивилизованные страны, в скандально «непропорциональном» количес</w:t>
      </w:r>
      <w:r w:rsidRPr="00B722DD">
        <w:rPr>
          <w:rFonts w:ascii="Arial" w:hAnsi="Arial" w:cs="Arial"/>
          <w:sz w:val="24"/>
          <w:szCs w:val="24"/>
        </w:rPr>
        <w:t>т</w:t>
      </w:r>
      <w:r w:rsidRPr="00B722DD">
        <w:rPr>
          <w:rFonts w:ascii="Arial" w:hAnsi="Arial" w:cs="Arial"/>
          <w:sz w:val="24"/>
          <w:szCs w:val="24"/>
        </w:rPr>
        <w:t>ве получают «настоящие» (не «миротворческие») Нобелевские премии и пробиваются в верхи интеллектуальных сфер, иногда — сквозь асфальт предрассудков и препятствий. Ну как же «правоверным» терпеть такое?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Опыт человечества подтверждает: зависть — огромная сила. Прикрываясь фиговыми листками претензий к «неверным», именно она является весомой составляющей той ча</w:t>
      </w:r>
      <w:r w:rsidRPr="00B722DD">
        <w:rPr>
          <w:rFonts w:ascii="Arial" w:hAnsi="Arial" w:cs="Arial"/>
          <w:sz w:val="24"/>
          <w:szCs w:val="24"/>
        </w:rPr>
        <w:t>с</w:t>
      </w:r>
      <w:r w:rsidRPr="00B722DD">
        <w:rPr>
          <w:rFonts w:ascii="Arial" w:hAnsi="Arial" w:cs="Arial"/>
          <w:sz w:val="24"/>
          <w:szCs w:val="24"/>
        </w:rPr>
        <w:t>ти «бурлений», где присутствуют антизападные мотивы.</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Но не забудем, что огромная часть волнений — внутренние. Чтобы понять всю под</w:t>
      </w:r>
      <w:r w:rsidRPr="00B722DD">
        <w:rPr>
          <w:rFonts w:ascii="Arial" w:hAnsi="Arial" w:cs="Arial"/>
          <w:sz w:val="24"/>
          <w:szCs w:val="24"/>
        </w:rPr>
        <w:t>о</w:t>
      </w:r>
      <w:r w:rsidRPr="00B722DD">
        <w:rPr>
          <w:rFonts w:ascii="Arial" w:hAnsi="Arial" w:cs="Arial"/>
          <w:sz w:val="24"/>
          <w:szCs w:val="24"/>
        </w:rPr>
        <w:t>плёку «энергетики» «революций», следует учесть феномен, превосходящий и зависть. Это — великий зов пола, могучий природный фактор, с которым ислам вот уже полтора тысячелетия ведёт упорную борьбу. В последние десятилетия тут появилось новое: ар</w:t>
      </w:r>
      <w:r w:rsidRPr="00B722DD">
        <w:rPr>
          <w:rFonts w:ascii="Arial" w:hAnsi="Arial" w:cs="Arial"/>
          <w:sz w:val="24"/>
          <w:szCs w:val="24"/>
        </w:rPr>
        <w:t>е</w:t>
      </w:r>
      <w:r w:rsidRPr="00B722DD">
        <w:rPr>
          <w:rFonts w:ascii="Arial" w:hAnsi="Arial" w:cs="Arial"/>
          <w:sz w:val="24"/>
          <w:szCs w:val="24"/>
        </w:rPr>
        <w:t>на этой борьбы расширилась почти на весь мир, а в числе пострадавших уже оказываю</w:t>
      </w:r>
      <w:r w:rsidRPr="00B722DD">
        <w:rPr>
          <w:rFonts w:ascii="Arial" w:hAnsi="Arial" w:cs="Arial"/>
          <w:sz w:val="24"/>
          <w:szCs w:val="24"/>
        </w:rPr>
        <w:t>т</w:t>
      </w:r>
      <w:r w:rsidRPr="00B722DD">
        <w:rPr>
          <w:rFonts w:ascii="Arial" w:hAnsi="Arial" w:cs="Arial"/>
          <w:sz w:val="24"/>
          <w:szCs w:val="24"/>
        </w:rPr>
        <w:t>ся и зрители: мы с вами.</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4F3A27" w:rsidRDefault="00A7604E" w:rsidP="004F3A27">
      <w:pPr>
        <w:pStyle w:val="Heading3"/>
      </w:pPr>
      <w:r w:rsidRPr="004F3A27">
        <w:t>Могучие джинны в тесной бутылке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Разнообразие половой морали у разных народов — банальный факт. Что для одних — привычно, для других странно, для третьих — стыдно. Изучать эту сферу непросто: объективных научных критериев (что — «хорошо», что — «плохо») мало, а моралей — сотни. Нас, впрочем, интересует не вся ширь «половой проблемы», а только её огранич</w:t>
      </w:r>
      <w:r w:rsidRPr="00B722DD">
        <w:rPr>
          <w:rFonts w:ascii="Arial" w:hAnsi="Arial" w:cs="Arial"/>
          <w:sz w:val="24"/>
          <w:szCs w:val="24"/>
        </w:rPr>
        <w:t>и</w:t>
      </w:r>
      <w:r w:rsidRPr="00B722DD">
        <w:rPr>
          <w:rFonts w:ascii="Arial" w:hAnsi="Arial" w:cs="Arial"/>
          <w:sz w:val="24"/>
          <w:szCs w:val="24"/>
        </w:rPr>
        <w:t>тельный, уже неплохо изученный аспект.</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Ограничения сексуальности — атрибут любой культуры, но строгость запретов очень различна. Хорошо помню как в первые приезды меня удивила Индия: на пляжах там (я не имею в виду курорты для иностранцев) вы не увидите женщин в купал</w:t>
      </w:r>
      <w:r w:rsidRPr="00B722DD">
        <w:rPr>
          <w:rFonts w:ascii="Arial" w:hAnsi="Arial" w:cs="Arial"/>
          <w:sz w:val="24"/>
          <w:szCs w:val="24"/>
        </w:rPr>
        <w:t>ь</w:t>
      </w:r>
      <w:r w:rsidRPr="00B722DD">
        <w:rPr>
          <w:rFonts w:ascii="Arial" w:hAnsi="Arial" w:cs="Arial"/>
          <w:sz w:val="24"/>
          <w:szCs w:val="24"/>
        </w:rPr>
        <w:t>никах, строгости в отношениях между полами чувствуются во всём и не только в мусул</w:t>
      </w:r>
      <w:r w:rsidRPr="00B722DD">
        <w:rPr>
          <w:rFonts w:ascii="Arial" w:hAnsi="Arial" w:cs="Arial"/>
          <w:sz w:val="24"/>
          <w:szCs w:val="24"/>
        </w:rPr>
        <w:t>ь</w:t>
      </w:r>
      <w:r w:rsidRPr="00B722DD">
        <w:rPr>
          <w:rFonts w:ascii="Arial" w:hAnsi="Arial" w:cs="Arial"/>
          <w:sz w:val="24"/>
          <w:szCs w:val="24"/>
        </w:rPr>
        <w:t>манских районах.</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Нынешние европейцы могут вспомнить свои чудачества — вроде натягивания «шт</w:t>
      </w:r>
      <w:r w:rsidRPr="00B722DD">
        <w:rPr>
          <w:rFonts w:ascii="Arial" w:hAnsi="Arial" w:cs="Arial"/>
          <w:sz w:val="24"/>
          <w:szCs w:val="24"/>
        </w:rPr>
        <w:t>а</w:t>
      </w:r>
      <w:r w:rsidRPr="00B722DD">
        <w:rPr>
          <w:rFonts w:ascii="Arial" w:hAnsi="Arial" w:cs="Arial"/>
          <w:sz w:val="24"/>
          <w:szCs w:val="24"/>
        </w:rPr>
        <w:t>нишек» на ножки столов в викторианскую эпоху. Но всем им далеко до чудес «настоящ</w:t>
      </w:r>
      <w:r w:rsidRPr="00B722DD">
        <w:rPr>
          <w:rFonts w:ascii="Arial" w:hAnsi="Arial" w:cs="Arial"/>
          <w:sz w:val="24"/>
          <w:szCs w:val="24"/>
        </w:rPr>
        <w:t>е</w:t>
      </w:r>
      <w:r w:rsidRPr="00B722DD">
        <w:rPr>
          <w:rFonts w:ascii="Arial" w:hAnsi="Arial" w:cs="Arial"/>
          <w:sz w:val="24"/>
          <w:szCs w:val="24"/>
        </w:rPr>
        <w:t>го», ближневосточного ислама.</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Об изолированности тамошних женщин от окружающего мира (точнее, разумеется — от «других» мужчин) на бытовом уровне слышали все, но не все представляют как далеко зашло дело в других сферах.</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Пара моих поездок пришлась на так называемый «Дас Айленд», маленький островок, принадлежащий Арабским Эмиратам. Это — песчаная коса в два километра, полностью занятая промзоной и спальным посёлочком при ней. Для спанья у каждого — отдельный крошечный номер с дверями наружу, всё остальное время — все на глазах друг у друга, нет никакой возможности «неподконтрольных» действий. И тем не менее на острове — полный запрет доступа женщин. Правило столь неукоснительно, что стало причиной н</w:t>
      </w:r>
      <w:r w:rsidRPr="00B722DD">
        <w:rPr>
          <w:rFonts w:ascii="Arial" w:hAnsi="Arial" w:cs="Arial"/>
          <w:sz w:val="24"/>
          <w:szCs w:val="24"/>
        </w:rPr>
        <w:t>е</w:t>
      </w:r>
      <w:r w:rsidRPr="00B722DD">
        <w:rPr>
          <w:rFonts w:ascii="Arial" w:hAnsi="Arial" w:cs="Arial"/>
          <w:sz w:val="24"/>
          <w:szCs w:val="24"/>
        </w:rPr>
        <w:t>доразумения с Англией. Большая часть завода — британская, и на открытие пригласили английского посла. Тот естественно взял жену, но в самолёт на остров её не пустили. И никакие уговоры не помогли. (Кто там про «Запад, диктующий свои порядки»?).</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На сегодняшний день половая мораль ближневосточного ислама — самая репре</w:t>
      </w:r>
      <w:r w:rsidRPr="00B722DD">
        <w:rPr>
          <w:rFonts w:ascii="Arial" w:hAnsi="Arial" w:cs="Arial"/>
          <w:sz w:val="24"/>
          <w:szCs w:val="24"/>
        </w:rPr>
        <w:t>с</w:t>
      </w:r>
      <w:r w:rsidRPr="00B722DD">
        <w:rPr>
          <w:rFonts w:ascii="Arial" w:hAnsi="Arial" w:cs="Arial"/>
          <w:sz w:val="24"/>
          <w:szCs w:val="24"/>
        </w:rPr>
        <w:t>сивная в мире, однако весь ислам далеко не однороден: его периферия много терпимей. Мы наблюдали советских мусульман, без проблем уживавшихся в либеральном (в пол</w:t>
      </w:r>
      <w:r w:rsidRPr="00B722DD">
        <w:rPr>
          <w:rFonts w:ascii="Arial" w:hAnsi="Arial" w:cs="Arial"/>
          <w:sz w:val="24"/>
          <w:szCs w:val="24"/>
        </w:rPr>
        <w:t>о</w:t>
      </w:r>
      <w:r w:rsidRPr="00B722DD">
        <w:rPr>
          <w:rFonts w:ascii="Arial" w:hAnsi="Arial" w:cs="Arial"/>
          <w:sz w:val="24"/>
          <w:szCs w:val="24"/>
        </w:rPr>
        <w:t>вом отношении) Советском Союзе, похожая картина и в других «не-ближневосточных» местах. Работая на Борнео недалеко от Брунея, я наблюдал, как брунейские девчёнки, натихую стянув с головы «правоверные» платочки, ездили через границу на автобусах из своего мусульманского царства на танцульки в не-мусульманские посёлки Малайзии. Н</w:t>
      </w:r>
      <w:r w:rsidRPr="00B722DD">
        <w:rPr>
          <w:rFonts w:ascii="Arial" w:hAnsi="Arial" w:cs="Arial"/>
          <w:sz w:val="24"/>
          <w:szCs w:val="24"/>
        </w:rPr>
        <w:t>е</w:t>
      </w:r>
      <w:r w:rsidRPr="00B722DD">
        <w:rPr>
          <w:rFonts w:ascii="Arial" w:hAnsi="Arial" w:cs="Arial"/>
          <w:sz w:val="24"/>
          <w:szCs w:val="24"/>
        </w:rPr>
        <w:t>чего и говорить, что даже попытка этого в странах ближневосточного ислама — окажись она известной окружающим — могла бы привести к убийству «развратниц».</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Отметим на карте, где происходят мусульманские «революции» и где даже без «р</w:t>
      </w:r>
      <w:r w:rsidRPr="00B722DD">
        <w:rPr>
          <w:rFonts w:ascii="Arial" w:hAnsi="Arial" w:cs="Arial"/>
          <w:sz w:val="24"/>
          <w:szCs w:val="24"/>
        </w:rPr>
        <w:t>е</w:t>
      </w:r>
      <w:r w:rsidRPr="00B722DD">
        <w:rPr>
          <w:rFonts w:ascii="Arial" w:hAnsi="Arial" w:cs="Arial"/>
          <w:sz w:val="24"/>
          <w:szCs w:val="24"/>
        </w:rPr>
        <w:t>волюций» по первому зову сбегаются яростные мужские толпы для протестов — иногда сопровождающихся убийствами — по поводам вроде «карикатур на Аллаха». Добавим к ним страны национальной принадлежности большинства террористов — те, где общес</w:t>
      </w:r>
      <w:r w:rsidRPr="00B722DD">
        <w:rPr>
          <w:rFonts w:ascii="Arial" w:hAnsi="Arial" w:cs="Arial"/>
          <w:sz w:val="24"/>
          <w:szCs w:val="24"/>
        </w:rPr>
        <w:t>т</w:t>
      </w:r>
      <w:r w:rsidRPr="00B722DD">
        <w:rPr>
          <w:rFonts w:ascii="Arial" w:hAnsi="Arial" w:cs="Arial"/>
          <w:sz w:val="24"/>
          <w:szCs w:val="24"/>
        </w:rPr>
        <w:t>венность им сочувствует. В итоге почти точно воспроизведутся… районы самой репре</w:t>
      </w:r>
      <w:r w:rsidRPr="00B722DD">
        <w:rPr>
          <w:rFonts w:ascii="Arial" w:hAnsi="Arial" w:cs="Arial"/>
          <w:sz w:val="24"/>
          <w:szCs w:val="24"/>
        </w:rPr>
        <w:t>с</w:t>
      </w:r>
      <w:r w:rsidRPr="00B722DD">
        <w:rPr>
          <w:rFonts w:ascii="Arial" w:hAnsi="Arial" w:cs="Arial"/>
          <w:sz w:val="24"/>
          <w:szCs w:val="24"/>
        </w:rPr>
        <w:t>сивной половой морали. Случайное совпадение?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Факт, что подавление сексуальности в индивидуальном плане ведёт к нервным ра</w:t>
      </w:r>
      <w:r w:rsidRPr="00B722DD">
        <w:rPr>
          <w:rFonts w:ascii="Arial" w:hAnsi="Arial" w:cs="Arial"/>
          <w:sz w:val="24"/>
          <w:szCs w:val="24"/>
        </w:rPr>
        <w:t>с</w:t>
      </w:r>
      <w:r w:rsidRPr="00B722DD">
        <w:rPr>
          <w:rFonts w:ascii="Arial" w:hAnsi="Arial" w:cs="Arial"/>
          <w:sz w:val="24"/>
          <w:szCs w:val="24"/>
        </w:rPr>
        <w:t>стройствам, не новость со времён Фрейда. Современная наука сняла сомнения и о вли</w:t>
      </w:r>
      <w:r w:rsidRPr="00B722DD">
        <w:rPr>
          <w:rFonts w:ascii="Arial" w:hAnsi="Arial" w:cs="Arial"/>
          <w:sz w:val="24"/>
          <w:szCs w:val="24"/>
        </w:rPr>
        <w:t>я</w:t>
      </w:r>
      <w:r w:rsidRPr="00B722DD">
        <w:rPr>
          <w:rFonts w:ascii="Arial" w:hAnsi="Arial" w:cs="Arial"/>
          <w:sz w:val="24"/>
          <w:szCs w:val="24"/>
        </w:rPr>
        <w:t>нии таких запретов на всё общество. Отбросив экивоки, итоги подвёл Верховный судья США Антонин Скалиа, заявивший несколько лет назад перед студентами Гарварда: «Американцам следует ослабить правила, регулирующие их сексуальное поведение. Я даже стою на той позиции, что сексуальные оргии уменьшают социальное напряжение и должны быть поощряемы».</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Мы не будем здесь — сколько эпатажа в этом заявлении консервативного (!) Скалиа и где разумный баланс свобод и запретов в этой щекотливой сфере. Наша задача проще, потому что объект нашего внимания сейчас — «настоящий», ближневосточный ислам — самый крайний, экстремальный случай запретов и репрессий на шкале человеческих культур. Предельные ограничения на внесемейные контакты между полами, плюс мног</w:t>
      </w:r>
      <w:r w:rsidRPr="00B722DD">
        <w:rPr>
          <w:rFonts w:ascii="Arial" w:hAnsi="Arial" w:cs="Arial"/>
          <w:sz w:val="24"/>
          <w:szCs w:val="24"/>
        </w:rPr>
        <w:t>о</w:t>
      </w:r>
      <w:r w:rsidRPr="00B722DD">
        <w:rPr>
          <w:rFonts w:ascii="Arial" w:hAnsi="Arial" w:cs="Arial"/>
          <w:sz w:val="24"/>
          <w:szCs w:val="24"/>
        </w:rPr>
        <w:t>жёнство для одних, оборачивающееся лишением контактов с женским полом для многих других, однозначно ведут к предельной взвинченности мужской части общества, и давно не секрет, куда в первую очередь выливается эта взвинченность: в агрессивность. М</w:t>
      </w:r>
      <w:r w:rsidRPr="00B722DD">
        <w:rPr>
          <w:rFonts w:ascii="Arial" w:hAnsi="Arial" w:cs="Arial"/>
          <w:sz w:val="24"/>
          <w:szCs w:val="24"/>
        </w:rPr>
        <w:t>у</w:t>
      </w:r>
      <w:r w:rsidRPr="00B722DD">
        <w:rPr>
          <w:rFonts w:ascii="Arial" w:hAnsi="Arial" w:cs="Arial"/>
          <w:sz w:val="24"/>
          <w:szCs w:val="24"/>
        </w:rPr>
        <w:t>сульманские «революции» получают ещё одно, «сексуальное» объяснение — весьма н</w:t>
      </w:r>
      <w:r w:rsidRPr="00B722DD">
        <w:rPr>
          <w:rFonts w:ascii="Arial" w:hAnsi="Arial" w:cs="Arial"/>
          <w:sz w:val="24"/>
          <w:szCs w:val="24"/>
        </w:rPr>
        <w:t>е</w:t>
      </w:r>
      <w:r w:rsidRPr="00B722DD">
        <w:rPr>
          <w:rFonts w:ascii="Arial" w:hAnsi="Arial" w:cs="Arial"/>
          <w:sz w:val="24"/>
          <w:szCs w:val="24"/>
        </w:rPr>
        <w:t>удобное для политкорректных идеологов.</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4F3A27" w:rsidRDefault="00A7604E" w:rsidP="004F3A27">
      <w:pPr>
        <w:pStyle w:val="Heading3"/>
      </w:pPr>
      <w:r w:rsidRPr="004F3A27">
        <w:t>Агрессия</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На первый взгляд агрессия как предмет изучения — не столь забытая падчерица с</w:t>
      </w:r>
      <w:r w:rsidRPr="00B722DD">
        <w:rPr>
          <w:rFonts w:ascii="Arial" w:hAnsi="Arial" w:cs="Arial"/>
          <w:sz w:val="24"/>
          <w:szCs w:val="24"/>
        </w:rPr>
        <w:t>о</w:t>
      </w:r>
      <w:r w:rsidRPr="00B722DD">
        <w:rPr>
          <w:rFonts w:ascii="Arial" w:hAnsi="Arial" w:cs="Arial"/>
          <w:sz w:val="24"/>
          <w:szCs w:val="24"/>
        </w:rPr>
        <w:t>временной науки как феномен зависти. Если количество научных ссылок «Википедии» по зависти просто скандально мало, а для последних десятилетий фактически отсутствует, исследования по агрессии на первый взгляд многочисленны. Но не будем обольщаться: огромная их часть — исследования животных, и даже там, где речь о человеке — практ</w:t>
      </w:r>
      <w:r w:rsidRPr="00B722DD">
        <w:rPr>
          <w:rFonts w:ascii="Arial" w:hAnsi="Arial" w:cs="Arial"/>
          <w:sz w:val="24"/>
          <w:szCs w:val="24"/>
        </w:rPr>
        <w:t>и</w:t>
      </w:r>
      <w:r w:rsidRPr="00B722DD">
        <w:rPr>
          <w:rFonts w:ascii="Arial" w:hAnsi="Arial" w:cs="Arial"/>
          <w:sz w:val="24"/>
          <w:szCs w:val="24"/>
        </w:rPr>
        <w:t>чески нет сравнений по нациям и культурам.</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 xml:space="preserve">Между тем так было не всегда. В средине </w:t>
      </w:r>
      <w:r>
        <w:rPr>
          <w:rFonts w:ascii="Arial" w:hAnsi="Arial" w:cs="Arial"/>
          <w:sz w:val="24"/>
          <w:szCs w:val="24"/>
        </w:rPr>
        <w:t>ХХ</w:t>
      </w:r>
      <w:r w:rsidRPr="00B722DD">
        <w:rPr>
          <w:rFonts w:ascii="Arial" w:hAnsi="Arial" w:cs="Arial"/>
          <w:sz w:val="24"/>
          <w:szCs w:val="24"/>
        </w:rPr>
        <w:t xml:space="preserve"> века, до поднятия волны мультикульт</w:t>
      </w:r>
      <w:r w:rsidRPr="00B722DD">
        <w:rPr>
          <w:rFonts w:ascii="Arial" w:hAnsi="Arial" w:cs="Arial"/>
          <w:sz w:val="24"/>
          <w:szCs w:val="24"/>
        </w:rPr>
        <w:t>у</w:t>
      </w:r>
      <w:r w:rsidRPr="00B722DD">
        <w:rPr>
          <w:rFonts w:ascii="Arial" w:hAnsi="Arial" w:cs="Arial"/>
          <w:sz w:val="24"/>
          <w:szCs w:val="24"/>
        </w:rPr>
        <w:t>рализма, знаменитый австрийский учёный Конрад Лоренц не боялся говорить о патолог</w:t>
      </w:r>
      <w:r w:rsidRPr="00B722DD">
        <w:rPr>
          <w:rFonts w:ascii="Arial" w:hAnsi="Arial" w:cs="Arial"/>
          <w:sz w:val="24"/>
          <w:szCs w:val="24"/>
        </w:rPr>
        <w:t>и</w:t>
      </w:r>
      <w:r w:rsidRPr="00B722DD">
        <w:rPr>
          <w:rFonts w:ascii="Arial" w:hAnsi="Arial" w:cs="Arial"/>
          <w:sz w:val="24"/>
          <w:szCs w:val="24"/>
        </w:rPr>
        <w:t>чески повышенной агрессивности ряда племён американских индейцев. Было бы инт</w:t>
      </w:r>
      <w:r w:rsidRPr="00B722DD">
        <w:rPr>
          <w:rFonts w:ascii="Arial" w:hAnsi="Arial" w:cs="Arial"/>
          <w:sz w:val="24"/>
          <w:szCs w:val="24"/>
        </w:rPr>
        <w:t>е</w:t>
      </w:r>
      <w:r w:rsidRPr="00B722DD">
        <w:rPr>
          <w:rFonts w:ascii="Arial" w:hAnsi="Arial" w:cs="Arial"/>
          <w:sz w:val="24"/>
          <w:szCs w:val="24"/>
        </w:rPr>
        <w:t>ресно найти сравнительные данные по агрессии в п</w:t>
      </w:r>
      <w:r w:rsidRPr="00B722DD">
        <w:rPr>
          <w:rFonts w:ascii="Arial" w:hAnsi="Arial" w:cs="Arial"/>
          <w:sz w:val="24"/>
          <w:szCs w:val="24"/>
        </w:rPr>
        <w:t>о</w:t>
      </w:r>
      <w:r w:rsidRPr="00B722DD">
        <w:rPr>
          <w:rFonts w:ascii="Arial" w:hAnsi="Arial" w:cs="Arial"/>
          <w:sz w:val="24"/>
          <w:szCs w:val="24"/>
        </w:rPr>
        <w:t>ведении мусульманских народов и посмотреть, как это согласуется с «революциями» и прочими буйствами, которым в наше время принято искать уважител</w:t>
      </w:r>
      <w:r w:rsidRPr="00B722DD">
        <w:rPr>
          <w:rFonts w:ascii="Arial" w:hAnsi="Arial" w:cs="Arial"/>
          <w:sz w:val="24"/>
          <w:szCs w:val="24"/>
        </w:rPr>
        <w:t>ь</w:t>
      </w:r>
      <w:r w:rsidRPr="00B722DD">
        <w:rPr>
          <w:rFonts w:ascii="Arial" w:hAnsi="Arial" w:cs="Arial"/>
          <w:sz w:val="24"/>
          <w:szCs w:val="24"/>
        </w:rPr>
        <w:t>ные оправдания в экономике и политике. Мне это, увы, не удалось. Впрочем, безотносительно к другим пр</w:t>
      </w:r>
      <w:r w:rsidRPr="00B722DD">
        <w:rPr>
          <w:rFonts w:ascii="Arial" w:hAnsi="Arial" w:cs="Arial"/>
          <w:sz w:val="24"/>
          <w:szCs w:val="24"/>
        </w:rPr>
        <w:t>и</w:t>
      </w:r>
      <w:r w:rsidRPr="00B722DD">
        <w:rPr>
          <w:rFonts w:ascii="Arial" w:hAnsi="Arial" w:cs="Arial"/>
          <w:sz w:val="24"/>
          <w:szCs w:val="24"/>
        </w:rPr>
        <w:t>чинам, агрессия самцов как результат неудовлетворённой сексуал</w:t>
      </w:r>
      <w:r w:rsidRPr="00B722DD">
        <w:rPr>
          <w:rFonts w:ascii="Arial" w:hAnsi="Arial" w:cs="Arial"/>
          <w:sz w:val="24"/>
          <w:szCs w:val="24"/>
        </w:rPr>
        <w:t>ь</w:t>
      </w:r>
      <w:r w:rsidRPr="00B722DD">
        <w:rPr>
          <w:rFonts w:ascii="Arial" w:hAnsi="Arial" w:cs="Arial"/>
          <w:sz w:val="24"/>
          <w:szCs w:val="24"/>
        </w:rPr>
        <w:t>ности — неоспоримый факт. Дотошные могут проследить это по публикациям о горм</w:t>
      </w:r>
      <w:r w:rsidRPr="00B722DD">
        <w:rPr>
          <w:rFonts w:ascii="Arial" w:hAnsi="Arial" w:cs="Arial"/>
          <w:sz w:val="24"/>
          <w:szCs w:val="24"/>
        </w:rPr>
        <w:t>о</w:t>
      </w:r>
      <w:r w:rsidRPr="00B722DD">
        <w:rPr>
          <w:rFonts w:ascii="Arial" w:hAnsi="Arial" w:cs="Arial"/>
          <w:sz w:val="24"/>
          <w:szCs w:val="24"/>
        </w:rPr>
        <w:t>нальном механизме этого явления, а люди простого здравого смысла не найдут в этом ничего нового: стычки са</w:t>
      </w:r>
      <w:r w:rsidRPr="00B722DD">
        <w:rPr>
          <w:rFonts w:ascii="Arial" w:hAnsi="Arial" w:cs="Arial"/>
          <w:sz w:val="24"/>
          <w:szCs w:val="24"/>
        </w:rPr>
        <w:t>м</w:t>
      </w:r>
      <w:r w:rsidRPr="00B722DD">
        <w:rPr>
          <w:rFonts w:ascii="Arial" w:hAnsi="Arial" w:cs="Arial"/>
          <w:sz w:val="24"/>
          <w:szCs w:val="24"/>
        </w:rPr>
        <w:t>цов в период «гона» стары как мир.</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Теперь — о ещё одной, фундаментально важной причине мусульманских «бурл</w:t>
      </w:r>
      <w:r w:rsidRPr="00B722DD">
        <w:rPr>
          <w:rFonts w:ascii="Arial" w:hAnsi="Arial" w:cs="Arial"/>
          <w:sz w:val="24"/>
          <w:szCs w:val="24"/>
        </w:rPr>
        <w:t>е</w:t>
      </w:r>
      <w:r w:rsidRPr="00B722DD">
        <w:rPr>
          <w:rFonts w:ascii="Arial" w:hAnsi="Arial" w:cs="Arial"/>
          <w:sz w:val="24"/>
          <w:szCs w:val="24"/>
        </w:rPr>
        <w:t>ний». Она замечена исследовательскими службами армейской разведки США более д</w:t>
      </w:r>
      <w:r w:rsidRPr="00B722DD">
        <w:rPr>
          <w:rFonts w:ascii="Arial" w:hAnsi="Arial" w:cs="Arial"/>
          <w:sz w:val="24"/>
          <w:szCs w:val="24"/>
        </w:rPr>
        <w:t>е</w:t>
      </w:r>
      <w:r w:rsidRPr="00B722DD">
        <w:rPr>
          <w:rFonts w:ascii="Arial" w:hAnsi="Arial" w:cs="Arial"/>
          <w:sz w:val="24"/>
          <w:szCs w:val="24"/>
        </w:rPr>
        <w:t>сяти лет назад и выглядит очень «полит-некорректной». Видимо в этом причина, что м</w:t>
      </w:r>
      <w:r w:rsidRPr="00B722DD">
        <w:rPr>
          <w:rFonts w:ascii="Arial" w:hAnsi="Arial" w:cs="Arial"/>
          <w:sz w:val="24"/>
          <w:szCs w:val="24"/>
        </w:rPr>
        <w:t>и</w:t>
      </w:r>
      <w:r w:rsidRPr="00B722DD">
        <w:rPr>
          <w:rFonts w:ascii="Arial" w:hAnsi="Arial" w:cs="Arial"/>
          <w:sz w:val="24"/>
          <w:szCs w:val="24"/>
        </w:rPr>
        <w:t>ровые медиа так старательно её обходят. К счастью, среди социологов Германии нашё</w:t>
      </w:r>
      <w:r w:rsidRPr="00B722DD">
        <w:rPr>
          <w:rFonts w:ascii="Arial" w:hAnsi="Arial" w:cs="Arial"/>
          <w:sz w:val="24"/>
          <w:szCs w:val="24"/>
        </w:rPr>
        <w:t>л</w:t>
      </w:r>
      <w:r w:rsidRPr="00B722DD">
        <w:rPr>
          <w:rFonts w:ascii="Arial" w:hAnsi="Arial" w:cs="Arial"/>
          <w:sz w:val="24"/>
          <w:szCs w:val="24"/>
        </w:rPr>
        <w:t>ся честный человек, занявшийся этой темой.</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4F3A27" w:rsidRDefault="00A7604E" w:rsidP="004F3A27">
      <w:pPr>
        <w:pStyle w:val="Heading3"/>
      </w:pPr>
      <w:r w:rsidRPr="004F3A27">
        <w:t xml:space="preserve">Социология предупреждает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Немецкий учёный, профессор из Бремена Гуннар Хайнсон суммировал свидетельс</w:t>
      </w:r>
      <w:r w:rsidRPr="00B722DD">
        <w:rPr>
          <w:rFonts w:ascii="Arial" w:hAnsi="Arial" w:cs="Arial"/>
          <w:sz w:val="24"/>
          <w:szCs w:val="24"/>
        </w:rPr>
        <w:t>т</w:t>
      </w:r>
      <w:r w:rsidRPr="00B722DD">
        <w:rPr>
          <w:rFonts w:ascii="Arial" w:hAnsi="Arial" w:cs="Arial"/>
          <w:sz w:val="24"/>
          <w:szCs w:val="24"/>
        </w:rPr>
        <w:t>ва, что «бурления» и восстания соотносятся с увеличением процента молодых мужчин. Именно это, выражаясь термином Хайнсона, демографическое «молодёжное вздутие» само по себе является причиной «разогрева», нестабильности общества. Похоже, именно его энергия так поразила меня на антиамериканской демонстрации с её неадекватным экстазом, именно этот огонь горит в жилах молодых мусульман, готовых убивать «неве</w:t>
      </w:r>
      <w:r w:rsidRPr="00B722DD">
        <w:rPr>
          <w:rFonts w:ascii="Arial" w:hAnsi="Arial" w:cs="Arial"/>
          <w:sz w:val="24"/>
          <w:szCs w:val="24"/>
        </w:rPr>
        <w:t>р</w:t>
      </w:r>
      <w:r w:rsidRPr="00B722DD">
        <w:rPr>
          <w:rFonts w:ascii="Arial" w:hAnsi="Arial" w:cs="Arial"/>
          <w:sz w:val="24"/>
          <w:szCs w:val="24"/>
        </w:rPr>
        <w:t>ных», а при отсутствии таковых поблизости — друг друга. (Тут сразу гумилёвская пасси</w:t>
      </w:r>
      <w:r w:rsidRPr="00B722DD">
        <w:rPr>
          <w:rFonts w:ascii="Arial" w:hAnsi="Arial" w:cs="Arial"/>
          <w:sz w:val="24"/>
          <w:szCs w:val="24"/>
        </w:rPr>
        <w:t>о</w:t>
      </w:r>
      <w:r w:rsidRPr="00B722DD">
        <w:rPr>
          <w:rFonts w:ascii="Arial" w:hAnsi="Arial" w:cs="Arial"/>
          <w:sz w:val="24"/>
          <w:szCs w:val="24"/>
        </w:rPr>
        <w:t>нарность вспоминается. )</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Сделаем небольшие «привязки» к работам Хайнсона. Демографы давно обратили внимание, что лет за двадцать до больших войн увеличивается процент рождённых мальчиков. От открытия веяло мистикой — как природа «знает», что через двадцать лет будет война и они «понадобятся»? Работы Хайнсона всё ставят по местам. Мистики нет, природа не «предугадывает». Её механизмы таковы, что повышенный процент молодых самцов сам по себе дестабилизирует общество. И я не зря употребил зоологический те</w:t>
      </w:r>
      <w:r w:rsidRPr="00B722DD">
        <w:rPr>
          <w:rFonts w:ascii="Arial" w:hAnsi="Arial" w:cs="Arial"/>
          <w:sz w:val="24"/>
          <w:szCs w:val="24"/>
        </w:rPr>
        <w:t>р</w:t>
      </w:r>
      <w:r w:rsidRPr="00B722DD">
        <w:rPr>
          <w:rFonts w:ascii="Arial" w:hAnsi="Arial" w:cs="Arial"/>
          <w:sz w:val="24"/>
          <w:szCs w:val="24"/>
        </w:rPr>
        <w:t>мин, это же явление замечено в стаях шимпанзе: как только число молодых самцов пр</w:t>
      </w:r>
      <w:r w:rsidRPr="00B722DD">
        <w:rPr>
          <w:rFonts w:ascii="Arial" w:hAnsi="Arial" w:cs="Arial"/>
          <w:sz w:val="24"/>
          <w:szCs w:val="24"/>
        </w:rPr>
        <w:t>е</w:t>
      </w:r>
      <w:r w:rsidRPr="00B722DD">
        <w:rPr>
          <w:rFonts w:ascii="Arial" w:hAnsi="Arial" w:cs="Arial"/>
          <w:sz w:val="24"/>
          <w:szCs w:val="24"/>
        </w:rPr>
        <w:t>вышает определённый порог, они группируются в банды и затевают войны.</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Мне лично выводы Хайнсона кажутся принципиальными. В них — надежда на пр</w:t>
      </w:r>
      <w:r w:rsidRPr="00B722DD">
        <w:rPr>
          <w:rFonts w:ascii="Arial" w:hAnsi="Arial" w:cs="Arial"/>
          <w:sz w:val="24"/>
          <w:szCs w:val="24"/>
        </w:rPr>
        <w:t>а</w:t>
      </w:r>
      <w:r w:rsidRPr="00B722DD">
        <w:rPr>
          <w:rFonts w:ascii="Arial" w:hAnsi="Arial" w:cs="Arial"/>
          <w:sz w:val="24"/>
          <w:szCs w:val="24"/>
        </w:rPr>
        <w:t>вильный диагноз, а значит и «лечение» конфликтов. Но заметьте — по улицам, даже в городе Бремене, никто не бегает с криками «эврика», и большие медиа не популяризир</w:t>
      </w:r>
      <w:r w:rsidRPr="00B722DD">
        <w:rPr>
          <w:rFonts w:ascii="Arial" w:hAnsi="Arial" w:cs="Arial"/>
          <w:sz w:val="24"/>
          <w:szCs w:val="24"/>
        </w:rPr>
        <w:t>у</w:t>
      </w:r>
      <w:r w:rsidRPr="00B722DD">
        <w:rPr>
          <w:rFonts w:ascii="Arial" w:hAnsi="Arial" w:cs="Arial"/>
          <w:sz w:val="24"/>
          <w:szCs w:val="24"/>
        </w:rPr>
        <w:t>ют его работы. Дело, кажется, не только в обычной трудности распознания открытий, или нежелании людей принимать множащиеся данные о животной основе их поведения. П</w:t>
      </w:r>
      <w:r w:rsidRPr="00B722DD">
        <w:rPr>
          <w:rFonts w:ascii="Arial" w:hAnsi="Arial" w:cs="Arial"/>
          <w:sz w:val="24"/>
          <w:szCs w:val="24"/>
        </w:rPr>
        <w:t>о</w:t>
      </w:r>
      <w:r w:rsidRPr="00B722DD">
        <w:rPr>
          <w:rFonts w:ascii="Arial" w:hAnsi="Arial" w:cs="Arial"/>
          <w:sz w:val="24"/>
          <w:szCs w:val="24"/>
        </w:rPr>
        <w:t>хоже, невнимание к Хайнсону — из той же «обоймы» что и игнорирование феномена з</w:t>
      </w:r>
      <w:r w:rsidRPr="00B722DD">
        <w:rPr>
          <w:rFonts w:ascii="Arial" w:hAnsi="Arial" w:cs="Arial"/>
          <w:sz w:val="24"/>
          <w:szCs w:val="24"/>
        </w:rPr>
        <w:t>а</w:t>
      </w:r>
      <w:r w:rsidRPr="00B722DD">
        <w:rPr>
          <w:rFonts w:ascii="Arial" w:hAnsi="Arial" w:cs="Arial"/>
          <w:sz w:val="24"/>
          <w:szCs w:val="24"/>
        </w:rPr>
        <w:t>висти и сексуально обусловленной агрессии, ещё одно свидетельство «заката разума» всё более политкорректного Запада.</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Работы Хайнсона подрывают позиции пропагандистов, десятилетиями уверяющих нас что буйство мужских молодёжных толп (даже вполне сытых) — результат «неспр</w:t>
      </w:r>
      <w:r w:rsidRPr="00B722DD">
        <w:rPr>
          <w:rFonts w:ascii="Arial" w:hAnsi="Arial" w:cs="Arial"/>
          <w:sz w:val="24"/>
          <w:szCs w:val="24"/>
        </w:rPr>
        <w:t>а</w:t>
      </w:r>
      <w:r w:rsidRPr="00B722DD">
        <w:rPr>
          <w:rFonts w:ascii="Arial" w:hAnsi="Arial" w:cs="Arial"/>
          <w:sz w:val="24"/>
          <w:szCs w:val="24"/>
        </w:rPr>
        <w:t>ведливости», «угнетения» и «политики Америки». И реакцию можно было предсказать: уже появились неприязненные статьи, где Гуннар Хайнсон назван «демографом НАТО». Можно ждать и спекуляций на том, что точные биологические механизмы, распаляющие самцов при росте их численности, пока не известны. Но мыслящие люди согласятся: о</w:t>
      </w:r>
      <w:r w:rsidRPr="00B722DD">
        <w:rPr>
          <w:rFonts w:ascii="Arial" w:hAnsi="Arial" w:cs="Arial"/>
          <w:sz w:val="24"/>
          <w:szCs w:val="24"/>
        </w:rPr>
        <w:t>т</w:t>
      </w:r>
      <w:r w:rsidRPr="00B722DD">
        <w:rPr>
          <w:rFonts w:ascii="Arial" w:hAnsi="Arial" w:cs="Arial"/>
          <w:sz w:val="24"/>
          <w:szCs w:val="24"/>
        </w:rPr>
        <w:t>рицать эти факты — это как отрицать всемирное тяготение под предлогом, что детали взаимодействия полей пока не ясны.</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4F3A27" w:rsidRDefault="00A7604E" w:rsidP="004F3A27">
      <w:pPr>
        <w:pStyle w:val="Heading3"/>
      </w:pPr>
      <w:r w:rsidRPr="004F3A27">
        <w:t>В цивилизационном тупике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Ранее я сравнил мусульманские «революции» и терроризм с вышедшим из-под ко</w:t>
      </w:r>
      <w:r w:rsidRPr="00B722DD">
        <w:rPr>
          <w:rFonts w:ascii="Arial" w:hAnsi="Arial" w:cs="Arial"/>
          <w:sz w:val="24"/>
          <w:szCs w:val="24"/>
        </w:rPr>
        <w:t>н</w:t>
      </w:r>
      <w:r w:rsidRPr="00B722DD">
        <w:rPr>
          <w:rFonts w:ascii="Arial" w:hAnsi="Arial" w:cs="Arial"/>
          <w:sz w:val="24"/>
          <w:szCs w:val="24"/>
        </w:rPr>
        <w:t>троля ядерным реактором</w:t>
      </w:r>
      <w:r>
        <w:rPr>
          <w:rFonts w:ascii="Arial" w:hAnsi="Arial" w:cs="Arial"/>
          <w:sz w:val="24"/>
          <w:szCs w:val="24"/>
        </w:rPr>
        <w:t>. Д</w:t>
      </w:r>
      <w:r w:rsidRPr="00B722DD">
        <w:rPr>
          <w:rFonts w:ascii="Arial" w:hAnsi="Arial" w:cs="Arial"/>
          <w:sz w:val="24"/>
          <w:szCs w:val="24"/>
        </w:rPr>
        <w:t>умаю</w:t>
      </w:r>
      <w:r>
        <w:rPr>
          <w:rFonts w:ascii="Arial" w:hAnsi="Arial" w:cs="Arial"/>
          <w:sz w:val="24"/>
          <w:szCs w:val="24"/>
        </w:rPr>
        <w:t>,</w:t>
      </w:r>
      <w:r w:rsidRPr="00B722DD">
        <w:rPr>
          <w:rFonts w:ascii="Arial" w:hAnsi="Arial" w:cs="Arial"/>
          <w:sz w:val="24"/>
          <w:szCs w:val="24"/>
        </w:rPr>
        <w:t xml:space="preserve"> это подходящий образ. В обоих случаях действуют м</w:t>
      </w:r>
      <w:r w:rsidRPr="00B722DD">
        <w:rPr>
          <w:rFonts w:ascii="Arial" w:hAnsi="Arial" w:cs="Arial"/>
          <w:sz w:val="24"/>
          <w:szCs w:val="24"/>
        </w:rPr>
        <w:t>о</w:t>
      </w:r>
      <w:r w:rsidRPr="00B722DD">
        <w:rPr>
          <w:rFonts w:ascii="Arial" w:hAnsi="Arial" w:cs="Arial"/>
          <w:sz w:val="24"/>
          <w:szCs w:val="24"/>
        </w:rPr>
        <w:t>гучие подспудные силы природы, и в обоих случаях работает несколько разных явл</w:t>
      </w:r>
      <w:r w:rsidRPr="00B722DD">
        <w:rPr>
          <w:rFonts w:ascii="Arial" w:hAnsi="Arial" w:cs="Arial"/>
          <w:sz w:val="24"/>
          <w:szCs w:val="24"/>
        </w:rPr>
        <w:t>е</w:t>
      </w:r>
      <w:r w:rsidRPr="00B722DD">
        <w:rPr>
          <w:rFonts w:ascii="Arial" w:hAnsi="Arial" w:cs="Arial"/>
          <w:sz w:val="24"/>
          <w:szCs w:val="24"/>
        </w:rPr>
        <w:t>ний.</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Как и в реакторе, в этих «революциях» есть главный, коренной «процесс»: самопр</w:t>
      </w:r>
      <w:r w:rsidRPr="00B722DD">
        <w:rPr>
          <w:rFonts w:ascii="Arial" w:hAnsi="Arial" w:cs="Arial"/>
          <w:sz w:val="24"/>
          <w:szCs w:val="24"/>
        </w:rPr>
        <w:t>о</w:t>
      </w:r>
      <w:r w:rsidRPr="00B722DD">
        <w:rPr>
          <w:rFonts w:ascii="Arial" w:hAnsi="Arial" w:cs="Arial"/>
          <w:sz w:val="24"/>
          <w:szCs w:val="24"/>
        </w:rPr>
        <w:t>извольный «разогрев» от избытка «активного материала» — молодых мужчин. Он усил</w:t>
      </w:r>
      <w:r w:rsidRPr="00B722DD">
        <w:rPr>
          <w:rFonts w:ascii="Arial" w:hAnsi="Arial" w:cs="Arial"/>
          <w:sz w:val="24"/>
          <w:szCs w:val="24"/>
        </w:rPr>
        <w:t>и</w:t>
      </w:r>
      <w:r w:rsidRPr="00B722DD">
        <w:rPr>
          <w:rFonts w:ascii="Arial" w:hAnsi="Arial" w:cs="Arial"/>
          <w:sz w:val="24"/>
          <w:szCs w:val="24"/>
        </w:rPr>
        <w:t>вается с ростом сексуальных запретов, и обид от сравнения себя с другими, а отсутствие каналов сброса «избыточного давления» делает «настоящий» ислам ещё более похожим на готовый взорваться котёл.</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Мне не удалось найти объяснения — почему именно на Ближнем Востоке развились такие крайности религиозности и подавления сексуальности. Для нас важен итог: «н</w:t>
      </w:r>
      <w:r w:rsidRPr="00B722DD">
        <w:rPr>
          <w:rFonts w:ascii="Arial" w:hAnsi="Arial" w:cs="Arial"/>
          <w:sz w:val="24"/>
          <w:szCs w:val="24"/>
        </w:rPr>
        <w:t>а</w:t>
      </w:r>
      <w:r w:rsidRPr="00B722DD">
        <w:rPr>
          <w:rFonts w:ascii="Arial" w:hAnsi="Arial" w:cs="Arial"/>
          <w:sz w:val="24"/>
          <w:szCs w:val="24"/>
        </w:rPr>
        <w:t>стоящий» ислам загнал себя в тупик, и безопасного выхода из него не просматривается. Тупик этот многосторонний и глубокий: ни один из испробованных там типов государс</w:t>
      </w:r>
      <w:r w:rsidRPr="00B722DD">
        <w:rPr>
          <w:rFonts w:ascii="Arial" w:hAnsi="Arial" w:cs="Arial"/>
          <w:sz w:val="24"/>
          <w:szCs w:val="24"/>
        </w:rPr>
        <w:t>т</w:t>
      </w:r>
      <w:r w:rsidRPr="00B722DD">
        <w:rPr>
          <w:rFonts w:ascii="Arial" w:hAnsi="Arial" w:cs="Arial"/>
          <w:sz w:val="24"/>
          <w:szCs w:val="24"/>
        </w:rPr>
        <w:t>венного устройства — монархия, республика, диктатура и др. — так и не создали совр</w:t>
      </w:r>
      <w:r w:rsidRPr="00B722DD">
        <w:rPr>
          <w:rFonts w:ascii="Arial" w:hAnsi="Arial" w:cs="Arial"/>
          <w:sz w:val="24"/>
          <w:szCs w:val="24"/>
        </w:rPr>
        <w:t>е</w:t>
      </w:r>
      <w:r w:rsidRPr="00B722DD">
        <w:rPr>
          <w:rFonts w:ascii="Arial" w:hAnsi="Arial" w:cs="Arial"/>
          <w:sz w:val="24"/>
          <w:szCs w:val="24"/>
        </w:rPr>
        <w:t>менное конкурентоспособное общество, в регионе с трудом прививаются (а то и не пр</w:t>
      </w:r>
      <w:r w:rsidRPr="00B722DD">
        <w:rPr>
          <w:rFonts w:ascii="Arial" w:hAnsi="Arial" w:cs="Arial"/>
          <w:sz w:val="24"/>
          <w:szCs w:val="24"/>
        </w:rPr>
        <w:t>и</w:t>
      </w:r>
      <w:r w:rsidRPr="00B722DD">
        <w:rPr>
          <w:rFonts w:ascii="Arial" w:hAnsi="Arial" w:cs="Arial"/>
          <w:sz w:val="24"/>
          <w:szCs w:val="24"/>
        </w:rPr>
        <w:t>виваются) современные отрасли и общемировая культура. (Как вам нравится статья об исламских ценностях: «Музыка, шахматы и другие грехи»?).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Показательный пример опять-таки — Индия и Пакистан. После столетий азиатского застоя и потерянных десятилетий подражания советскому «брату», Индия начала откр</w:t>
      </w:r>
      <w:r w:rsidRPr="00B722DD">
        <w:rPr>
          <w:rFonts w:ascii="Arial" w:hAnsi="Arial" w:cs="Arial"/>
          <w:sz w:val="24"/>
          <w:szCs w:val="24"/>
        </w:rPr>
        <w:t>ы</w:t>
      </w:r>
      <w:r w:rsidRPr="00B722DD">
        <w:rPr>
          <w:rFonts w:ascii="Arial" w:hAnsi="Arial" w:cs="Arial"/>
          <w:sz w:val="24"/>
          <w:szCs w:val="24"/>
        </w:rPr>
        <w:t>ваться Западу и развиваться. Возникает современная промышленность, увеличиваются темпы роста. «Правоверный» Пакистан, совсем недавно — её часть, уже заметно отстал и продолжает отставать всё сильнее.</w:t>
      </w:r>
      <w:r>
        <w:rPr>
          <w:rFonts w:ascii="Arial" w:hAnsi="Arial" w:cs="Arial"/>
          <w:sz w:val="24"/>
          <w:szCs w:val="24"/>
        </w:rPr>
        <w:t xml:space="preserve"> </w:t>
      </w:r>
      <w:r w:rsidRPr="00B722DD">
        <w:rPr>
          <w:rFonts w:ascii="Arial" w:hAnsi="Arial" w:cs="Arial"/>
          <w:sz w:val="24"/>
          <w:szCs w:val="24"/>
        </w:rPr>
        <w:t>Вернёмся, однако, к «революциям».</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Исследователи агрессивности, в том числе и вызванной подавлением сексуальности, предупреждают что противоядие ей — отнюдь не пресловутое «миротворчество». Пон</w:t>
      </w:r>
      <w:r w:rsidRPr="00B722DD">
        <w:rPr>
          <w:rFonts w:ascii="Arial" w:hAnsi="Arial" w:cs="Arial"/>
          <w:sz w:val="24"/>
          <w:szCs w:val="24"/>
        </w:rPr>
        <w:t>и</w:t>
      </w:r>
      <w:r w:rsidRPr="00B722DD">
        <w:rPr>
          <w:rFonts w:ascii="Arial" w:hAnsi="Arial" w:cs="Arial"/>
          <w:sz w:val="24"/>
          <w:szCs w:val="24"/>
        </w:rPr>
        <w:t>зить напряжение в обществе, обременённом избытком молодых мужчин, вне состояния войны может только отвод их энергии на активности, имитирующие реальные сражения и опасности, или требующие эмоционального и интеллектуального напряжения. В «физ</w:t>
      </w:r>
      <w:r w:rsidRPr="00B722DD">
        <w:rPr>
          <w:rFonts w:ascii="Arial" w:hAnsi="Arial" w:cs="Arial"/>
          <w:sz w:val="24"/>
          <w:szCs w:val="24"/>
        </w:rPr>
        <w:t>и</w:t>
      </w:r>
      <w:r w:rsidRPr="00B722DD">
        <w:rPr>
          <w:rFonts w:ascii="Arial" w:hAnsi="Arial" w:cs="Arial"/>
          <w:sz w:val="24"/>
          <w:szCs w:val="24"/>
        </w:rPr>
        <w:t>ческом» плане это — соответствующие виды спорта и дела вроде полётов в космос, в эмоциональном — высоты наук и искусств. Это — то, что инстинктивно, но давно освоено в европейских и близких к ним обществах, начиная от их древних Олимпиад и рыцарских турниров.</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Увы, у «настоящего» ислама и здесь одни «проколы». Как ни странно, религия, долго служившая воинам, необрительно относилась к спорту и только сейчас начала к нему присматриваться. Науки и многие искусства тоже не могли привлечь молодых мусульман — по причине своего отсутствия. Не мудрено что их энергия ищет выход в смутах и кра</w:t>
      </w:r>
      <w:r w:rsidRPr="00B722DD">
        <w:rPr>
          <w:rFonts w:ascii="Arial" w:hAnsi="Arial" w:cs="Arial"/>
          <w:sz w:val="24"/>
          <w:szCs w:val="24"/>
        </w:rPr>
        <w:t>й</w:t>
      </w:r>
      <w:r w:rsidRPr="00B722DD">
        <w:rPr>
          <w:rFonts w:ascii="Arial" w:hAnsi="Arial" w:cs="Arial"/>
          <w:sz w:val="24"/>
          <w:szCs w:val="24"/>
        </w:rPr>
        <w:t>ностях. Одна из них — терроризм под религиозным обличьем.</w:t>
      </w:r>
    </w:p>
    <w:p w:rsidR="00A7604E"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p>
    <w:p w:rsidR="00A7604E" w:rsidRPr="004F3A27" w:rsidRDefault="00A7604E" w:rsidP="004F3A27">
      <w:pPr>
        <w:pStyle w:val="Heading3"/>
      </w:pPr>
      <w:r w:rsidRPr="004F3A27">
        <w:t>Шахидизм</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Наиболее экзотическое порождение ислама последних десятилетий — шахидизм, терроризм самоубийц.</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Из статьи в статью, написанных на эту тему, проходит объяснение этого явления всё тем же подстрекательством исламских книг. Но как мы уже говорили, призывы работают если находят отклик, если «семена» падают в подходящую «почву». Как ни жаль чувства моих верующих знакомых, главным «ингредиентом» этой почвы является религиозность как таковая. (Думаю не надо многого чтобы это понять. Чтобы по своей воле «дёрнуть за верёвочку» и разорвать себя на кровавые клочья, надо очень твёрдо и совершенно бу</w:t>
      </w:r>
      <w:r w:rsidRPr="00B722DD">
        <w:rPr>
          <w:rFonts w:ascii="Arial" w:hAnsi="Arial" w:cs="Arial"/>
          <w:sz w:val="24"/>
          <w:szCs w:val="24"/>
        </w:rPr>
        <w:t>к</w:t>
      </w:r>
      <w:r w:rsidRPr="00B722DD">
        <w:rPr>
          <w:rFonts w:ascii="Arial" w:hAnsi="Arial" w:cs="Arial"/>
          <w:sz w:val="24"/>
          <w:szCs w:val="24"/>
        </w:rPr>
        <w:t>вально верить в реальность ждущего тебя рая). Таким образом у нас нет выбора кроме как назвать религиозность если и не «спусковым крючком» всплеска терроризма, то его необходимейшим условием. Но опять и опять: и подстрекательствам ислама, и мусул</w:t>
      </w:r>
      <w:r w:rsidRPr="00B722DD">
        <w:rPr>
          <w:rFonts w:ascii="Arial" w:hAnsi="Arial" w:cs="Arial"/>
          <w:sz w:val="24"/>
          <w:szCs w:val="24"/>
        </w:rPr>
        <w:t>ь</w:t>
      </w:r>
      <w:r w:rsidRPr="00B722DD">
        <w:rPr>
          <w:rFonts w:ascii="Arial" w:hAnsi="Arial" w:cs="Arial"/>
          <w:sz w:val="24"/>
          <w:szCs w:val="24"/>
        </w:rPr>
        <w:t>манской религиозности — полторы тысячи лет, почему именно в последние десятилетия расцвёл чертополох шахидизма?</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Я думаю его причины схожи с некоторыми причинами самих «революций»: избыток молодых мужчин играет роль «фонового» фактора, повышающего общую взвинченность, а непосредственным «движителем» служит подавляемая сексуальность.</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Вглядитесь в их мифы. Не надо быть психологом чтобы понимать: в легенде о рае человек награждает себя тем, что ему больше всего не хватает на земле. Один миф о «77 девственницах», ждущих взорвавшего себя «героя», указывает и на «болючесть» сексуальной проблемы ислама, и на правоту тех, кто видит её огромную роль в смутах и терроризме.</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Ислам не уникален в этой выдумке, «девы, ждущие героев» были и у германцев, и у викингов. Правда, я не помню чтобы их было 77 на одного (а в поэме «Мухаммедия», к</w:t>
      </w:r>
      <w:r w:rsidRPr="00B722DD">
        <w:rPr>
          <w:rFonts w:ascii="Arial" w:hAnsi="Arial" w:cs="Arial"/>
          <w:sz w:val="24"/>
          <w:szCs w:val="24"/>
        </w:rPr>
        <w:t>а</w:t>
      </w:r>
      <w:r w:rsidRPr="00B722DD">
        <w:rPr>
          <w:rFonts w:ascii="Arial" w:hAnsi="Arial" w:cs="Arial"/>
          <w:sz w:val="24"/>
          <w:szCs w:val="24"/>
        </w:rPr>
        <w:t>жется, даже 500), это буйство фантазий ещё раз демонстрирует всю горячечность не сбывающихся на земле желаний.</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Начало шахидизма многие относят к 1981 году, когда во время ирано-иракской войны иранский юноша Хоссейн Фахмидех с гранатой в руке бросился под иракский танк. Как водится в таких обществах, из него сделали икону, и ему последовали многие другие юноши. Примечательно, что орудия самоубийства назывались «ключами от рая» (пр</w:t>
      </w:r>
      <w:r w:rsidRPr="00B722DD">
        <w:rPr>
          <w:rFonts w:ascii="Arial" w:hAnsi="Arial" w:cs="Arial"/>
          <w:sz w:val="24"/>
          <w:szCs w:val="24"/>
        </w:rPr>
        <w:t>а</w:t>
      </w:r>
      <w:r w:rsidRPr="00B722DD">
        <w:rPr>
          <w:rFonts w:ascii="Arial" w:hAnsi="Arial" w:cs="Arial"/>
          <w:sz w:val="24"/>
          <w:szCs w:val="24"/>
        </w:rPr>
        <w:t>вильнее — от дверей, за которыми доступные девушки). Несколько лет спустя началась волна террора самоубийц и против «неверных». Война эта, в отличие от ирано-иракской, затянулась, приобрела особо ярый характер и конца ей не видно, что не мудрено: ведь святая эта война — против тех ненавистных, которым, как видно по телевизору, непост</w:t>
      </w:r>
      <w:r w:rsidRPr="00B722DD">
        <w:rPr>
          <w:rFonts w:ascii="Arial" w:hAnsi="Arial" w:cs="Arial"/>
          <w:sz w:val="24"/>
          <w:szCs w:val="24"/>
        </w:rPr>
        <w:t>и</w:t>
      </w:r>
      <w:r w:rsidRPr="00B722DD">
        <w:rPr>
          <w:rFonts w:ascii="Arial" w:hAnsi="Arial" w:cs="Arial"/>
          <w:sz w:val="24"/>
          <w:szCs w:val="24"/>
        </w:rPr>
        <w:t>жимый Аллах дал жизнь во всех отношениях лучшую, чьи девушки могут быть доступны и без рая, и словно чтобы ещё сильней уязвить «правоверных», разгуливают по улицам, по мусульманским меркам, почти без одежд.</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Но мы опять отвлеклись.</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Любители точности напомнят, что в числе террористов-самоубийц есть люди сомн</w:t>
      </w:r>
      <w:r w:rsidRPr="00B722DD">
        <w:rPr>
          <w:rFonts w:ascii="Arial" w:hAnsi="Arial" w:cs="Arial"/>
          <w:sz w:val="24"/>
          <w:szCs w:val="24"/>
        </w:rPr>
        <w:t>и</w:t>
      </w:r>
      <w:r w:rsidRPr="00B722DD">
        <w:rPr>
          <w:rFonts w:ascii="Arial" w:hAnsi="Arial" w:cs="Arial"/>
          <w:sz w:val="24"/>
          <w:szCs w:val="24"/>
        </w:rPr>
        <w:t>тельного психического здоровья, и даже женщины. Это так, среди них действительно п</w:t>
      </w:r>
      <w:r w:rsidRPr="00B722DD">
        <w:rPr>
          <w:rFonts w:ascii="Arial" w:hAnsi="Arial" w:cs="Arial"/>
          <w:sz w:val="24"/>
          <w:szCs w:val="24"/>
        </w:rPr>
        <w:t>о</w:t>
      </w:r>
      <w:r w:rsidRPr="00B722DD">
        <w:rPr>
          <w:rFonts w:ascii="Arial" w:hAnsi="Arial" w:cs="Arial"/>
          <w:sz w:val="24"/>
          <w:szCs w:val="24"/>
        </w:rPr>
        <w:t>падаются затравленные роднёй бедняги, которых обвиняют в «прегрешениях» и обещают «вернуть честь» после теракта, или женщины, ослеплённые горем от потери родных. Но в основном это — юноши и молодые мужчины, около 75% — из высших и средних слоёв общества, 65% после колледжей или университетов, 75% — с техническими професси</w:t>
      </w:r>
      <w:r w:rsidRPr="00B722DD">
        <w:rPr>
          <w:rFonts w:ascii="Arial" w:hAnsi="Arial" w:cs="Arial"/>
          <w:sz w:val="24"/>
          <w:szCs w:val="24"/>
        </w:rPr>
        <w:t>я</w:t>
      </w:r>
      <w:r w:rsidRPr="00B722DD">
        <w:rPr>
          <w:rFonts w:ascii="Arial" w:hAnsi="Arial" w:cs="Arial"/>
          <w:sz w:val="24"/>
          <w:szCs w:val="24"/>
        </w:rPr>
        <w:t>ми. В этой статистике не видна обездоленность, а если предположить обделённость, то только одну: обделённость прекрасным полом.</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Возможно найдутся люди, которым покажется что в мусульманских «бурлениях» и терроризме я слишком развил сексуальный мотив. В действительности я многое недоск</w:t>
      </w:r>
      <w:r w:rsidRPr="00B722DD">
        <w:rPr>
          <w:rFonts w:ascii="Arial" w:hAnsi="Arial" w:cs="Arial"/>
          <w:sz w:val="24"/>
          <w:szCs w:val="24"/>
        </w:rPr>
        <w:t>а</w:t>
      </w:r>
      <w:r w:rsidRPr="00B722DD">
        <w:rPr>
          <w:rFonts w:ascii="Arial" w:hAnsi="Arial" w:cs="Arial"/>
          <w:sz w:val="24"/>
          <w:szCs w:val="24"/>
        </w:rPr>
        <w:t>зал.</w:t>
      </w:r>
      <w:r>
        <w:rPr>
          <w:rFonts w:ascii="Arial" w:hAnsi="Arial" w:cs="Arial"/>
          <w:sz w:val="24"/>
          <w:szCs w:val="24"/>
        </w:rPr>
        <w:t xml:space="preserve"> </w:t>
      </w:r>
      <w:r w:rsidRPr="00B722DD">
        <w:rPr>
          <w:rFonts w:ascii="Arial" w:hAnsi="Arial" w:cs="Arial"/>
          <w:sz w:val="24"/>
          <w:szCs w:val="24"/>
        </w:rPr>
        <w:t>Чтобы хоть немного прояснить эту странноватую для нас ментальность, мне пр</w:t>
      </w:r>
      <w:r w:rsidRPr="00B722DD">
        <w:rPr>
          <w:rFonts w:ascii="Arial" w:hAnsi="Arial" w:cs="Arial"/>
          <w:sz w:val="24"/>
          <w:szCs w:val="24"/>
        </w:rPr>
        <w:t>и</w:t>
      </w:r>
      <w:r w:rsidRPr="00B722DD">
        <w:rPr>
          <w:rFonts w:ascii="Arial" w:hAnsi="Arial" w:cs="Arial"/>
          <w:sz w:val="24"/>
          <w:szCs w:val="24"/>
        </w:rPr>
        <w:t>шлось заглянуть к авторам, занимающимся этой темой профессионально. Вот некоторые итоги.</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Исследователи, пытающиеся проникнуть в психологию исламских бунтов и шахиди</w:t>
      </w:r>
      <w:r w:rsidRPr="00B722DD">
        <w:rPr>
          <w:rFonts w:ascii="Arial" w:hAnsi="Arial" w:cs="Arial"/>
          <w:sz w:val="24"/>
          <w:szCs w:val="24"/>
        </w:rPr>
        <w:t>з</w:t>
      </w:r>
      <w:r w:rsidRPr="00B722DD">
        <w:rPr>
          <w:rFonts w:ascii="Arial" w:hAnsi="Arial" w:cs="Arial"/>
          <w:sz w:val="24"/>
          <w:szCs w:val="24"/>
        </w:rPr>
        <w:t>ма, поражаются до какой степени мышление «правоверных» зациклено на сексе (что, как знает наука, в атмосфере подавленной сексуальности — вполне естественно). Сексуал</w:t>
      </w:r>
      <w:r w:rsidRPr="00B722DD">
        <w:rPr>
          <w:rFonts w:ascii="Arial" w:hAnsi="Arial" w:cs="Arial"/>
          <w:sz w:val="24"/>
          <w:szCs w:val="24"/>
        </w:rPr>
        <w:t>ь</w:t>
      </w:r>
      <w:r w:rsidRPr="00B722DD">
        <w:rPr>
          <w:rFonts w:ascii="Arial" w:hAnsi="Arial" w:cs="Arial"/>
          <w:sz w:val="24"/>
          <w:szCs w:val="24"/>
        </w:rPr>
        <w:t>ные символы и параллели чудятся мусульманам там, где нам это никогда бы не пришло в голову. Даже великая (с их точки зрения) историческая катастрофа — обнаружить некогда покорённых и зависимых христиан и евреев ушедшими вперёд по тропе развития — в</w:t>
      </w:r>
      <w:r w:rsidRPr="00B722DD">
        <w:rPr>
          <w:rFonts w:ascii="Arial" w:hAnsi="Arial" w:cs="Arial"/>
          <w:sz w:val="24"/>
          <w:szCs w:val="24"/>
        </w:rPr>
        <w:t>и</w:t>
      </w:r>
      <w:r w:rsidRPr="00B722DD">
        <w:rPr>
          <w:rFonts w:ascii="Arial" w:hAnsi="Arial" w:cs="Arial"/>
          <w:sz w:val="24"/>
          <w:szCs w:val="24"/>
        </w:rPr>
        <w:t>дится мусульманами в сексуальных образах. Преуспевающие ныне «неверные» — для «настоящего» мусульманина такое же смертельное, непереносимое оскорбление, как вышедшая из повиновения и глумящаяся над ним, некогда покорная жена. Она должна быть укрощена прежде всего путём сексуального насилия, а потом наказана вплоть до смерти. Террорист-самоубийца, вламывающийся в толпу «неверных» и взрывающий себя с ними, оказывается, совершает над ними прежде всего символический сексуальный акт. Такова, если верить исследователям, ментальность «Великой Исламской Цивилизации». Кто бы мог подумать.</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Проиграв в последние столетия «неверным» все реальные и фигуральные сражения, уязвлённое мусульманское самолюбие пытается утешить себя любым образом. Один из любимых мифов — о слабости, женоподобности мужчин у «неверных». Как вам лозунг — «Арабские мужчины должны и будут насиловать их мужчин!» (Можно спросить — почему не женщин. Видимо, эмоции к «неверным» требуют только крайней степени их унижения. В ругательстве, соответствующем русскому с участием «мать», «правоверные» упомин</w:t>
      </w:r>
      <w:r w:rsidRPr="00B722DD">
        <w:rPr>
          <w:rFonts w:ascii="Arial" w:hAnsi="Arial" w:cs="Arial"/>
          <w:sz w:val="24"/>
          <w:szCs w:val="24"/>
        </w:rPr>
        <w:t>а</w:t>
      </w:r>
      <w:r w:rsidRPr="00B722DD">
        <w:rPr>
          <w:rFonts w:ascii="Arial" w:hAnsi="Arial" w:cs="Arial"/>
          <w:sz w:val="24"/>
          <w:szCs w:val="24"/>
        </w:rPr>
        <w:t>ют «отца».)</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Вздох сожаления — «Эх, нам бы такое же оружие как у них!» имеет и такую пикан</w:t>
      </w:r>
      <w:r w:rsidRPr="00B722DD">
        <w:rPr>
          <w:rFonts w:ascii="Arial" w:hAnsi="Arial" w:cs="Arial"/>
          <w:sz w:val="24"/>
          <w:szCs w:val="24"/>
        </w:rPr>
        <w:t>т</w:t>
      </w:r>
      <w:r w:rsidRPr="00B722DD">
        <w:rPr>
          <w:rFonts w:ascii="Arial" w:hAnsi="Arial" w:cs="Arial"/>
          <w:sz w:val="24"/>
          <w:szCs w:val="24"/>
        </w:rPr>
        <w:t>ную вариацию (прошу прощения у дам): «Если бы сражения с неверными были на членах, мы бы их легко победили!». Оставляю вашему воображению рисовать картины этих битв.</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Кто-то посмеивается? А зря. «Война членами» уже идёт, и не первое десятилетие. Как вы понимаете, я — о темпах рождаемости. В этом последнем, идущем на наших гл</w:t>
      </w:r>
      <w:r w:rsidRPr="00B722DD">
        <w:rPr>
          <w:rFonts w:ascii="Arial" w:hAnsi="Arial" w:cs="Arial"/>
          <w:sz w:val="24"/>
          <w:szCs w:val="24"/>
        </w:rPr>
        <w:t>а</w:t>
      </w:r>
      <w:r w:rsidRPr="00B722DD">
        <w:rPr>
          <w:rFonts w:ascii="Arial" w:hAnsi="Arial" w:cs="Arial"/>
          <w:sz w:val="24"/>
          <w:szCs w:val="24"/>
        </w:rPr>
        <w:t>зах историческом сражении «правоверные» уверенно побеждают. Желающие могут с</w:t>
      </w:r>
      <w:r w:rsidRPr="00B722DD">
        <w:rPr>
          <w:rFonts w:ascii="Arial" w:hAnsi="Arial" w:cs="Arial"/>
          <w:sz w:val="24"/>
          <w:szCs w:val="24"/>
        </w:rPr>
        <w:t>а</w:t>
      </w:r>
      <w:r w:rsidRPr="00B722DD">
        <w:rPr>
          <w:rFonts w:ascii="Arial" w:hAnsi="Arial" w:cs="Arial"/>
          <w:sz w:val="24"/>
          <w:szCs w:val="24"/>
        </w:rPr>
        <w:t>мостоятельно взглянуть на мировую статистику, а в Израиле, говорят, арабы станут большинством уже к 2020-му году.</w:t>
      </w: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Анализируя шахидизм, наблюдатели отмечают что ныне он очень отличен от пр</w:t>
      </w:r>
      <w:r w:rsidRPr="00B722DD">
        <w:rPr>
          <w:rFonts w:ascii="Arial" w:hAnsi="Arial" w:cs="Arial"/>
          <w:sz w:val="24"/>
          <w:szCs w:val="24"/>
        </w:rPr>
        <w:t>о</w:t>
      </w:r>
      <w:r w:rsidRPr="00B722DD">
        <w:rPr>
          <w:rFonts w:ascii="Arial" w:hAnsi="Arial" w:cs="Arial"/>
          <w:sz w:val="24"/>
          <w:szCs w:val="24"/>
        </w:rPr>
        <w:t>шлого. Взять хоть средства борьбы: раньше они были «отечественного производства», и ими можно было гордиться: «правоверные» неслись на арабских скакунах, в руках — клинки из дамасской стали… Теперь всё приходится заимствовать у «неверных». Но главное отличие — сам «герой». Раньше это был храбрый воин, в ярости бросавшийся на превосходящие силы врагов. Теперь это деловитый юноша, спокойно пакующий взры</w:t>
      </w:r>
      <w:r w:rsidRPr="00B722DD">
        <w:rPr>
          <w:rFonts w:ascii="Arial" w:hAnsi="Arial" w:cs="Arial"/>
          <w:sz w:val="24"/>
          <w:szCs w:val="24"/>
        </w:rPr>
        <w:t>в</w:t>
      </w:r>
      <w:r w:rsidRPr="00B722DD">
        <w:rPr>
          <w:rFonts w:ascii="Arial" w:hAnsi="Arial" w:cs="Arial"/>
          <w:sz w:val="24"/>
          <w:szCs w:val="24"/>
        </w:rPr>
        <w:t>чатку. Да и о чём ему волноваться? Это его предку приходилось рубиться в тяжёлых би</w:t>
      </w:r>
      <w:r w:rsidRPr="00B722DD">
        <w:rPr>
          <w:rFonts w:ascii="Arial" w:hAnsi="Arial" w:cs="Arial"/>
          <w:sz w:val="24"/>
          <w:szCs w:val="24"/>
        </w:rPr>
        <w:t>т</w:t>
      </w:r>
      <w:r w:rsidRPr="00B722DD">
        <w:rPr>
          <w:rFonts w:ascii="Arial" w:hAnsi="Arial" w:cs="Arial"/>
          <w:sz w:val="24"/>
          <w:szCs w:val="24"/>
        </w:rPr>
        <w:t>вах, чреватых болью и ранами, потерей конечностей или глаз. Теперь — совсем другое дело. Земные дела в порядке, семье гарантирован почёт и солидные пособия от «благ</w:t>
      </w:r>
      <w:r w:rsidRPr="00B722DD">
        <w:rPr>
          <w:rFonts w:ascii="Arial" w:hAnsi="Arial" w:cs="Arial"/>
          <w:sz w:val="24"/>
          <w:szCs w:val="24"/>
        </w:rPr>
        <w:t>о</w:t>
      </w:r>
      <w:r w:rsidRPr="00B722DD">
        <w:rPr>
          <w:rFonts w:ascii="Arial" w:hAnsi="Arial" w:cs="Arial"/>
          <w:sz w:val="24"/>
          <w:szCs w:val="24"/>
        </w:rPr>
        <w:t>творительных организаций». «Герою» — только и делов что в нужном месте кнопочку н</w:t>
      </w:r>
      <w:r w:rsidRPr="00B722DD">
        <w:rPr>
          <w:rFonts w:ascii="Arial" w:hAnsi="Arial" w:cs="Arial"/>
          <w:sz w:val="24"/>
          <w:szCs w:val="24"/>
        </w:rPr>
        <w:t>а</w:t>
      </w:r>
      <w:r w:rsidRPr="00B722DD">
        <w:rPr>
          <w:rFonts w:ascii="Arial" w:hAnsi="Arial" w:cs="Arial"/>
          <w:sz w:val="24"/>
          <w:szCs w:val="24"/>
        </w:rPr>
        <w:t>жать. И — всё. Быстрее чем в скоростном лифте. Там, «на верхнем этаже», 77 девушек уже приняли душ и ждут.</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Эти заметки дописывались когда уничтожение Бин Ладена было недавней новостью и в его хозяйстве помимо молодых жён обнаружили диски с порнографией. (Специалисты по интернету вообще свидетельствуют что наибольшие потоки запросов на порнографию идут из стран «настоящего» ислама). Сразу вспомнилось, что рождённый в Америке его потенциальный «зам» Аль Авлаки «засветился» американской полиции когда пытался «снять» проститутку. Как видно, сами «боссы» проповедуемым ими строгостям не след</w:t>
      </w:r>
      <w:r w:rsidRPr="00B722DD">
        <w:rPr>
          <w:rFonts w:ascii="Arial" w:hAnsi="Arial" w:cs="Arial"/>
          <w:sz w:val="24"/>
          <w:szCs w:val="24"/>
        </w:rPr>
        <w:t>у</w:t>
      </w:r>
      <w:r w:rsidRPr="00B722DD">
        <w:rPr>
          <w:rFonts w:ascii="Arial" w:hAnsi="Arial" w:cs="Arial"/>
          <w:sz w:val="24"/>
          <w:szCs w:val="24"/>
        </w:rPr>
        <w:t>ют, да и к 77 девственницам не спешат. На всё это можно бы ограничиться хмыком о «маленьких человеческих слабостях», если бы не одно обстоятельство.</w:t>
      </w:r>
    </w:p>
    <w:p w:rsidR="00A7604E" w:rsidRPr="00B722DD" w:rsidRDefault="00A7604E" w:rsidP="004F3A27">
      <w:pPr>
        <w:spacing w:after="0" w:line="264" w:lineRule="auto"/>
        <w:ind w:firstLine="454"/>
        <w:jc w:val="both"/>
        <w:rPr>
          <w:rFonts w:ascii="Arial" w:hAnsi="Arial" w:cs="Arial"/>
          <w:sz w:val="24"/>
          <w:szCs w:val="24"/>
        </w:rPr>
      </w:pPr>
    </w:p>
    <w:p w:rsidR="00A7604E" w:rsidRPr="00B722DD" w:rsidRDefault="00A7604E" w:rsidP="004F3A27">
      <w:pPr>
        <w:spacing w:after="0" w:line="264" w:lineRule="auto"/>
        <w:ind w:firstLine="454"/>
        <w:jc w:val="both"/>
        <w:rPr>
          <w:rFonts w:ascii="Arial" w:hAnsi="Arial" w:cs="Arial"/>
          <w:sz w:val="24"/>
          <w:szCs w:val="24"/>
        </w:rPr>
      </w:pPr>
      <w:r w:rsidRPr="00B722DD">
        <w:rPr>
          <w:rFonts w:ascii="Arial" w:hAnsi="Arial" w:cs="Arial"/>
          <w:sz w:val="24"/>
          <w:szCs w:val="24"/>
        </w:rPr>
        <w:t>Многие возможно заметили, что в этих очерках я не упомянул ни течения ислама, ни противоречия групп в исламском обществе, ни племенную структуру. Причина проста: для нашей темы они пока не понадобились. На разные племена и группы, часто с противор</w:t>
      </w:r>
      <w:r w:rsidRPr="00B722DD">
        <w:rPr>
          <w:rFonts w:ascii="Arial" w:hAnsi="Arial" w:cs="Arial"/>
          <w:sz w:val="24"/>
          <w:szCs w:val="24"/>
        </w:rPr>
        <w:t>е</w:t>
      </w:r>
      <w:r w:rsidRPr="00B722DD">
        <w:rPr>
          <w:rFonts w:ascii="Arial" w:hAnsi="Arial" w:cs="Arial"/>
          <w:sz w:val="24"/>
          <w:szCs w:val="24"/>
        </w:rPr>
        <w:t>чивыми, а то и враждебными интересами разделён весь «третий» мир, но войны и вну</w:t>
      </w:r>
      <w:r w:rsidRPr="00B722DD">
        <w:rPr>
          <w:rFonts w:ascii="Arial" w:hAnsi="Arial" w:cs="Arial"/>
          <w:sz w:val="24"/>
          <w:szCs w:val="24"/>
        </w:rPr>
        <w:t>т</w:t>
      </w:r>
      <w:r w:rsidRPr="00B722DD">
        <w:rPr>
          <w:rFonts w:ascii="Arial" w:hAnsi="Arial" w:cs="Arial"/>
          <w:sz w:val="24"/>
          <w:szCs w:val="24"/>
        </w:rPr>
        <w:t>ренние конфликты, не совсем удачно названные «революциями», со странным упорством происходят главным образом в странах, которых я тут назвал «настоящим» исламом.</w:t>
      </w:r>
    </w:p>
    <w:p w:rsidR="00A7604E" w:rsidRDefault="00A7604E" w:rsidP="004F3A27">
      <w:pPr>
        <w:spacing w:after="0" w:line="264" w:lineRule="auto"/>
        <w:ind w:firstLine="454"/>
        <w:jc w:val="both"/>
        <w:rPr>
          <w:rFonts w:ascii="Arial" w:hAnsi="Arial" w:cs="Arial"/>
          <w:sz w:val="24"/>
          <w:szCs w:val="24"/>
        </w:rPr>
      </w:pPr>
    </w:p>
    <w:p w:rsidR="00A7604E" w:rsidRDefault="00A7604E" w:rsidP="004F3A27">
      <w:pPr>
        <w:spacing w:after="0" w:line="264" w:lineRule="auto"/>
        <w:ind w:firstLine="454"/>
        <w:jc w:val="both"/>
        <w:rPr>
          <w:rFonts w:ascii="Arial" w:hAnsi="Arial" w:cs="Arial"/>
          <w:sz w:val="24"/>
          <w:szCs w:val="24"/>
        </w:rPr>
      </w:pPr>
    </w:p>
    <w:p w:rsidR="00A7604E" w:rsidRPr="003B554A" w:rsidRDefault="00A7604E" w:rsidP="004F3A27">
      <w:pPr>
        <w:spacing w:after="0" w:line="264" w:lineRule="auto"/>
        <w:ind w:firstLine="454"/>
        <w:jc w:val="both"/>
        <w:rPr>
          <w:rFonts w:ascii="Arial" w:hAnsi="Arial" w:cs="Arial"/>
          <w:b/>
          <w:color w:val="0000FF"/>
          <w:sz w:val="24"/>
          <w:szCs w:val="24"/>
        </w:rPr>
      </w:pPr>
      <w:r w:rsidRPr="003B554A">
        <w:rPr>
          <w:rFonts w:ascii="Arial" w:hAnsi="Arial" w:cs="Arial"/>
          <w:b/>
          <w:color w:val="0000FF"/>
          <w:sz w:val="24"/>
          <w:szCs w:val="24"/>
        </w:rPr>
        <w:t>Разделение мусульманского мира на зону «настоящего ислама» (арабские стр</w:t>
      </w:r>
      <w:r w:rsidRPr="003B554A">
        <w:rPr>
          <w:rFonts w:ascii="Arial" w:hAnsi="Arial" w:cs="Arial"/>
          <w:b/>
          <w:color w:val="0000FF"/>
          <w:sz w:val="24"/>
          <w:szCs w:val="24"/>
        </w:rPr>
        <w:t>а</w:t>
      </w:r>
      <w:r w:rsidRPr="003B554A">
        <w:rPr>
          <w:rFonts w:ascii="Arial" w:hAnsi="Arial" w:cs="Arial"/>
          <w:b/>
          <w:color w:val="0000FF"/>
          <w:sz w:val="24"/>
          <w:szCs w:val="24"/>
        </w:rPr>
        <w:t>ны, Пакистан и Афганистан, где ислам в крайних формах существует веками и т</w:t>
      </w:r>
      <w:r w:rsidRPr="003B554A">
        <w:rPr>
          <w:rFonts w:ascii="Arial" w:hAnsi="Arial" w:cs="Arial"/>
          <w:b/>
          <w:color w:val="0000FF"/>
          <w:sz w:val="24"/>
          <w:szCs w:val="24"/>
        </w:rPr>
        <w:t>е</w:t>
      </w:r>
      <w:r w:rsidRPr="003B554A">
        <w:rPr>
          <w:rFonts w:ascii="Arial" w:hAnsi="Arial" w:cs="Arial"/>
          <w:b/>
          <w:color w:val="0000FF"/>
          <w:sz w:val="24"/>
          <w:szCs w:val="24"/>
        </w:rPr>
        <w:t>перь вспыхивают «революции»), и ислам «периферийный» (куда влияние «н</w:t>
      </w:r>
      <w:r w:rsidRPr="003B554A">
        <w:rPr>
          <w:rFonts w:ascii="Arial" w:hAnsi="Arial" w:cs="Arial"/>
          <w:b/>
          <w:color w:val="0000FF"/>
          <w:sz w:val="24"/>
          <w:szCs w:val="24"/>
        </w:rPr>
        <w:t>а</w:t>
      </w:r>
      <w:r w:rsidRPr="003B554A">
        <w:rPr>
          <w:rFonts w:ascii="Arial" w:hAnsi="Arial" w:cs="Arial"/>
          <w:b/>
          <w:color w:val="0000FF"/>
          <w:sz w:val="24"/>
          <w:szCs w:val="24"/>
        </w:rPr>
        <w:t>стоящего» ислама д</w:t>
      </w:r>
      <w:r w:rsidRPr="003B554A">
        <w:rPr>
          <w:rFonts w:ascii="Arial" w:hAnsi="Arial" w:cs="Arial"/>
          <w:b/>
          <w:color w:val="0000FF"/>
          <w:sz w:val="24"/>
          <w:szCs w:val="24"/>
        </w:rPr>
        <w:t>о</w:t>
      </w:r>
      <w:r w:rsidRPr="003B554A">
        <w:rPr>
          <w:rFonts w:ascii="Arial" w:hAnsi="Arial" w:cs="Arial"/>
          <w:b/>
          <w:color w:val="0000FF"/>
          <w:sz w:val="24"/>
          <w:szCs w:val="24"/>
        </w:rPr>
        <w:t>ходит в ослабленной форме и где нравы заметно мягче) — на моей совести, я сделал это для простоты. Критерием такого раздела для меня б</w:t>
      </w:r>
      <w:r w:rsidRPr="003B554A">
        <w:rPr>
          <w:rFonts w:ascii="Arial" w:hAnsi="Arial" w:cs="Arial"/>
          <w:b/>
          <w:color w:val="0000FF"/>
          <w:sz w:val="24"/>
          <w:szCs w:val="24"/>
        </w:rPr>
        <w:t>ы</w:t>
      </w:r>
      <w:r w:rsidRPr="003B554A">
        <w:rPr>
          <w:rFonts w:ascii="Arial" w:hAnsi="Arial" w:cs="Arial"/>
          <w:b/>
          <w:color w:val="0000FF"/>
          <w:sz w:val="24"/>
          <w:szCs w:val="24"/>
        </w:rPr>
        <w:t>ло поведение большинства: в «н</w:t>
      </w:r>
      <w:r w:rsidRPr="003B554A">
        <w:rPr>
          <w:rFonts w:ascii="Arial" w:hAnsi="Arial" w:cs="Arial"/>
          <w:b/>
          <w:color w:val="0000FF"/>
          <w:sz w:val="24"/>
          <w:szCs w:val="24"/>
        </w:rPr>
        <w:t>а</w:t>
      </w:r>
      <w:r w:rsidRPr="003B554A">
        <w:rPr>
          <w:rFonts w:ascii="Arial" w:hAnsi="Arial" w:cs="Arial"/>
          <w:b/>
          <w:color w:val="0000FF"/>
          <w:sz w:val="24"/>
          <w:szCs w:val="24"/>
        </w:rPr>
        <w:t>стоящем» исламе в смутах участвуют огромные доли мужского населения и жители почти поголовно сочувствуют терроризму, в то время как на его «периферии» массовых волнений почти нет, а терроризмом зан</w:t>
      </w:r>
      <w:r w:rsidRPr="003B554A">
        <w:rPr>
          <w:rFonts w:ascii="Arial" w:hAnsi="Arial" w:cs="Arial"/>
          <w:b/>
          <w:color w:val="0000FF"/>
          <w:sz w:val="24"/>
          <w:szCs w:val="24"/>
        </w:rPr>
        <w:t>и</w:t>
      </w:r>
      <w:r w:rsidRPr="003B554A">
        <w:rPr>
          <w:rFonts w:ascii="Arial" w:hAnsi="Arial" w:cs="Arial"/>
          <w:b/>
          <w:color w:val="0000FF"/>
          <w:sz w:val="24"/>
          <w:szCs w:val="24"/>
        </w:rPr>
        <w:t>маются малочисленные, не поддерживаемые бол</w:t>
      </w:r>
      <w:r w:rsidRPr="003B554A">
        <w:rPr>
          <w:rFonts w:ascii="Arial" w:hAnsi="Arial" w:cs="Arial"/>
          <w:b/>
          <w:color w:val="0000FF"/>
          <w:sz w:val="24"/>
          <w:szCs w:val="24"/>
        </w:rPr>
        <w:t>ь</w:t>
      </w:r>
      <w:r w:rsidRPr="003B554A">
        <w:rPr>
          <w:rFonts w:ascii="Arial" w:hAnsi="Arial" w:cs="Arial"/>
          <w:b/>
          <w:color w:val="0000FF"/>
          <w:sz w:val="24"/>
          <w:szCs w:val="24"/>
        </w:rPr>
        <w:t>шинством группы. В частности, к «периферии» помимо стран вроде Турции и Индонезии я отношу и мусульманские районы России.</w:t>
      </w:r>
    </w:p>
    <w:sectPr w:rsidR="00A7604E" w:rsidRPr="003B554A" w:rsidSect="00152008">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mirrorMargin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152008"/>
    <w:rsid w:val="002202B7"/>
    <w:rsid w:val="003570F0"/>
    <w:rsid w:val="003B554A"/>
    <w:rsid w:val="00474A8E"/>
    <w:rsid w:val="004B1652"/>
    <w:rsid w:val="004C3A93"/>
    <w:rsid w:val="004E7757"/>
    <w:rsid w:val="004F3A27"/>
    <w:rsid w:val="005067A0"/>
    <w:rsid w:val="00515EB3"/>
    <w:rsid w:val="0052030E"/>
    <w:rsid w:val="00671A95"/>
    <w:rsid w:val="00681BE4"/>
    <w:rsid w:val="006F49B4"/>
    <w:rsid w:val="007A2307"/>
    <w:rsid w:val="008000E7"/>
    <w:rsid w:val="00873B0F"/>
    <w:rsid w:val="008877E0"/>
    <w:rsid w:val="008F6AA2"/>
    <w:rsid w:val="00924926"/>
    <w:rsid w:val="009A04C6"/>
    <w:rsid w:val="00A15E72"/>
    <w:rsid w:val="00A31A58"/>
    <w:rsid w:val="00A7604E"/>
    <w:rsid w:val="00A86F82"/>
    <w:rsid w:val="00AB0BDE"/>
    <w:rsid w:val="00AC2B8B"/>
    <w:rsid w:val="00B70D02"/>
    <w:rsid w:val="00B722DD"/>
    <w:rsid w:val="00C4534C"/>
    <w:rsid w:val="00C623FD"/>
    <w:rsid w:val="00CD5F47"/>
    <w:rsid w:val="00D02A10"/>
    <w:rsid w:val="00E37B69"/>
    <w:rsid w:val="00E51E91"/>
    <w:rsid w:val="00E749DB"/>
    <w:rsid w:val="00E769E3"/>
    <w:rsid w:val="00E81569"/>
    <w:rsid w:val="00E81A3A"/>
    <w:rsid w:val="00F437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paragraph" w:styleId="Heading1">
    <w:name w:val="heading 1"/>
    <w:basedOn w:val="Normal"/>
    <w:next w:val="Normal"/>
    <w:link w:val="Heading1Char"/>
    <w:uiPriority w:val="99"/>
    <w:qFormat/>
    <w:locked/>
    <w:rsid w:val="00671A95"/>
    <w:pPr>
      <w:keepNext/>
      <w:spacing w:after="0"/>
      <w:ind w:firstLine="454"/>
      <w:outlineLvl w:val="0"/>
    </w:pPr>
    <w:rPr>
      <w:rFonts w:ascii="Arial" w:hAnsi="Arial" w:cs="Arial"/>
      <w:b/>
      <w:color w:val="FF0000"/>
      <w:sz w:val="36"/>
      <w:szCs w:val="36"/>
    </w:rPr>
  </w:style>
  <w:style w:type="paragraph" w:styleId="Heading2">
    <w:name w:val="heading 2"/>
    <w:basedOn w:val="Normal"/>
    <w:next w:val="Normal"/>
    <w:link w:val="Heading2Char"/>
    <w:uiPriority w:val="99"/>
    <w:qFormat/>
    <w:locked/>
    <w:rsid w:val="008000E7"/>
    <w:pPr>
      <w:keepNext/>
      <w:spacing w:after="0"/>
      <w:ind w:firstLine="454"/>
      <w:jc w:val="both"/>
      <w:outlineLvl w:val="1"/>
    </w:pPr>
    <w:rPr>
      <w:rFonts w:ascii="Arial" w:hAnsi="Arial" w:cs="Arial"/>
      <w:b/>
      <w:color w:val="FF0000"/>
      <w:sz w:val="36"/>
      <w:szCs w:val="36"/>
    </w:rPr>
  </w:style>
  <w:style w:type="paragraph" w:styleId="Heading3">
    <w:name w:val="heading 3"/>
    <w:basedOn w:val="Normal"/>
    <w:next w:val="Normal"/>
    <w:link w:val="Heading3Char"/>
    <w:uiPriority w:val="99"/>
    <w:qFormat/>
    <w:locked/>
    <w:rsid w:val="004F3A27"/>
    <w:pPr>
      <w:keepNext/>
      <w:spacing w:after="0" w:line="264" w:lineRule="auto"/>
      <w:ind w:firstLine="454"/>
      <w:jc w:val="both"/>
      <w:outlineLvl w:val="2"/>
    </w:pPr>
    <w:rPr>
      <w:rFonts w:ascii="Arial" w:hAnsi="Arial" w:cs="Arial"/>
      <w:b/>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4373B"/>
    <w:rPr>
      <w:rFonts w:ascii="Cambria" w:hAnsi="Cambria" w:cs="Times New Roman"/>
      <w:b/>
      <w:bCs/>
      <w:kern w:val="32"/>
      <w:sz w:val="32"/>
      <w:szCs w:val="32"/>
      <w:lang w:val="ru-RU" w:eastAsia="ru-RU"/>
    </w:rPr>
  </w:style>
  <w:style w:type="character" w:customStyle="1" w:styleId="Heading2Char">
    <w:name w:val="Heading 2 Char"/>
    <w:basedOn w:val="DefaultParagraphFont"/>
    <w:link w:val="Heading2"/>
    <w:uiPriority w:val="99"/>
    <w:semiHidden/>
    <w:locked/>
    <w:rsid w:val="00F4373B"/>
    <w:rPr>
      <w:rFonts w:ascii="Cambria" w:hAnsi="Cambria" w:cs="Times New Roman"/>
      <w:b/>
      <w:bCs/>
      <w:i/>
      <w:iCs/>
      <w:sz w:val="28"/>
      <w:szCs w:val="28"/>
      <w:lang w:val="ru-RU" w:eastAsia="ru-RU"/>
    </w:rPr>
  </w:style>
  <w:style w:type="character" w:customStyle="1" w:styleId="Heading3Char">
    <w:name w:val="Heading 3 Char"/>
    <w:basedOn w:val="DefaultParagraphFont"/>
    <w:link w:val="Heading3"/>
    <w:uiPriority w:val="9"/>
    <w:semiHidden/>
    <w:rsid w:val="00D65CF4"/>
    <w:rPr>
      <w:rFonts w:asciiTheme="majorHAnsi" w:eastAsiaTheme="majorEastAsia" w:hAnsiTheme="majorHAnsi" w:cstheme="majorBidi"/>
      <w:b/>
      <w:bCs/>
      <w:sz w:val="26"/>
      <w:szCs w:val="26"/>
      <w:lang w:val="ru-RU" w:eastAsia="ru-RU"/>
    </w:rPr>
  </w:style>
  <w:style w:type="paragraph" w:styleId="BodyTextIndent">
    <w:name w:val="Body Text Indent"/>
    <w:basedOn w:val="Normal"/>
    <w:link w:val="BodyTextIndentChar"/>
    <w:uiPriority w:val="99"/>
    <w:rsid w:val="00B722DD"/>
    <w:pPr>
      <w:spacing w:after="0"/>
      <w:ind w:firstLine="454"/>
      <w:jc w:val="both"/>
    </w:pPr>
    <w:rPr>
      <w:rFonts w:ascii="Arial" w:hAnsi="Arial" w:cs="Arial"/>
      <w:b/>
      <w:color w:val="FF0000"/>
      <w:sz w:val="36"/>
      <w:szCs w:val="36"/>
    </w:rPr>
  </w:style>
  <w:style w:type="character" w:customStyle="1" w:styleId="BodyTextIndentChar">
    <w:name w:val="Body Text Indent Char"/>
    <w:basedOn w:val="DefaultParagraphFont"/>
    <w:link w:val="BodyTextIndent"/>
    <w:uiPriority w:val="99"/>
    <w:semiHidden/>
    <w:locked/>
    <w:rsid w:val="00F4373B"/>
    <w:rPr>
      <w:rFonts w:cs="Times New Roman"/>
      <w:lang w:val="ru-RU" w:eastAsia="ru-RU"/>
    </w:rPr>
  </w:style>
  <w:style w:type="paragraph" w:styleId="BodyTextIndent2">
    <w:name w:val="Body Text Indent 2"/>
    <w:basedOn w:val="Normal"/>
    <w:link w:val="BodyTextIndent2Char"/>
    <w:uiPriority w:val="99"/>
    <w:rsid w:val="0052030E"/>
    <w:pPr>
      <w:spacing w:after="0" w:line="264" w:lineRule="auto"/>
      <w:ind w:firstLine="454"/>
      <w:jc w:val="both"/>
    </w:pPr>
    <w:rPr>
      <w:rFonts w:ascii="Arial" w:hAnsi="Arial" w:cs="Arial"/>
      <w:i/>
      <w:sz w:val="24"/>
      <w:szCs w:val="24"/>
    </w:rPr>
  </w:style>
  <w:style w:type="character" w:customStyle="1" w:styleId="BodyTextIndent2Char">
    <w:name w:val="Body Text Indent 2 Char"/>
    <w:basedOn w:val="DefaultParagraphFont"/>
    <w:link w:val="BodyTextIndent2"/>
    <w:uiPriority w:val="99"/>
    <w:semiHidden/>
    <w:rsid w:val="00D65CF4"/>
    <w:rPr>
      <w:lang w:val="ru-RU" w:eastAsia="ru-RU"/>
    </w:rPr>
  </w:style>
  <w:style w:type="paragraph" w:styleId="BodyTextIndent3">
    <w:name w:val="Body Text Indent 3"/>
    <w:basedOn w:val="Normal"/>
    <w:link w:val="BodyTextIndent3Char"/>
    <w:uiPriority w:val="99"/>
    <w:rsid w:val="0052030E"/>
    <w:pPr>
      <w:spacing w:after="0" w:line="264" w:lineRule="auto"/>
      <w:ind w:firstLine="454"/>
      <w:jc w:val="both"/>
    </w:pPr>
    <w:rPr>
      <w:rFonts w:ascii="Arial" w:hAnsi="Arial" w:cs="Arial"/>
      <w:sz w:val="24"/>
      <w:szCs w:val="24"/>
    </w:rPr>
  </w:style>
  <w:style w:type="character" w:customStyle="1" w:styleId="BodyTextIndent3Char">
    <w:name w:val="Body Text Indent 3 Char"/>
    <w:basedOn w:val="DefaultParagraphFont"/>
    <w:link w:val="BodyTextIndent3"/>
    <w:uiPriority w:val="99"/>
    <w:semiHidden/>
    <w:rsid w:val="00D65CF4"/>
    <w:rPr>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20</Pages>
  <Words>10318</Words>
  <Characters>-32766</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СЕРЕБРЯНАЯ РЕКА РУССКОГО РАБСТВА</dc:title>
  <dc:subject/>
  <dc:creator>stas</dc:creator>
  <cp:keywords/>
  <dc:description/>
  <cp:lastModifiedBy>user</cp:lastModifiedBy>
  <cp:revision>3</cp:revision>
  <dcterms:created xsi:type="dcterms:W3CDTF">2015-10-13T13:51:00Z</dcterms:created>
  <dcterms:modified xsi:type="dcterms:W3CDTF">2015-10-13T14:55:00Z</dcterms:modified>
</cp:coreProperties>
</file>