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0FA" w:rsidRPr="003570F0" w:rsidRDefault="007650FA" w:rsidP="00152008">
      <w:pPr>
        <w:pStyle w:val="BodyTextIndent"/>
        <w:spacing w:line="264" w:lineRule="auto"/>
      </w:pPr>
      <w:r w:rsidRPr="003570F0">
        <w:t>Кувшин распечатан и Джинн выпущен из бутылки или как исламизируется Европа</w:t>
      </w:r>
    </w:p>
    <w:p w:rsidR="007650FA" w:rsidRPr="00AA2804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A2804">
        <w:rPr>
          <w:rFonts w:ascii="Arial" w:hAnsi="Arial" w:cs="Arial"/>
          <w:sz w:val="20"/>
          <w:szCs w:val="20"/>
        </w:rPr>
        <w:t>22-08-2015 №743 от 22 августа 2015 года</w:t>
      </w:r>
    </w:p>
    <w:p w:rsidR="007650FA" w:rsidRPr="00AA2804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0"/>
          <w:szCs w:val="20"/>
        </w:rPr>
      </w:pPr>
      <w:r w:rsidRPr="00AA2804">
        <w:rPr>
          <w:rFonts w:ascii="Arial" w:hAnsi="Arial" w:cs="Arial"/>
          <w:sz w:val="20"/>
          <w:szCs w:val="20"/>
        </w:rPr>
        <w:t xml:space="preserve">Ростислав Баталов  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650FA" w:rsidRPr="00885473" w:rsidRDefault="007650FA" w:rsidP="00885473">
      <w:pPr>
        <w:pStyle w:val="BodyTextIndent3"/>
      </w:pPr>
      <w:r w:rsidRPr="00885473">
        <w:t>Наблюдая ежедневно по телевизору гигантскую волну нелегальных мигрантов из А</w:t>
      </w:r>
      <w:r w:rsidRPr="00885473">
        <w:t>ф</w:t>
      </w:r>
      <w:r w:rsidRPr="00885473">
        <w:t>рики и Ближнего Востока в государства Европы невольно задаешься довольно таки не политкорректным вопросом – что станет с европейской цивилизацией в ближа</w:t>
      </w:r>
      <w:r w:rsidRPr="00885473">
        <w:t>й</w:t>
      </w:r>
      <w:r w:rsidRPr="00885473">
        <w:t>шем б</w:t>
      </w:r>
      <w:r w:rsidRPr="00885473">
        <w:t>у</w:t>
      </w:r>
      <w:r w:rsidRPr="00885473">
        <w:t>дущем и понимают ли европейские политики, что происходит в Европе.</w:t>
      </w:r>
    </w:p>
    <w:p w:rsidR="007650FA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650FA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Вспомнилось как в середине сентября 2008 года в Кёльне прошли массовые столкн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вения между сторонниками и противниками строительства мечети — сооружения с двумя 55 метровыми минаретами. Несколько десятков участников демонстрации под лозунгом „Остановим исламизацию!“ даже не смогли приблизиться к месту проведения митинга, определенному властями. Им помешала сорокатысячная толпа леворадикалов, запо</w:t>
      </w:r>
      <w:r w:rsidRPr="003570F0">
        <w:rPr>
          <w:rFonts w:ascii="Arial" w:hAnsi="Arial" w:cs="Arial"/>
          <w:sz w:val="24"/>
          <w:szCs w:val="24"/>
        </w:rPr>
        <w:t>л</w:t>
      </w:r>
      <w:r w:rsidRPr="003570F0">
        <w:rPr>
          <w:rFonts w:ascii="Arial" w:hAnsi="Arial" w:cs="Arial"/>
          <w:sz w:val="24"/>
          <w:szCs w:val="24"/>
        </w:rPr>
        <w:t>нивших центр города и протестовавших уже против антиисламского протеста. „Леваки“ вели себя весьма и весьма агрессовно и угрожающе. Жертвами левой демонстрации стали пятнадцать раненых полицейских.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Некоторые немецкие газеты констатировали, что этот день, когда толпа агрессивных „леваков“ вынудила власти запретить мирную демонстрацию протеста, стал днём пор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жения демократии. И что самое интересное — столкновение в Кёльне не был конфликтом исламистов и христиан. В ходе кёльнских событий этнические немцы — „леваки-атеисты“ избивали этнических немцев — „праворадикалов-атеистов“. А побоище произошло из-за того, что большинство европейцев не понимают что такое ислам и его роль в Европе.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3 июня 2012 года в Гамбурге около тысячи „правых“ вышли на марш против мульт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культурализма и толерантности. На акцию протеста против этого марша собралось в 10 раз больше демонстрантов!</w:t>
      </w:r>
    </w:p>
    <w:p w:rsidR="007650FA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Действия леворадикалов, ослепленных мифической борьбой за демократию и тол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рантность, показывает, что леворадикалы не понимают, что исламизация Европы может стать намного хуже любого тоталитарного режима.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650FA" w:rsidRPr="003570F0" w:rsidRDefault="007650FA" w:rsidP="00885473">
      <w:pPr>
        <w:spacing w:after="0" w:line="264" w:lineRule="auto"/>
        <w:ind w:firstLine="454"/>
        <w:jc w:val="center"/>
        <w:rPr>
          <w:rFonts w:ascii="Arial" w:hAnsi="Arial" w:cs="Arial"/>
          <w:sz w:val="24"/>
          <w:szCs w:val="24"/>
        </w:rPr>
      </w:pPr>
      <w:r w:rsidRPr="00E81A3A">
        <w:rPr>
          <w:rFonts w:ascii="Arial" w:hAnsi="Arial" w:cs="Arial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8pt;height:273pt">
            <v:imagedata r:id="rId4" o:title=""/>
          </v:shape>
        </w:pict>
      </w:r>
    </w:p>
    <w:p w:rsidR="007650FA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Когда показали штурм тысячами африканцев Евротоннеля под Ла-Маншем 29 июля 2015 года с целью нелегально проникнуть из Франции в Англию, возникает уже невол</w:t>
      </w:r>
      <w:r w:rsidRPr="003570F0">
        <w:rPr>
          <w:rFonts w:ascii="Arial" w:hAnsi="Arial" w:cs="Arial"/>
          <w:sz w:val="24"/>
          <w:szCs w:val="24"/>
        </w:rPr>
        <w:t>ь</w:t>
      </w:r>
      <w:r w:rsidRPr="003570F0">
        <w:rPr>
          <w:rFonts w:ascii="Arial" w:hAnsi="Arial" w:cs="Arial"/>
          <w:sz w:val="24"/>
          <w:szCs w:val="24"/>
        </w:rPr>
        <w:t>ный протест. И он уже абсолютно не политкорректен.</w:t>
      </w:r>
    </w:p>
    <w:p w:rsidR="007650FA" w:rsidRPr="003570F0" w:rsidRDefault="007650FA" w:rsidP="00885473">
      <w:pPr>
        <w:pStyle w:val="BodyTextIndent2"/>
      </w:pPr>
      <w:r w:rsidRPr="003570F0">
        <w:t>Но ведь хорошо известно, дозволенные политкорректные мнения никогда не решили и не решают стоящие перед обществом проблемы. Наоборот, навешивание ярлыка „з</w:t>
      </w:r>
      <w:r w:rsidRPr="003570F0">
        <w:t>а</w:t>
      </w:r>
      <w:r w:rsidRPr="003570F0">
        <w:t>претная тема“ используется определёнными силами именно для сокрытия действительно опасных для общества процессов. И поэтому отбросив губительную политкорректность, поставим вопрос ребром – речь идёт о глобальной  исламизации Европы.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Другими словами – идёт война между двумя цивилизациями: христианской и исла</w:t>
      </w:r>
      <w:r w:rsidRPr="003570F0">
        <w:rPr>
          <w:rFonts w:ascii="Arial" w:hAnsi="Arial" w:cs="Arial"/>
          <w:sz w:val="24"/>
          <w:szCs w:val="24"/>
        </w:rPr>
        <w:t>м</w:t>
      </w:r>
      <w:r w:rsidRPr="003570F0">
        <w:rPr>
          <w:rFonts w:ascii="Arial" w:hAnsi="Arial" w:cs="Arial"/>
          <w:sz w:val="24"/>
          <w:szCs w:val="24"/>
        </w:rPr>
        <w:t>ской, то есть последователями Библии и Корана – Креста и Полумесяца. Поэтому надо очень кратко их описать.</w:t>
      </w:r>
    </w:p>
    <w:p w:rsidR="007650FA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Для всех христиан – католиков, православных и протестантов – Библия является Священным писанием. Библия состоит из Ветхого Завета и Нового Завета. Ветхий Завет – это еврейская Библия, состоящая из 39 книг (Танах), в которой описывается формир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вание и сохранение еврейской нации на протяжении многих веков. Новый завет (27 книг) описывает жизнь и проповеди Иисуса Христа. В основе — вера в Иисуса Христа как Бог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человека и Спасителя.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Ветхий Завет написан на древнееврейском языке (библейском иврите). Новый Завет написан на древнегреческом языке.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Поэтому европейская цивилизация выступает как иудео-христианская цивилизация, включающая в себя культуру, этические и эстетические нормы человеческого общежития. Этот факт точно отметил еще гениальный немецкий историк и философ Освальд Шпен</w:t>
      </w:r>
      <w:r w:rsidRPr="003570F0">
        <w:rPr>
          <w:rFonts w:ascii="Arial" w:hAnsi="Arial" w:cs="Arial"/>
          <w:sz w:val="24"/>
          <w:szCs w:val="24"/>
        </w:rPr>
        <w:t>г</w:t>
      </w:r>
      <w:r w:rsidRPr="003570F0">
        <w:rPr>
          <w:rFonts w:ascii="Arial" w:hAnsi="Arial" w:cs="Arial"/>
          <w:sz w:val="24"/>
          <w:szCs w:val="24"/>
        </w:rPr>
        <w:t>лер (Oswald). В Европе христианские ценности выступают как основной мотив и побужд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ние к каждому человеческому действию.</w:t>
      </w:r>
    </w:p>
    <w:p w:rsidR="007650FA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Сущность христианства – это учение о Боге Иисусе Христе, который является  ид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альным типом нравственного совершенства.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Основная масса нелегальных мигрантов – приверженцы ислама. Последователи и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лама называют себя словом “муслим” (с арабского – „преданный Аллаху”).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Существуют 5 основных предписаний, обязательные для всех мусульман: 1) чтение шахады („нет никакого божества, кроме Аллаха, а Мухаммед – пророк Аллаха“); 2) пять обязательных молитв в день („намаз“), выполняемые на арабском языке с соблюдением строго определенного обряда; 3) соблюдение постов в течение месяца рамадан, когда мусульмане обязаны воздерживаться от любой пищи и питья от восхода до заката; 4) п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ломничество („хадж“) в Мекку по меньшей мере раз в жизни мусульманина; 5) пожертв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вания нуждающимся и на нужды общины (“закят”).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Ислам возник и формировался в острой полемике с христианством. Мусульманское вероучение о единобожии противопоставляется христианскому учению об Иисусе Христе – Сыне Божьем, равновеликом Богу-Отцу.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Согласно одному из хадисов Мухаммада (хадис — изречение или действие, сумма которых образует Сунну — руководство для всей мусульманской общины  и каждого м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сульманина) каждый человек рождается мусульманином, и только родители делают его иудеем, христианином или еретиком. И поэтому его нужно вернуть к истинной вере, а тех, кто отказывается стать мусульманином, убивают.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Тем мусульманам, которые живут по законам Аллаха и принимают смерть во имя А</w:t>
      </w:r>
      <w:r w:rsidRPr="003570F0">
        <w:rPr>
          <w:rFonts w:ascii="Arial" w:hAnsi="Arial" w:cs="Arial"/>
          <w:sz w:val="24"/>
          <w:szCs w:val="24"/>
        </w:rPr>
        <w:t>л</w:t>
      </w:r>
      <w:r w:rsidRPr="003570F0">
        <w:rPr>
          <w:rFonts w:ascii="Arial" w:hAnsi="Arial" w:cs="Arial"/>
          <w:sz w:val="24"/>
          <w:szCs w:val="24"/>
        </w:rPr>
        <w:t>лаха, а также за убийство неверного в Коране  обещана награда — вечный рай и 70 де</w:t>
      </w:r>
      <w:r w:rsidRPr="003570F0">
        <w:rPr>
          <w:rFonts w:ascii="Arial" w:hAnsi="Arial" w:cs="Arial"/>
          <w:sz w:val="24"/>
          <w:szCs w:val="24"/>
        </w:rPr>
        <w:t>в</w:t>
      </w:r>
      <w:r w:rsidRPr="003570F0">
        <w:rPr>
          <w:rFonts w:ascii="Arial" w:hAnsi="Arial" w:cs="Arial"/>
          <w:sz w:val="24"/>
          <w:szCs w:val="24"/>
        </w:rPr>
        <w:t>ственниц в придачу.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Главная обязанность каждого мусульман заключается в том, чтобы распространить влияние ислама в мире как можно шире, вплоть до полной исламизации земного шара и создания мирового Исламского халифата.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А Исламский халифат т. е. всеобщая исламизация представляет собой возрождение воинствующего и непримиримого исламизма, воскрешающего в XXI веке жесточайшую практику первых веков мусульманства (начиная с 622 года) с его военным экспансиони</w:t>
      </w:r>
      <w:r w:rsidRPr="003570F0">
        <w:rPr>
          <w:rFonts w:ascii="Arial" w:hAnsi="Arial" w:cs="Arial"/>
          <w:sz w:val="24"/>
          <w:szCs w:val="24"/>
        </w:rPr>
        <w:t>з</w:t>
      </w:r>
      <w:r w:rsidRPr="003570F0">
        <w:rPr>
          <w:rFonts w:ascii="Arial" w:hAnsi="Arial" w:cs="Arial"/>
          <w:sz w:val="24"/>
          <w:szCs w:val="24"/>
        </w:rPr>
        <w:t>мом и тотальным уничтожением культур окружающих народов и выжигавшим огнём и м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чом всех иноверцев.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Сегодня могучий вал исламизации катится по Европе, почти не встречая сопротивл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ния. Статистика с каждым днем становится все мрачнее и безнадежнее. Практически д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мографический коллапс – уже не прогноз, а реальность.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В среднем по Европе рождаемость не превышает 1,4 ребенка на семью, в то время как уровень простого воспроизводства составляет 2,15 на одну женщину репродуктивного возраста. Коэффициент рождаемости в странах ЕС следующий: во Франции — 2,00, в Англии -1,91, Бельгии -1,80, в Германии — 1,31, Австрии — 1,41, Швейцарии — 1,42. Вот уж действительно: „демократическая страна — это вымирающая страна“, потому что ум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рающая нация это та, в которой уровень рождаемости 1,5 и ниже.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Зато в средней семье иммигрантов-мусульман показатель рождаемости почти в три раза выше – 3,6.</w:t>
      </w:r>
    </w:p>
    <w:p w:rsidR="007650FA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Еще в 1950 году доля Европы в мировом населении составляла 22 %, сейчас она с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ставляет 10,7 %, а к 2050 году, как говорят эксперты по прогнозам, составит 7,5 %.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Миграция мусульман в Европу приняла характер патологического процесса. Сегодня сотни тысяч молодых африканцев и жителей ближнего Востока мигрируют в Европу вс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возможными путями, в основном нелегально. Почти все страны Европы принимают их, не ставя перед собой при этом такие простые вопросы как: их надо кормить, поить, дать им крышу над головой. И к тому же природа снабдила человека самым мощным из всех и</w:t>
      </w:r>
      <w:r w:rsidRPr="003570F0">
        <w:rPr>
          <w:rFonts w:ascii="Arial" w:hAnsi="Arial" w:cs="Arial"/>
          <w:sz w:val="24"/>
          <w:szCs w:val="24"/>
        </w:rPr>
        <w:t>н</w:t>
      </w:r>
      <w:r w:rsidRPr="003570F0">
        <w:rPr>
          <w:rFonts w:ascii="Arial" w:hAnsi="Arial" w:cs="Arial"/>
          <w:sz w:val="24"/>
          <w:szCs w:val="24"/>
        </w:rPr>
        <w:t>стинктов — сексуальным. И жизнь мигрантов в Европе продолжается в её естественных проявлениях, в сексуальном тоже.</w:t>
      </w:r>
    </w:p>
    <w:p w:rsidR="007650FA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Только в ФРГ число мусульман ежегодно увеличивается на 60-80 тысяч человек и уже достигло 4,3 млн — примерно 5% от общей численности населения. Около 65% из них являются суннитами, 7% — шиитами, 13% — алавитами. На региональном уровне (парламентами земель) ислам признается официальной религией и строятся новые м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чети. Одновременно в Германии было закрыто 400 католических церквей и более 100 протестантских. Еще 700 католических церквей запланировано к закрытию в течение ближайших нескольких лет. Мусульмане весьма охотно покупают здания бывших соборов и переделывают их в мечети. Аналогичная картина наблюдается в большей части стран Евросоюза.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Можно ожидать, что в условиях дальнейшей глобализации всех мировых процессов и демографического кризиса в европейских государствах миграционные потоки будут лишь увеличиваться, соответственно будет продолжена исламизация Европы</w:t>
      </w:r>
    </w:p>
    <w:p w:rsidR="007650FA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За последние годы в европейских городах были зарегистрированы сотни актов агре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сии со стороны мусульманской молодежи, постоянно растет число антисемитских выст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плений. По данным социологов, европейские мусульмане не проявляют терпимости к своим согражданам именно в тех странах, которые отличаются наибольшей терпимостью и толерантностью.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Крайне остро стоит вопрос о взаимоотношениях коренных жителей и иммигрантов-мусульман. О том, что мультикультурализм в Европе мёртв, напомнили события начала года. В январе весь мир стал свидетелем драмы во Франции (7 января 2015), когда после расстрела карикатуристов из „Шарли Эбдо“ и последовавших за тем событий погибли 17 человек. Далее последовало уничтожение группы исламистов в Бельгии. А в Дании (14 февраля 2015) доморощенный исламист убил двух человек.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Потом выяснилось, что он глубоко проникся идеями „Исламского государства“. 26 и</w:t>
      </w:r>
      <w:r w:rsidRPr="003570F0">
        <w:rPr>
          <w:rFonts w:ascii="Arial" w:hAnsi="Arial" w:cs="Arial"/>
          <w:sz w:val="24"/>
          <w:szCs w:val="24"/>
        </w:rPr>
        <w:t>ю</w:t>
      </w:r>
      <w:r w:rsidRPr="003570F0">
        <w:rPr>
          <w:rFonts w:ascii="Arial" w:hAnsi="Arial" w:cs="Arial"/>
          <w:sz w:val="24"/>
          <w:szCs w:val="24"/>
        </w:rPr>
        <w:t>ня 2015 года недалеко от Лиона радикальный мусульманин Ясин Салхи совершил теракт. Он убил своего начальника, отрезал у него голову и наколол её на ограду при входе на завод, вместе с двумя флагами, белым и чёрным, также с надписями на арабском языке.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В появлении этих проблем мультикультурализма во многом виноваты правительства европейских государств. Правительство Германии и лично канцлер Ангела Меркель ос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дили деятельность PEGIDA. В своём новогоднем обращении мадам Меркель резко в</w:t>
      </w:r>
      <w:r w:rsidRPr="003570F0">
        <w:rPr>
          <w:rFonts w:ascii="Arial" w:hAnsi="Arial" w:cs="Arial"/>
          <w:sz w:val="24"/>
          <w:szCs w:val="24"/>
        </w:rPr>
        <w:t>ы</w:t>
      </w:r>
      <w:r w:rsidRPr="003570F0">
        <w:rPr>
          <w:rFonts w:ascii="Arial" w:hAnsi="Arial" w:cs="Arial"/>
          <w:sz w:val="24"/>
          <w:szCs w:val="24"/>
        </w:rPr>
        <w:t>ступила против антиисламской пропаганды и объяснила немцам, что те люди, кто по</w:t>
      </w:r>
      <w:r w:rsidRPr="003570F0">
        <w:rPr>
          <w:rFonts w:ascii="Arial" w:hAnsi="Arial" w:cs="Arial"/>
          <w:sz w:val="24"/>
          <w:szCs w:val="24"/>
        </w:rPr>
        <w:t>д</w:t>
      </w:r>
      <w:r w:rsidRPr="003570F0">
        <w:rPr>
          <w:rFonts w:ascii="Arial" w:hAnsi="Arial" w:cs="Arial"/>
          <w:sz w:val="24"/>
          <w:szCs w:val="24"/>
        </w:rPr>
        <w:t>держивает движение PEGIDA — это люди, „сердца которых наполнены предубеждени</w:t>
      </w:r>
      <w:r w:rsidRPr="003570F0">
        <w:rPr>
          <w:rFonts w:ascii="Arial" w:hAnsi="Arial" w:cs="Arial"/>
          <w:sz w:val="24"/>
          <w:szCs w:val="24"/>
        </w:rPr>
        <w:t>я</w:t>
      </w:r>
      <w:r w:rsidRPr="003570F0">
        <w:rPr>
          <w:rFonts w:ascii="Arial" w:hAnsi="Arial" w:cs="Arial"/>
          <w:sz w:val="24"/>
          <w:szCs w:val="24"/>
        </w:rPr>
        <w:t>ми, холодом и даже ненавистью“. А признесённые ею слова, что „Ислам является частью Германии, так же как христианство“, вызвали у немцев бурю негативных эмоций.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А бывший шведский премьер Фредрик Рейнфельдт (Fredrik Reinfeldt) высказался еще откровенней. Он сказал, что Швеция принадлежит иммигрантам, а не шведам. Дифира</w:t>
      </w:r>
      <w:r w:rsidRPr="003570F0">
        <w:rPr>
          <w:rFonts w:ascii="Arial" w:hAnsi="Arial" w:cs="Arial"/>
          <w:sz w:val="24"/>
          <w:szCs w:val="24"/>
        </w:rPr>
        <w:t>м</w:t>
      </w:r>
      <w:r w:rsidRPr="003570F0">
        <w:rPr>
          <w:rFonts w:ascii="Arial" w:hAnsi="Arial" w:cs="Arial"/>
          <w:sz w:val="24"/>
          <w:szCs w:val="24"/>
        </w:rPr>
        <w:t>бы социал-демократов мультикультурализму воспринимаются мусульманами как акт к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питуляции. Швеция для них – покоренная страна, ее население – законная добыча заво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вателей. Во втором по величине городе Швеции Мальмё 40,8% населения сейчас соста</w:t>
      </w:r>
      <w:r w:rsidRPr="003570F0">
        <w:rPr>
          <w:rFonts w:ascii="Arial" w:hAnsi="Arial" w:cs="Arial"/>
          <w:sz w:val="24"/>
          <w:szCs w:val="24"/>
        </w:rPr>
        <w:t>в</w:t>
      </w:r>
      <w:r w:rsidRPr="003570F0">
        <w:rPr>
          <w:rFonts w:ascii="Arial" w:hAnsi="Arial" w:cs="Arial"/>
          <w:sz w:val="24"/>
          <w:szCs w:val="24"/>
        </w:rPr>
        <w:t>ляют мигранты и самое популярное имя для новорожденных мальчиков этого города – Мухаммед. В Мальмё уличные грабежи и убийства приняли форму “войны против шв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дов”, как откровенно говорят журналистам юные последователи мусульманской веры.</w:t>
      </w:r>
    </w:p>
    <w:p w:rsidR="007650FA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В странах Балтии проходят митинги против навязывания Евросоюзом мигрантов из стран Азии и Африки, 43% процента которых, по официальным данным, никогда и нигде в своей жизни не работали. Лишь малая часть из них, действительно, бежала от политич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ских или религиозных репрессий. Среди остальных немало мусульман радикального то</w:t>
      </w:r>
      <w:r w:rsidRPr="003570F0">
        <w:rPr>
          <w:rFonts w:ascii="Arial" w:hAnsi="Arial" w:cs="Arial"/>
          <w:sz w:val="24"/>
          <w:szCs w:val="24"/>
        </w:rPr>
        <w:t>л</w:t>
      </w:r>
      <w:r w:rsidRPr="003570F0">
        <w:rPr>
          <w:rFonts w:ascii="Arial" w:hAnsi="Arial" w:cs="Arial"/>
          <w:sz w:val="24"/>
          <w:szCs w:val="24"/>
        </w:rPr>
        <w:t>ка, цель которых – тотальная исламизация Европы.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Под лозунгами „Прекратите геноцид против балтийских наций!“, „Балтию – балти</w:t>
      </w:r>
      <w:r w:rsidRPr="003570F0">
        <w:rPr>
          <w:rFonts w:ascii="Arial" w:hAnsi="Arial" w:cs="Arial"/>
          <w:sz w:val="24"/>
          <w:szCs w:val="24"/>
        </w:rPr>
        <w:t>й</w:t>
      </w:r>
      <w:r w:rsidRPr="003570F0">
        <w:rPr>
          <w:rFonts w:ascii="Arial" w:hAnsi="Arial" w:cs="Arial"/>
          <w:sz w:val="24"/>
          <w:szCs w:val="24"/>
        </w:rPr>
        <w:t>цам, Европу – европейцам, Африку – африканцам!“ граждане Балтии выступают против „мальмелизации“.</w:t>
      </w:r>
    </w:p>
    <w:p w:rsidR="007650FA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Правительства многих европейских стран своими неразумными действиями полож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ли начало неуправляемому и очень опасному процессу: позволили иммигрантам селиться компактно и на протяжении многих лет платят многим из них огромные пособия, позволяя им ничего не делать. Во многих районах городов образовалась среда, не имеющая с е</w:t>
      </w:r>
      <w:r w:rsidRPr="003570F0">
        <w:rPr>
          <w:rFonts w:ascii="Arial" w:hAnsi="Arial" w:cs="Arial"/>
          <w:sz w:val="24"/>
          <w:szCs w:val="24"/>
        </w:rPr>
        <w:t>в</w:t>
      </w:r>
      <w:r w:rsidRPr="003570F0">
        <w:rPr>
          <w:rFonts w:ascii="Arial" w:hAnsi="Arial" w:cs="Arial"/>
          <w:sz w:val="24"/>
          <w:szCs w:val="24"/>
        </w:rPr>
        <w:t>ропейской ничего общего. Исходя из того, что религию следует отделять от государства, страны Европы во многом пустили на самотёк происходящее в мечетях. А их тем врем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нем „оккупировали“ радикальные муллы, открыто призывающие к уничтожению неверных.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В начале третьего тысячелетия европейские мусульмане превратились в активную политическую силу. Весной и летом 2001 г. массовые акции были проведены британск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ми мусульманами в фабричных городах средней Англии. В 2002 г. во время парламен</w:t>
      </w:r>
      <w:r w:rsidRPr="003570F0">
        <w:rPr>
          <w:rFonts w:ascii="Arial" w:hAnsi="Arial" w:cs="Arial"/>
          <w:sz w:val="24"/>
          <w:szCs w:val="24"/>
        </w:rPr>
        <w:t>т</w:t>
      </w:r>
      <w:r w:rsidRPr="003570F0">
        <w:rPr>
          <w:rFonts w:ascii="Arial" w:hAnsi="Arial" w:cs="Arial"/>
          <w:sz w:val="24"/>
          <w:szCs w:val="24"/>
        </w:rPr>
        <w:t>ских выборов во Франции массовые демонстрации французских мусульман в значител</w:t>
      </w:r>
      <w:r w:rsidRPr="003570F0">
        <w:rPr>
          <w:rFonts w:ascii="Arial" w:hAnsi="Arial" w:cs="Arial"/>
          <w:sz w:val="24"/>
          <w:szCs w:val="24"/>
        </w:rPr>
        <w:t>ь</w:t>
      </w:r>
      <w:r w:rsidRPr="003570F0">
        <w:rPr>
          <w:rFonts w:ascii="Arial" w:hAnsi="Arial" w:cs="Arial"/>
          <w:sz w:val="24"/>
          <w:szCs w:val="24"/>
        </w:rPr>
        <w:t>ной мере парализовали деятельность Национального фронта. Зимой 2003/2004 гг. были проведены широкомасштабные акции европейских мусульман, которые были направлены против запрета французским министерством образования ношения хиджаба в школах. В европейских городах постоянно проходят массовые марши в поддержку народа Палест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ны, против политики США и Израиля.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Некоторые исламские деятели выступили с требованием автономии для европейских мусульман.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 xml:space="preserve">Некий Камил Сиддики, один из лидеров исламских радикалов в Англии, в своем 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Мусульманском манифесте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 xml:space="preserve"> призвал мусульман не соблюдать британские зак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ны, которые идут вразрез с исламской религией и потребовал дать британским мусул</w:t>
      </w:r>
      <w:r w:rsidRPr="003570F0">
        <w:rPr>
          <w:rFonts w:ascii="Arial" w:hAnsi="Arial" w:cs="Arial"/>
          <w:sz w:val="24"/>
          <w:szCs w:val="24"/>
        </w:rPr>
        <w:t>ь</w:t>
      </w:r>
      <w:r w:rsidRPr="003570F0">
        <w:rPr>
          <w:rFonts w:ascii="Arial" w:hAnsi="Arial" w:cs="Arial"/>
          <w:sz w:val="24"/>
          <w:szCs w:val="24"/>
        </w:rPr>
        <w:t>манам статус „автономного сообщества“. А это требование является уже проявлением акта о</w:t>
      </w:r>
      <w:r w:rsidRPr="003570F0">
        <w:rPr>
          <w:rFonts w:ascii="Arial" w:hAnsi="Arial" w:cs="Arial"/>
          <w:sz w:val="24"/>
          <w:szCs w:val="24"/>
        </w:rPr>
        <w:t>к</w:t>
      </w:r>
      <w:r w:rsidRPr="003570F0">
        <w:rPr>
          <w:rFonts w:ascii="Arial" w:hAnsi="Arial" w:cs="Arial"/>
          <w:sz w:val="24"/>
          <w:szCs w:val="24"/>
        </w:rPr>
        <w:t>купации чужих терреторий.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Европа стала ареной деятельности исламских террористов, организовавших взрывы в Мадриде и Лондоне, а также убийство голландского режиссера Тео Ван Гога в Амсте</w:t>
      </w:r>
      <w:r w:rsidRPr="003570F0">
        <w:rPr>
          <w:rFonts w:ascii="Arial" w:hAnsi="Arial" w:cs="Arial"/>
          <w:sz w:val="24"/>
          <w:szCs w:val="24"/>
        </w:rPr>
        <w:t>р</w:t>
      </w:r>
      <w:r w:rsidRPr="003570F0">
        <w:rPr>
          <w:rFonts w:ascii="Arial" w:hAnsi="Arial" w:cs="Arial"/>
          <w:sz w:val="24"/>
          <w:szCs w:val="24"/>
        </w:rPr>
        <w:t>даме. Многие мусульмане, принявшие участие в террористической атаке на США 11 се</w:t>
      </w:r>
      <w:r w:rsidRPr="003570F0">
        <w:rPr>
          <w:rFonts w:ascii="Arial" w:hAnsi="Arial" w:cs="Arial"/>
          <w:sz w:val="24"/>
          <w:szCs w:val="24"/>
        </w:rPr>
        <w:t>н</w:t>
      </w:r>
      <w:r w:rsidRPr="003570F0">
        <w:rPr>
          <w:rFonts w:ascii="Arial" w:hAnsi="Arial" w:cs="Arial"/>
          <w:sz w:val="24"/>
          <w:szCs w:val="24"/>
        </w:rPr>
        <w:t>тября 2001 г., были мусульманами из европейских стран. Их мировоззрение формиров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лось в Европе, где сложились благоприятные условия для распространения идей рад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кального ислама, отрицающего либеральные и демократические ценности.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Большинство совершивших теракты 11 марта 2004 г. в Мадриде также составляли молодые мусульмане, принадлежащие ко второму или третьему поколению иммигрантов. Состав группы состоял из полноправных граждан Испании (большей частью марокканск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го происхождения), которые прониклись идеями джихада (борьба с врагами ислама и за распространение исламской веры) под влиянием информации, которую они получают от имамов в мечетях и в Интернете на радикальных исламских сайтах.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Та же картина наблюдалась в Англии, где лондонские теракты 7 июля 2005 г. также были осуществлены молодыми мусульманами – полноценными британскими гражданами.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Значительная часть мусульман Европы не интегрировалась в европейскую действ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тельность и сознательно отказывается принимать европейский образ жизни, мораль и ценности. Отказываясь от европейской идентичности, они ощущают себя в первую оч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редь частью всемирной мусульманской общины (У́мма).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Сложившаяся демографическая ситуация укрепляет мусульман в уверенности, что рано или поздно Европа станет частью исламского мира. Среди них бытует убеждение, что чрево мусульманской женщины превратилось в наиболее эффективное средство и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ламизации Европы и всего мира. Об этом впервые в 1974 году заявил на 29-ой сессии Генеральной Ассамблеи ООН Председатель революционного Совета Алжира Хуари Б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медьен: „Однажды миллионы людей покинут южное полушарие, чтобы проникнуть в с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верное. Уж конечно, не как друзья. Ибо они придут, чтобы завоевывать. И они завоюют вас тем, что населят северное полушарие своими детьми. Чрево наших женщин принесет нам победу“.</w:t>
      </w:r>
    </w:p>
    <w:p w:rsidR="007650FA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Некоторые аналитики утверждают, что уже в самом ближайшем будущем первой и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ламской страной Европы станет Франция, из которой ислам начнет свое победное шес</w:t>
      </w:r>
      <w:r w:rsidRPr="003570F0">
        <w:rPr>
          <w:rFonts w:ascii="Arial" w:hAnsi="Arial" w:cs="Arial"/>
          <w:sz w:val="24"/>
          <w:szCs w:val="24"/>
        </w:rPr>
        <w:t>т</w:t>
      </w:r>
      <w:r w:rsidRPr="003570F0">
        <w:rPr>
          <w:rFonts w:ascii="Arial" w:hAnsi="Arial" w:cs="Arial"/>
          <w:sz w:val="24"/>
          <w:szCs w:val="24"/>
        </w:rPr>
        <w:t>вие по остальным странам континента.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Все большее число мусульман предпочитают жить в рамках собственной общины, и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ключительно по своим исламским законам. Они не хотят говорить на языках стран своего проживания и формируют таким образом закрытые изолированные общества, сущес</w:t>
      </w:r>
      <w:r w:rsidRPr="003570F0">
        <w:rPr>
          <w:rFonts w:ascii="Arial" w:hAnsi="Arial" w:cs="Arial"/>
          <w:sz w:val="24"/>
          <w:szCs w:val="24"/>
        </w:rPr>
        <w:t>т</w:t>
      </w:r>
      <w:r w:rsidRPr="003570F0">
        <w:rPr>
          <w:rFonts w:ascii="Arial" w:hAnsi="Arial" w:cs="Arial"/>
          <w:sz w:val="24"/>
          <w:szCs w:val="24"/>
        </w:rPr>
        <w:t>вующих параллельно обществу принимающей страны.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Именно этим поведение мусульман коренным образом отличается от поведения др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гих меньшинств (китайских, индийских, восточноевропейских и т.п.), которые, сохраняя свои культурные традиции и своеобразие, все же стремятся адаптироваться и интегрир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ваться в то общество, где они ныне проживают.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Очевидно, что чем больще становятся мусульман, которые не интегрированы в мес</w:t>
      </w:r>
      <w:r w:rsidRPr="003570F0">
        <w:rPr>
          <w:rFonts w:ascii="Arial" w:hAnsi="Arial" w:cs="Arial"/>
          <w:sz w:val="24"/>
          <w:szCs w:val="24"/>
        </w:rPr>
        <w:t>т</w:t>
      </w:r>
      <w:r w:rsidRPr="003570F0">
        <w:rPr>
          <w:rFonts w:ascii="Arial" w:hAnsi="Arial" w:cs="Arial"/>
          <w:sz w:val="24"/>
          <w:szCs w:val="24"/>
        </w:rPr>
        <w:t>ное общество, тем выше потенциал конфликтности общества и тем более агрессивной становится деятельность радикальных исламистских группировок.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По мнению некоторых экспертов ислам сам по себе не несет угрозы миру и обществу. Угроза возникает лишь тогда, когда ислам перестает быть религией и начинает использ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ваться в качестве политической идеологии, которая предназначена для захвата власти в отдельных странах, регионах или в планетарном масштабе по имя создания будущего Всемирного халифата.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В условиях построенного на либеральных ценностях европейского общества выр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ботка какой-то особой политики по отношению к мусульманам, само их выделение из числа других меньшинств представляется совершенно недопустимым нарушением дем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кратии.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Для европейского либерализма, ориентируемого на принципы политкорректности, т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лерантности, было бы немыслимым принятие таких законодательных актов, который был принят недавно в Австралии. В этом указе об арабо-мусульманских иммигрантах, от к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торых „правительство ощущает угрозу терактов“, говорится, что „мусульманам, жела</w:t>
      </w:r>
      <w:r w:rsidRPr="003570F0">
        <w:rPr>
          <w:rFonts w:ascii="Arial" w:hAnsi="Arial" w:cs="Arial"/>
          <w:sz w:val="24"/>
          <w:szCs w:val="24"/>
        </w:rPr>
        <w:t>ю</w:t>
      </w:r>
      <w:r w:rsidRPr="003570F0">
        <w:rPr>
          <w:rFonts w:ascii="Arial" w:hAnsi="Arial" w:cs="Arial"/>
          <w:sz w:val="24"/>
          <w:szCs w:val="24"/>
        </w:rPr>
        <w:t>щим жить в Австралии по законам шариата, придется покинуть эту страну“. В Европе же высказывания о том, что ислам является угрозой для общества, влекут за собой обвин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ния в расизме и судебное преследование.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К примеру, популярный в Бельгии католический священник Самуэль Оздемир был обвинен властями страны в расизме за то, что в своей проповеди указывал на угрозу и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ламской экспансии в Европе. „Такого понятия как умеренные мусульмане просто не сущ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ствует“, – утверждал этот священник. В своем выступлении по местному телевидению он назвал каждого ребенка-мусульманина, рожденного в Европе, «бомбой замедленного действия для детей европейской культуры, которые вскоре станут здесь меньшинством».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Примечательно, что инициаторами судебного преследования Оздемира стали не и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ламские организации, а бельгийская правительственная правозащитная организация, к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торая квалифицировала его высказывания как «разжигание расовой ненависти» и даже рекомендовала заключить отца Самуэля под стражу до вынесения судебного вердикта.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Приведет ли рост мусульманского населения к исламизации Европы? Многие рад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 xml:space="preserve">кальные исламские лидеры в этом уже не сомневаются. Как заявил один из них: </w:t>
      </w:r>
      <w:r>
        <w:rPr>
          <w:rFonts w:ascii="Arial" w:hAnsi="Arial" w:cs="Arial"/>
          <w:sz w:val="24"/>
          <w:szCs w:val="24"/>
        </w:rPr>
        <w:t>«…</w:t>
      </w:r>
      <w:r w:rsidRPr="003570F0">
        <w:rPr>
          <w:rFonts w:ascii="Arial" w:hAnsi="Arial" w:cs="Arial"/>
          <w:sz w:val="24"/>
          <w:szCs w:val="24"/>
        </w:rPr>
        <w:t>ислам вернется в Европу как завоеватель и победитель после того, как его дважды изгоняли с континента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 xml:space="preserve">. После этого христианам будет </w:t>
      </w:r>
      <w:r>
        <w:rPr>
          <w:rFonts w:ascii="Arial" w:hAnsi="Arial" w:cs="Arial"/>
          <w:sz w:val="24"/>
          <w:szCs w:val="24"/>
        </w:rPr>
        <w:t xml:space="preserve">останется либо </w:t>
      </w:r>
      <w:r w:rsidRPr="003570F0">
        <w:rPr>
          <w:rFonts w:ascii="Arial" w:hAnsi="Arial" w:cs="Arial"/>
          <w:sz w:val="24"/>
          <w:szCs w:val="24"/>
        </w:rPr>
        <w:t>принять ислам ли</w:t>
      </w:r>
      <w:r>
        <w:rPr>
          <w:rFonts w:ascii="Arial" w:hAnsi="Arial" w:cs="Arial"/>
          <w:sz w:val="24"/>
          <w:szCs w:val="24"/>
        </w:rPr>
        <w:t>бо</w:t>
      </w:r>
      <w:r w:rsidRPr="003570F0">
        <w:rPr>
          <w:rFonts w:ascii="Arial" w:hAnsi="Arial" w:cs="Arial"/>
          <w:sz w:val="24"/>
          <w:szCs w:val="24"/>
        </w:rPr>
        <w:t xml:space="preserve"> пл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тить налог, которым облагаются немусульмане за право проживать в и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ламской стране.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Европейские политики делают вид, что мусульмане ничем не отличаются от остал</w:t>
      </w:r>
      <w:r w:rsidRPr="003570F0">
        <w:rPr>
          <w:rFonts w:ascii="Arial" w:hAnsi="Arial" w:cs="Arial"/>
          <w:sz w:val="24"/>
          <w:szCs w:val="24"/>
        </w:rPr>
        <w:t>ь</w:t>
      </w:r>
      <w:r w:rsidRPr="003570F0">
        <w:rPr>
          <w:rFonts w:ascii="Arial" w:hAnsi="Arial" w:cs="Arial"/>
          <w:sz w:val="24"/>
          <w:szCs w:val="24"/>
        </w:rPr>
        <w:t>ных меньшинств. Но дальнейшее механическое следование по пути либерализма не м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жет решить проблемы, существование которой очевидно. Оно ведет лишь к дальнейшей обособленности местных мусульман, росту влияния радикального политического ислама в их среде, что уже в скором времени может превратиться в реальную угрозу для внутр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политической стабильности и самого существования современной европейской цивил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зации. И чем дольше местные власти будут закрывать глаза на исламскую проблему, тем сложнее будет найти адекватные методы ее решения.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Будущее Европы будет зависеть от того, сумеют ли европейские государства выр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ботать адекватную политику по отношению к растущим и все менее интегрированным в общество мусульманским общинам.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Такая политика должна гарантировать все права и культурное своеобразие европе</w:t>
      </w:r>
      <w:r w:rsidRPr="003570F0">
        <w:rPr>
          <w:rFonts w:ascii="Arial" w:hAnsi="Arial" w:cs="Arial"/>
          <w:sz w:val="24"/>
          <w:szCs w:val="24"/>
        </w:rPr>
        <w:t>й</w:t>
      </w:r>
      <w:r w:rsidRPr="003570F0">
        <w:rPr>
          <w:rFonts w:ascii="Arial" w:hAnsi="Arial" w:cs="Arial"/>
          <w:sz w:val="24"/>
          <w:szCs w:val="24"/>
        </w:rPr>
        <w:t>ских мусульман, но и гармонизировать их отношения с обществом, обеспечить интегр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цию мусульман в современную европейскую цивилизацию.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Если же пока еще процветающая Европа не найдет адекватного выхода из этой сложной ситуации, то ее развитие может обернуться вспять и пойти по пути деградации. В этом случае вовсе не нынешние развивающиеся страны догонят развитые, а наоборот – Европа окажется на уровне развивающихся государств. Сегодня подобное развитие с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бытий еще не является неизбежным и хочется надеяться, что Европа не окажется отбр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шенной во времена самого мрачного средневековья и религиозных войн.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Безусловно, что исламизация Европы в настоящее время является главной угрозой для европейской цивилизации. Угроза исходит от молодых мусульман, доктриной которых является „Всемирный халифат“. Многие из них разделяют радикальные взгляды „Исла</w:t>
      </w:r>
      <w:r w:rsidRPr="003570F0">
        <w:rPr>
          <w:rFonts w:ascii="Arial" w:hAnsi="Arial" w:cs="Arial"/>
          <w:sz w:val="24"/>
          <w:szCs w:val="24"/>
        </w:rPr>
        <w:t>м</w:t>
      </w:r>
      <w:r w:rsidRPr="003570F0">
        <w:rPr>
          <w:rFonts w:ascii="Arial" w:hAnsi="Arial" w:cs="Arial"/>
          <w:sz w:val="24"/>
          <w:szCs w:val="24"/>
        </w:rPr>
        <w:t>ского государства“, не говоря о том, что сотни европейских исламистов пополняют ряды этой экстремисткой организации. Граждане европейских стран воевали за „дело джихада“ на Кавказе, в бывшей Югославии, на Ближнем Востоке и в Северной Африке. Только по приблизительным подсчётам, сегодня в рядах „Исламского государства“ воюет порядка тысячи граждан Франции, около 700 граждан Германии и подданных Англии, до 300 по</w:t>
      </w:r>
      <w:r w:rsidRPr="003570F0">
        <w:rPr>
          <w:rFonts w:ascii="Arial" w:hAnsi="Arial" w:cs="Arial"/>
          <w:sz w:val="24"/>
          <w:szCs w:val="24"/>
        </w:rPr>
        <w:t>д</w:t>
      </w:r>
      <w:r w:rsidRPr="003570F0">
        <w:rPr>
          <w:rFonts w:ascii="Arial" w:hAnsi="Arial" w:cs="Arial"/>
          <w:sz w:val="24"/>
          <w:szCs w:val="24"/>
        </w:rPr>
        <w:t>данных Бельгии, до 100 – Дании.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Как следствие, над Европой парит призрак радикального исламизма, который в с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стоянии поглотить континент в первую очередь с культурной точки зрения.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Более того, европейцы, сами о том не подозревая, уже платят дань мусульманам. Кривая преступности среди мусульманской молодежи круто идет вверх, не в последнюю очередь благодаря радикальным имамам. Они учат своих прихожан тому, что по законам шариата воровство и грабежи в отношении жителей покоренной Европы вполне допуст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мы, так как являются налогом, который неверные (немусульмане) обязаны платить пр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воверным (мусульманам) за право жить.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По данным Комиссии по демографии Совета Европы, если в 1960 г. люди европе</w:t>
      </w:r>
      <w:r w:rsidRPr="003570F0">
        <w:rPr>
          <w:rFonts w:ascii="Arial" w:hAnsi="Arial" w:cs="Arial"/>
          <w:sz w:val="24"/>
          <w:szCs w:val="24"/>
        </w:rPr>
        <w:t>й</w:t>
      </w:r>
      <w:r w:rsidRPr="003570F0">
        <w:rPr>
          <w:rFonts w:ascii="Arial" w:hAnsi="Arial" w:cs="Arial"/>
          <w:sz w:val="24"/>
          <w:szCs w:val="24"/>
        </w:rPr>
        <w:t>ского происхождения составляли 25% мирового населения, в 2000 г. – 17%, то через 40 лет они будут составлять не более 10%. В 2000 г. население Европы насчитывало 728 млн., к 2050 г., при сохранении текущего уровня рождаемости и без учёта иммиграции, оно будет насчитывать 600 млн. Европа потеряет к этому времени столько жителей, сколько населяет Финляндию, Данию, Швецию, Польшу, Норвегию и Германию вместе взятые. В последний раз столь значительное сокращение европейского населения н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блюдалось только во время эпидемии чумы в  XIV веке.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Особенно серьёзная ситуация в Германии, где к 2050 г. население может сократиться с 82 до 59 млн. человек.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Но в Европе есть и такие люди (Kreative Köpfe), которые понимают к каким последс</w:t>
      </w:r>
      <w:r w:rsidRPr="003570F0">
        <w:rPr>
          <w:rFonts w:ascii="Arial" w:hAnsi="Arial" w:cs="Arial"/>
          <w:sz w:val="24"/>
          <w:szCs w:val="24"/>
        </w:rPr>
        <w:t>т</w:t>
      </w:r>
      <w:r w:rsidRPr="003570F0">
        <w:rPr>
          <w:rFonts w:ascii="Arial" w:hAnsi="Arial" w:cs="Arial"/>
          <w:sz w:val="24"/>
          <w:szCs w:val="24"/>
        </w:rPr>
        <w:t>виям может привести политика европейских правительств „либеральной и политкоррек</w:t>
      </w:r>
      <w:r w:rsidRPr="003570F0">
        <w:rPr>
          <w:rFonts w:ascii="Arial" w:hAnsi="Arial" w:cs="Arial"/>
          <w:sz w:val="24"/>
          <w:szCs w:val="24"/>
        </w:rPr>
        <w:t>т</w:t>
      </w:r>
      <w:r w:rsidRPr="003570F0">
        <w:rPr>
          <w:rFonts w:ascii="Arial" w:hAnsi="Arial" w:cs="Arial"/>
          <w:sz w:val="24"/>
          <w:szCs w:val="24"/>
        </w:rPr>
        <w:t>ной дегенерации“  и поэтому пытающиеся предотвратить это.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Известная итальянская журналистка и писательница Ориана Фаллачи (Oriana Fallaci) еще в 2004 году в своей книге „Сила благоразумия“ (Die Kraft der Vernunft) призывала е</w:t>
      </w:r>
      <w:r w:rsidRPr="003570F0">
        <w:rPr>
          <w:rFonts w:ascii="Arial" w:hAnsi="Arial" w:cs="Arial"/>
          <w:sz w:val="24"/>
          <w:szCs w:val="24"/>
        </w:rPr>
        <w:t>в</w:t>
      </w:r>
      <w:r w:rsidRPr="003570F0">
        <w:rPr>
          <w:rFonts w:ascii="Arial" w:hAnsi="Arial" w:cs="Arial"/>
          <w:sz w:val="24"/>
          <w:szCs w:val="24"/>
        </w:rPr>
        <w:t>ропейцев к борьбе против ислама и предостерегала нас о том, что  ислам ведет против Европы захватническую войну. Она утверждала, что Европа находится в смертельной опасности: она переполнена исламистами, и каждый день всё более сдавливается бе</w:t>
      </w:r>
      <w:r w:rsidRPr="003570F0">
        <w:rPr>
          <w:rFonts w:ascii="Arial" w:hAnsi="Arial" w:cs="Arial"/>
          <w:sz w:val="24"/>
          <w:szCs w:val="24"/>
        </w:rPr>
        <w:t>з</w:t>
      </w:r>
      <w:r w:rsidRPr="003570F0">
        <w:rPr>
          <w:rFonts w:ascii="Arial" w:hAnsi="Arial" w:cs="Arial"/>
          <w:sz w:val="24"/>
          <w:szCs w:val="24"/>
        </w:rPr>
        <w:t>жалостными руками фанатичных сторонников Аллаха.</w:t>
      </w:r>
    </w:p>
    <w:p w:rsidR="007650FA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Тило Сарацин (Thilo Sarrazin) в 2010 г</w:t>
      </w:r>
      <w:r>
        <w:rPr>
          <w:rFonts w:ascii="Arial" w:hAnsi="Arial" w:cs="Arial"/>
          <w:sz w:val="24"/>
          <w:szCs w:val="24"/>
        </w:rPr>
        <w:t>.</w:t>
      </w:r>
      <w:r w:rsidRPr="003570F0">
        <w:rPr>
          <w:rFonts w:ascii="Arial" w:hAnsi="Arial" w:cs="Arial"/>
          <w:sz w:val="24"/>
          <w:szCs w:val="24"/>
        </w:rPr>
        <w:t xml:space="preserve"> издал книгу 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Самоубийство Германии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 xml:space="preserve"> (Deutschland schafft sich ab), в которой указал на последствия, ожидаю</w:t>
      </w:r>
      <w:r>
        <w:rPr>
          <w:rFonts w:ascii="Arial" w:hAnsi="Arial" w:cs="Arial"/>
          <w:sz w:val="24"/>
          <w:szCs w:val="24"/>
        </w:rPr>
        <w:t>щие</w:t>
      </w:r>
      <w:r w:rsidRPr="003570F0">
        <w:rPr>
          <w:rFonts w:ascii="Arial" w:hAnsi="Arial" w:cs="Arial"/>
          <w:sz w:val="24"/>
          <w:szCs w:val="24"/>
        </w:rPr>
        <w:t xml:space="preserve"> Германию в результате падения рождаемости, предсказал исламскую угрозу коренному населению Ге</w:t>
      </w:r>
      <w:r w:rsidRPr="003570F0">
        <w:rPr>
          <w:rFonts w:ascii="Arial" w:hAnsi="Arial" w:cs="Arial"/>
          <w:sz w:val="24"/>
          <w:szCs w:val="24"/>
        </w:rPr>
        <w:t>р</w:t>
      </w:r>
      <w:r w:rsidRPr="003570F0">
        <w:rPr>
          <w:rFonts w:ascii="Arial" w:hAnsi="Arial" w:cs="Arial"/>
          <w:sz w:val="24"/>
          <w:szCs w:val="24"/>
        </w:rPr>
        <w:t>мании и предупредил об опасности засилья иммигрантов из мусульманских стран. Thilo Sarrazin констатирует факт того, что прибывшие в страну мусульмане-мигранты не интегрируются в германское общество, а, наоборот, это общество разруш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ют.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Он пишет: „Я не хочу, чтобы в стране моих предков и моих внуков ритм жизни зад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вали муэдзины, население говорило на турецком и арабском, а женщины носили хидж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бы. Если мне захочется все это посмотреть, я возьму отпуск и поеду на Восток. Я не об</w:t>
      </w:r>
      <w:r w:rsidRPr="003570F0">
        <w:rPr>
          <w:rFonts w:ascii="Arial" w:hAnsi="Arial" w:cs="Arial"/>
          <w:sz w:val="24"/>
          <w:szCs w:val="24"/>
        </w:rPr>
        <w:t>я</w:t>
      </w:r>
      <w:r w:rsidRPr="003570F0">
        <w:rPr>
          <w:rFonts w:ascii="Arial" w:hAnsi="Arial" w:cs="Arial"/>
          <w:sz w:val="24"/>
          <w:szCs w:val="24"/>
        </w:rPr>
        <w:t>зан принимать того, кто живет за счет налогоплательщиков, не признавая кормящее его государство. Я также не считаю разумным заботиться об образовании его детей и пл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дить тем самым новых девочек, закутанных в паранджу“.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Тило Сарацин раскрыл только 5 % от существующего, но какая травля начала против него мусульманская община Германии. Приверженцы ислама не терпят ни малейшей критики и при поддержке политкорректных немцев  затыкает рот тем смельчакам, кот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рые пытаются открыть глаза своим соотечественникам.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Очередной призрак бродит по Европе — на сей раз не тот, о котором возвещали классики марксизма. Это призрак ислама, грозящего в будущем поглотить Европу кул</w:t>
      </w:r>
      <w:r w:rsidRPr="003570F0">
        <w:rPr>
          <w:rFonts w:ascii="Arial" w:hAnsi="Arial" w:cs="Arial"/>
          <w:sz w:val="24"/>
          <w:szCs w:val="24"/>
        </w:rPr>
        <w:t>ь</w:t>
      </w:r>
      <w:r w:rsidRPr="003570F0">
        <w:rPr>
          <w:rFonts w:ascii="Arial" w:hAnsi="Arial" w:cs="Arial"/>
          <w:sz w:val="24"/>
          <w:szCs w:val="24"/>
        </w:rPr>
        <w:t>турно, а впоследствии и политически. Эмиссары исламской цивилизации в Европе — м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гранты. Прибыв нелегально в Европу они начинают сразу громить магазины, сжигать а</w:t>
      </w:r>
      <w:r w:rsidRPr="003570F0">
        <w:rPr>
          <w:rFonts w:ascii="Arial" w:hAnsi="Arial" w:cs="Arial"/>
          <w:sz w:val="24"/>
          <w:szCs w:val="24"/>
        </w:rPr>
        <w:t>в</w:t>
      </w:r>
      <w:r w:rsidRPr="003570F0">
        <w:rPr>
          <w:rFonts w:ascii="Arial" w:hAnsi="Arial" w:cs="Arial"/>
          <w:sz w:val="24"/>
          <w:szCs w:val="24"/>
        </w:rPr>
        <w:t>томобили и требовать территории, где будут править законы шариата. С каждым годом их поведение становится все более требовательным и агрессивным. Они рожают множество еще более агрессивных детей.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И таким образом мусульмане завершают в XXI веке миссию, не удавшуюся их един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верцам дважды — в VIII столетии, когда сарацины захватили Испанию, и в XVII веке (в 1683 году), когда войска Османской Турции дошли до Вены и стояли у её стен. Только т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перь завоевание пройдет без кровопролития. Европейские города покроются густой па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тиной мечетей, женщины закутаются в паранджу, а с храмов вместо звона колоколов б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дет звучать голос муэдзина.</w:t>
      </w:r>
    </w:p>
    <w:p w:rsidR="007650FA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7650FA" w:rsidRPr="00885473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b/>
          <w:color w:val="0000FF"/>
          <w:sz w:val="24"/>
          <w:szCs w:val="24"/>
        </w:rPr>
      </w:pPr>
      <w:r w:rsidRPr="00885473">
        <w:rPr>
          <w:rFonts w:ascii="Arial" w:hAnsi="Arial" w:cs="Arial"/>
          <w:b/>
          <w:color w:val="0000FF"/>
          <w:sz w:val="24"/>
          <w:szCs w:val="24"/>
        </w:rPr>
        <w:t>Мы живём в необычное время — в период самоуничтожения европейской и</w:t>
      </w:r>
      <w:r w:rsidRPr="00885473">
        <w:rPr>
          <w:rFonts w:ascii="Arial" w:hAnsi="Arial" w:cs="Arial"/>
          <w:b/>
          <w:color w:val="0000FF"/>
          <w:sz w:val="24"/>
          <w:szCs w:val="24"/>
        </w:rPr>
        <w:t>у</w:t>
      </w:r>
      <w:r w:rsidRPr="00885473">
        <w:rPr>
          <w:rFonts w:ascii="Arial" w:hAnsi="Arial" w:cs="Arial"/>
          <w:b/>
          <w:color w:val="0000FF"/>
          <w:sz w:val="24"/>
          <w:szCs w:val="24"/>
        </w:rPr>
        <w:t>део-христианской цивилизации, которая создала современный мир. Неужели сб</w:t>
      </w:r>
      <w:r w:rsidRPr="00885473">
        <w:rPr>
          <w:rFonts w:ascii="Arial" w:hAnsi="Arial" w:cs="Arial"/>
          <w:b/>
          <w:color w:val="0000FF"/>
          <w:sz w:val="24"/>
          <w:szCs w:val="24"/>
        </w:rPr>
        <w:t>у</w:t>
      </w:r>
      <w:r w:rsidRPr="00885473">
        <w:rPr>
          <w:rFonts w:ascii="Arial" w:hAnsi="Arial" w:cs="Arial"/>
          <w:b/>
          <w:color w:val="0000FF"/>
          <w:sz w:val="24"/>
          <w:szCs w:val="24"/>
        </w:rPr>
        <w:t>дутся слова руководителя телерадиокомпании «Средненемецкое вещание» (MDR) Удо Райтера (Udo Reiter), сказанные им в 2010 году: «День немецкого единства в 2030 году: федеральный президент Мухаммед Мустафа призвал мусульман ув</w:t>
      </w:r>
      <w:r w:rsidRPr="00885473">
        <w:rPr>
          <w:rFonts w:ascii="Arial" w:hAnsi="Arial" w:cs="Arial"/>
          <w:b/>
          <w:color w:val="0000FF"/>
          <w:sz w:val="24"/>
          <w:szCs w:val="24"/>
        </w:rPr>
        <w:t>а</w:t>
      </w:r>
      <w:r w:rsidRPr="00885473">
        <w:rPr>
          <w:rFonts w:ascii="Arial" w:hAnsi="Arial" w:cs="Arial"/>
          <w:b/>
          <w:color w:val="0000FF"/>
          <w:sz w:val="24"/>
          <w:szCs w:val="24"/>
        </w:rPr>
        <w:t>жать права немецкого меньшинс</w:t>
      </w:r>
      <w:r w:rsidRPr="00885473">
        <w:rPr>
          <w:rFonts w:ascii="Arial" w:hAnsi="Arial" w:cs="Arial"/>
          <w:b/>
          <w:color w:val="0000FF"/>
          <w:sz w:val="24"/>
          <w:szCs w:val="24"/>
        </w:rPr>
        <w:t>т</w:t>
      </w:r>
      <w:r w:rsidRPr="00885473">
        <w:rPr>
          <w:rFonts w:ascii="Arial" w:hAnsi="Arial" w:cs="Arial"/>
          <w:b/>
          <w:color w:val="0000FF"/>
          <w:sz w:val="24"/>
          <w:szCs w:val="24"/>
        </w:rPr>
        <w:t>ва»?</w:t>
      </w:r>
    </w:p>
    <w:p w:rsidR="007650FA" w:rsidRPr="003570F0" w:rsidRDefault="007650F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E81A3A">
        <w:rPr>
          <w:rFonts w:ascii="Arial" w:hAnsi="Arial" w:cs="Arial"/>
          <w:sz w:val="24"/>
          <w:szCs w:val="24"/>
        </w:rPr>
        <w:pict>
          <v:rect id="_x0000_i1026" style="width:0;height:1.5pt" o:hralign="center" o:hrstd="t" o:hr="t" fillcolor="gray" stroked="f"/>
        </w:pict>
      </w:r>
    </w:p>
    <w:sectPr w:rsidR="007650FA" w:rsidRPr="003570F0" w:rsidSect="0015200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mirrorMargin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133AED"/>
    <w:rsid w:val="00152008"/>
    <w:rsid w:val="002202B7"/>
    <w:rsid w:val="002F5D5C"/>
    <w:rsid w:val="003570F0"/>
    <w:rsid w:val="00396910"/>
    <w:rsid w:val="00474A8E"/>
    <w:rsid w:val="004B1652"/>
    <w:rsid w:val="004C3A93"/>
    <w:rsid w:val="004E7757"/>
    <w:rsid w:val="005067A0"/>
    <w:rsid w:val="00515EB3"/>
    <w:rsid w:val="006126B5"/>
    <w:rsid w:val="00671A95"/>
    <w:rsid w:val="00681BE4"/>
    <w:rsid w:val="006F49B4"/>
    <w:rsid w:val="007650FA"/>
    <w:rsid w:val="007A2307"/>
    <w:rsid w:val="008000E7"/>
    <w:rsid w:val="00853C2C"/>
    <w:rsid w:val="00885473"/>
    <w:rsid w:val="008877E0"/>
    <w:rsid w:val="008F6AA2"/>
    <w:rsid w:val="00924926"/>
    <w:rsid w:val="009A04C6"/>
    <w:rsid w:val="00A15E72"/>
    <w:rsid w:val="00A31A58"/>
    <w:rsid w:val="00A86F82"/>
    <w:rsid w:val="00AA2804"/>
    <w:rsid w:val="00AB0BDE"/>
    <w:rsid w:val="00AC2B8B"/>
    <w:rsid w:val="00B70D02"/>
    <w:rsid w:val="00B722DD"/>
    <w:rsid w:val="00C4534C"/>
    <w:rsid w:val="00C623FD"/>
    <w:rsid w:val="00CD5F47"/>
    <w:rsid w:val="00D02A10"/>
    <w:rsid w:val="00E37B69"/>
    <w:rsid w:val="00E749DB"/>
    <w:rsid w:val="00E81569"/>
    <w:rsid w:val="00E81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71A95"/>
    <w:pPr>
      <w:keepNext/>
      <w:spacing w:after="0"/>
      <w:ind w:firstLine="454"/>
      <w:outlineLvl w:val="0"/>
    </w:pPr>
    <w:rPr>
      <w:rFonts w:ascii="Arial" w:hAnsi="Arial" w:cs="Arial"/>
      <w:b/>
      <w:color w:val="FF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000E7"/>
    <w:pPr>
      <w:keepNext/>
      <w:spacing w:after="0"/>
      <w:ind w:firstLine="454"/>
      <w:jc w:val="both"/>
      <w:outlineLvl w:val="1"/>
    </w:pPr>
    <w:rPr>
      <w:rFonts w:ascii="Arial" w:hAnsi="Arial" w:cs="Arial"/>
      <w:b/>
      <w:color w:val="FF000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B722DD"/>
    <w:pPr>
      <w:spacing w:after="0"/>
      <w:ind w:firstLine="454"/>
      <w:jc w:val="both"/>
    </w:pPr>
    <w:rPr>
      <w:rFonts w:ascii="Arial" w:hAnsi="Arial" w:cs="Arial"/>
      <w:b/>
      <w:color w:val="FF0000"/>
      <w:sz w:val="36"/>
      <w:szCs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396910"/>
    <w:pPr>
      <w:spacing w:after="0" w:line="264" w:lineRule="auto"/>
      <w:ind w:firstLine="454"/>
      <w:jc w:val="both"/>
    </w:pPr>
    <w:rPr>
      <w:rFonts w:ascii="Arial" w:hAnsi="Arial" w:cs="Arial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B0EA8"/>
    <w:rPr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885473"/>
    <w:pPr>
      <w:spacing w:after="0" w:line="264" w:lineRule="auto"/>
      <w:ind w:firstLine="454"/>
      <w:jc w:val="both"/>
    </w:pPr>
    <w:rPr>
      <w:rFonts w:ascii="Arial" w:hAnsi="Arial" w:cs="Arial"/>
      <w:i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B0EA8"/>
    <w:rPr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8</Pages>
  <Words>3692</Words>
  <Characters>21051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СЕРЕБРЯНАЯ РЕКА РУССКОГО РАБСТВА</dc:title>
  <dc:subject/>
  <dc:creator>stas</dc:creator>
  <cp:keywords/>
  <dc:description/>
  <cp:lastModifiedBy>user</cp:lastModifiedBy>
  <cp:revision>4</cp:revision>
  <dcterms:created xsi:type="dcterms:W3CDTF">2015-10-13T13:55:00Z</dcterms:created>
  <dcterms:modified xsi:type="dcterms:W3CDTF">2015-10-13T14:06:00Z</dcterms:modified>
</cp:coreProperties>
</file>