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A94" w:rsidRPr="00E81569" w:rsidRDefault="00E92A94" w:rsidP="00152008">
      <w:pPr>
        <w:pStyle w:val="Heading2"/>
        <w:spacing w:line="264" w:lineRule="auto"/>
      </w:pPr>
      <w:r w:rsidRPr="00E81569">
        <w:t>РОССИЯ В ИСЛАМЕ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650EB4">
        <w:rPr>
          <w:rFonts w:ascii="Arial" w:hAnsi="Arial" w:cs="Arial"/>
          <w:sz w:val="20"/>
          <w:szCs w:val="20"/>
        </w:rPr>
        <w:t xml:space="preserve">07-02-2011 № 628, 7 февраля </w:t>
      </w:r>
      <w:smartTag w:uri="urn:schemas-microsoft-com:office:smarttags" w:element="metricconverter">
        <w:smartTagPr>
          <w:attr w:name="ProductID" w:val="2011 г"/>
        </w:smartTagPr>
        <w:r w:rsidRPr="00650EB4">
          <w:rPr>
            <w:rFonts w:ascii="Arial" w:hAnsi="Arial" w:cs="Arial"/>
            <w:sz w:val="20"/>
            <w:szCs w:val="20"/>
          </w:rPr>
          <w:t>2011 г</w:t>
        </w:r>
      </w:smartTag>
      <w:r w:rsidRPr="00650EB4">
        <w:rPr>
          <w:rFonts w:ascii="Arial" w:hAnsi="Arial" w:cs="Arial"/>
          <w:sz w:val="20"/>
          <w:szCs w:val="20"/>
        </w:rPr>
        <w:t>.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650EB4">
        <w:rPr>
          <w:rFonts w:ascii="Arial" w:hAnsi="Arial" w:cs="Arial"/>
          <w:sz w:val="20"/>
          <w:szCs w:val="20"/>
        </w:rPr>
        <w:t xml:space="preserve">Валерий Лебедев  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650EB4" w:rsidRDefault="00E92A94" w:rsidP="00650EB4">
      <w:pPr>
        <w:pStyle w:val="BodyTextIndent2"/>
      </w:pPr>
      <w:r w:rsidRPr="00650EB4">
        <w:t xml:space="preserve">После взрыва в Домодедово 24 января </w:t>
      </w:r>
      <w:smartTag w:uri="urn:schemas-microsoft-com:office:smarttags" w:element="metricconverter">
        <w:smartTagPr>
          <w:attr w:name="ProductID" w:val="2011 г"/>
        </w:smartTagPr>
        <w:r w:rsidRPr="00650EB4">
          <w:t>2011 г</w:t>
        </w:r>
      </w:smartTag>
      <w:r w:rsidRPr="00650EB4">
        <w:t>. премьер Путин сказал: «Было сове</w:t>
      </w:r>
      <w:r w:rsidRPr="00650EB4">
        <w:t>р</w:t>
      </w:r>
      <w:r w:rsidRPr="00650EB4">
        <w:t xml:space="preserve">шено отвратительное по своей жестокости и бессмысленности преступление». </w:t>
      </w:r>
    </w:p>
    <w:p w:rsidR="00E92A9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Жестокость была обычная для террористов. Такая же, как и во всех остальных тера</w:t>
      </w:r>
      <w:r w:rsidRPr="00E81569">
        <w:rPr>
          <w:rFonts w:ascii="Arial" w:hAnsi="Arial" w:cs="Arial"/>
          <w:sz w:val="24"/>
          <w:szCs w:val="24"/>
        </w:rPr>
        <w:t>к</w:t>
      </w:r>
      <w:r w:rsidRPr="00E81569">
        <w:rPr>
          <w:rFonts w:ascii="Arial" w:hAnsi="Arial" w:cs="Arial"/>
          <w:sz w:val="24"/>
          <w:szCs w:val="24"/>
        </w:rPr>
        <w:t>тах — что в Мадриде, что Лондоне, что в Нью-Йорке. А вот насчет бессмысленности….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 xml:space="preserve">11 лет назад, в </w:t>
      </w:r>
      <w:smartTag w:uri="urn:schemas-microsoft-com:office:smarttags" w:element="metricconverter">
        <w:smartTagPr>
          <w:attr w:name="ProductID" w:val="2000 г"/>
        </w:smartTagPr>
        <w:r w:rsidRPr="00E81569">
          <w:rPr>
            <w:rFonts w:ascii="Arial" w:hAnsi="Arial" w:cs="Arial"/>
            <w:sz w:val="24"/>
            <w:szCs w:val="24"/>
          </w:rPr>
          <w:t>2000 г</w:t>
        </w:r>
      </w:smartTag>
      <w:r w:rsidRPr="00E81569">
        <w:rPr>
          <w:rFonts w:ascii="Arial" w:hAnsi="Arial" w:cs="Arial"/>
          <w:sz w:val="24"/>
          <w:szCs w:val="24"/>
        </w:rPr>
        <w:t>., когда Путин только что стал президентом, он видел в терактах и смысл, и цель. Тогда он сказал, что согласно докладам спецслужб РФ у исламских фу</w:t>
      </w:r>
      <w:r w:rsidRPr="00E81569">
        <w:rPr>
          <w:rFonts w:ascii="Arial" w:hAnsi="Arial" w:cs="Arial"/>
          <w:sz w:val="24"/>
          <w:szCs w:val="24"/>
        </w:rPr>
        <w:t>н</w:t>
      </w:r>
      <w:r w:rsidRPr="00E81569">
        <w:rPr>
          <w:rFonts w:ascii="Arial" w:hAnsi="Arial" w:cs="Arial"/>
          <w:sz w:val="24"/>
          <w:szCs w:val="24"/>
        </w:rPr>
        <w:t>даменталистов есть идея создать огромное государство — великий исламский халифат. Шахиды, конечно, с нашей точки зрения, монстры. Зомби. Чудовища-элиены. Безумные фанатики. Но с некоей иной (своей) точки зрения они герои, мученики, борцы за идею и проводники воли Аллаха. Чем-то отдал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 xml:space="preserve">нно напоминают патриотов, самоотверженных и беззаветных, отдающих свою жизнь ради, например, Родины, свободы, партии, народа. Такие исламские Матросовы и Гастелло. Или даже как экипаж бомбардировщика </w:t>
      </w:r>
      <w:r w:rsidRPr="00E81569">
        <w:rPr>
          <w:rFonts w:ascii="Arial" w:hAnsi="Arial" w:cs="Arial"/>
          <w:sz w:val="24"/>
          <w:szCs w:val="24"/>
          <w:lang w:val="en-US"/>
        </w:rPr>
        <w:t>B</w:t>
      </w:r>
      <w:r w:rsidRPr="00E81569">
        <w:rPr>
          <w:rFonts w:ascii="Arial" w:hAnsi="Arial" w:cs="Arial"/>
          <w:sz w:val="24"/>
          <w:szCs w:val="24"/>
        </w:rPr>
        <w:t>-29 Энолы Гей (</w:t>
      </w:r>
      <w:r w:rsidRPr="00E81569">
        <w:rPr>
          <w:rFonts w:ascii="Arial" w:hAnsi="Arial" w:cs="Arial"/>
          <w:sz w:val="24"/>
          <w:szCs w:val="24"/>
          <w:lang w:val="en-US"/>
        </w:rPr>
        <w:t>Enola</w:t>
      </w:r>
      <w:r w:rsidRPr="00E81569">
        <w:rPr>
          <w:rFonts w:ascii="Arial" w:hAnsi="Arial" w:cs="Arial"/>
          <w:sz w:val="24"/>
          <w:szCs w:val="24"/>
        </w:rPr>
        <w:t xml:space="preserve"> </w:t>
      </w:r>
      <w:r w:rsidRPr="00E81569">
        <w:rPr>
          <w:rFonts w:ascii="Arial" w:hAnsi="Arial" w:cs="Arial"/>
          <w:sz w:val="24"/>
          <w:szCs w:val="24"/>
          <w:lang w:val="en-US"/>
        </w:rPr>
        <w:t>Gay</w:t>
      </w:r>
      <w:r w:rsidRPr="00E81569">
        <w:rPr>
          <w:rFonts w:ascii="Arial" w:hAnsi="Arial" w:cs="Arial"/>
          <w:sz w:val="24"/>
          <w:szCs w:val="24"/>
        </w:rPr>
        <w:t>), скинувший атомную бомбу на Хиросиму — там ведь были мирные жители, совершенно ничего не подозревавшие и погибшие невинно. То есть, действия и мотивы очень похожи. Только с нашей стороны всегда разведчики или хотя бы подрывн</w:t>
      </w:r>
      <w:r w:rsidRPr="00E81569">
        <w:rPr>
          <w:rFonts w:ascii="Arial" w:hAnsi="Arial" w:cs="Arial"/>
          <w:sz w:val="24"/>
          <w:szCs w:val="24"/>
        </w:rPr>
        <w:t>и</w:t>
      </w:r>
      <w:r w:rsidRPr="00E81569">
        <w:rPr>
          <w:rFonts w:ascii="Arial" w:hAnsi="Arial" w:cs="Arial"/>
          <w:sz w:val="24"/>
          <w:szCs w:val="24"/>
        </w:rPr>
        <w:t>ки, а с их — шпионы, диверсанты и террористы.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b/>
          <w:i/>
          <w:color w:val="800000"/>
          <w:sz w:val="24"/>
          <w:szCs w:val="24"/>
        </w:rPr>
      </w:pP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Пол Тиббетс (</w:t>
      </w:r>
      <w:r w:rsidRPr="00650EB4">
        <w:rPr>
          <w:rFonts w:ascii="Arial" w:hAnsi="Arial" w:cs="Arial"/>
          <w:b/>
          <w:i/>
          <w:color w:val="800000"/>
          <w:sz w:val="24"/>
          <w:szCs w:val="24"/>
          <w:lang w:val="en-US"/>
        </w:rPr>
        <w:t>Paul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 xml:space="preserve"> </w:t>
      </w:r>
      <w:r w:rsidRPr="00650EB4">
        <w:rPr>
          <w:rFonts w:ascii="Arial" w:hAnsi="Arial" w:cs="Arial"/>
          <w:b/>
          <w:i/>
          <w:color w:val="800000"/>
          <w:sz w:val="24"/>
          <w:szCs w:val="24"/>
          <w:lang w:val="en-US"/>
        </w:rPr>
        <w:t>Tibbets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) — командир Энолы Гей: «Я делал, то, что мне пр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и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казали. Я прожил хорошую жизнь и ни о чём не жалею. Шла война. Мы должны б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ы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ли бо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м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 xml:space="preserve">бить. И мы бомбили». 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b/>
          <w:i/>
          <w:color w:val="800000"/>
          <w:sz w:val="24"/>
          <w:szCs w:val="24"/>
        </w:rPr>
      </w:pPr>
      <w:r w:rsidRPr="00650EB4">
        <w:rPr>
          <w:rFonts w:ascii="Arial" w:hAnsi="Arial" w:cs="Arial"/>
          <w:b/>
          <w:i/>
          <w:color w:val="800000"/>
          <w:sz w:val="24"/>
          <w:szCs w:val="24"/>
        </w:rPr>
        <w:t>Тед Ван Кирк (</w:t>
      </w:r>
      <w:r w:rsidRPr="00650EB4">
        <w:rPr>
          <w:rFonts w:ascii="Arial" w:hAnsi="Arial" w:cs="Arial"/>
          <w:b/>
          <w:i/>
          <w:color w:val="800000"/>
          <w:sz w:val="24"/>
          <w:szCs w:val="24"/>
          <w:lang w:val="en-US"/>
        </w:rPr>
        <w:t>Ted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 xml:space="preserve"> </w:t>
      </w:r>
      <w:r w:rsidRPr="00650EB4">
        <w:rPr>
          <w:rFonts w:ascii="Arial" w:hAnsi="Arial" w:cs="Arial"/>
          <w:b/>
          <w:i/>
          <w:color w:val="800000"/>
          <w:sz w:val="24"/>
          <w:szCs w:val="24"/>
          <w:lang w:val="en-US"/>
        </w:rPr>
        <w:t>Van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 xml:space="preserve"> </w:t>
      </w:r>
      <w:r w:rsidRPr="00650EB4">
        <w:rPr>
          <w:rFonts w:ascii="Arial" w:hAnsi="Arial" w:cs="Arial"/>
          <w:b/>
          <w:i/>
          <w:color w:val="800000"/>
          <w:sz w:val="24"/>
          <w:szCs w:val="24"/>
          <w:lang w:val="en-US"/>
        </w:rPr>
        <w:t>Kirk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) штурман: «Одна бомба или тысячи бомб. Какая разн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и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ца. Если бы мы не бомбили, война продолжалась лет 10. И кто знает, сколько людей погибло бы».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b/>
          <w:i/>
          <w:color w:val="800000"/>
          <w:sz w:val="24"/>
          <w:szCs w:val="24"/>
        </w:rPr>
      </w:pPr>
      <w:r w:rsidRPr="00650EB4">
        <w:rPr>
          <w:rFonts w:ascii="Arial" w:hAnsi="Arial" w:cs="Arial"/>
          <w:b/>
          <w:i/>
          <w:color w:val="800000"/>
          <w:sz w:val="24"/>
          <w:szCs w:val="24"/>
        </w:rPr>
        <w:t xml:space="preserve">Слова пилотов второго самолёта </w:t>
      </w:r>
      <w:r w:rsidRPr="00650EB4">
        <w:rPr>
          <w:rFonts w:ascii="Arial" w:hAnsi="Arial" w:cs="Arial"/>
          <w:b/>
          <w:i/>
          <w:color w:val="800000"/>
          <w:sz w:val="24"/>
          <w:szCs w:val="24"/>
          <w:lang w:val="en-US"/>
        </w:rPr>
        <w:t>B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 xml:space="preserve">-29 — </w:t>
      </w:r>
      <w:r w:rsidRPr="00650EB4">
        <w:rPr>
          <w:rFonts w:ascii="Arial" w:hAnsi="Arial" w:cs="Arial"/>
          <w:b/>
          <w:i/>
          <w:color w:val="800000"/>
          <w:sz w:val="24"/>
          <w:szCs w:val="24"/>
          <w:lang w:val="en-US"/>
        </w:rPr>
        <w:t>Bockscar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, сбросившего бомбу на Нагас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а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 xml:space="preserve">ки 9 августа 1945 года: 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b/>
          <w:i/>
          <w:color w:val="800000"/>
          <w:sz w:val="24"/>
          <w:szCs w:val="24"/>
        </w:rPr>
      </w:pPr>
      <w:r w:rsidRPr="00650EB4">
        <w:rPr>
          <w:rFonts w:ascii="Arial" w:hAnsi="Arial" w:cs="Arial"/>
          <w:b/>
          <w:i/>
          <w:color w:val="800000"/>
          <w:sz w:val="24"/>
          <w:szCs w:val="24"/>
          <w:lang w:val="en-US"/>
        </w:rPr>
        <w:t xml:space="preserve">Чарльз Суини (Charles W. Sweeney). 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Командир самолета: «Это было моим до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л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гом. Я хотел, чтобы война скорее закончилась, нам хотелось поскорее вернут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ь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 xml:space="preserve">ся домой к своим любимым». 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b/>
          <w:i/>
          <w:color w:val="800000"/>
          <w:sz w:val="24"/>
          <w:szCs w:val="24"/>
        </w:rPr>
      </w:pPr>
      <w:r w:rsidRPr="00650EB4">
        <w:rPr>
          <w:rFonts w:ascii="Arial" w:hAnsi="Arial" w:cs="Arial"/>
          <w:b/>
          <w:i/>
          <w:color w:val="800000"/>
          <w:sz w:val="24"/>
          <w:szCs w:val="24"/>
        </w:rPr>
        <w:t>Фред Оливи (</w:t>
      </w:r>
      <w:r w:rsidRPr="00650EB4">
        <w:rPr>
          <w:rFonts w:ascii="Arial" w:hAnsi="Arial" w:cs="Arial"/>
          <w:b/>
          <w:i/>
          <w:color w:val="800000"/>
          <w:sz w:val="24"/>
          <w:szCs w:val="24"/>
          <w:lang w:val="en-US"/>
        </w:rPr>
        <w:t>Fred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 xml:space="preserve"> </w:t>
      </w:r>
      <w:r w:rsidRPr="00650EB4">
        <w:rPr>
          <w:rFonts w:ascii="Arial" w:hAnsi="Arial" w:cs="Arial"/>
          <w:b/>
          <w:i/>
          <w:color w:val="800000"/>
          <w:sz w:val="24"/>
          <w:szCs w:val="24"/>
          <w:lang w:val="en-US"/>
        </w:rPr>
        <w:t>J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 xml:space="preserve"> </w:t>
      </w:r>
      <w:r w:rsidRPr="00650EB4">
        <w:rPr>
          <w:rFonts w:ascii="Arial" w:hAnsi="Arial" w:cs="Arial"/>
          <w:b/>
          <w:i/>
          <w:color w:val="800000"/>
          <w:sz w:val="24"/>
          <w:szCs w:val="24"/>
          <w:lang w:val="en-US"/>
        </w:rPr>
        <w:t>Olivi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), второй пилот: ««Хотя погибли тысячи людей, я уверен, что бомбу надо было сбросить, поскольку если бы американцам пр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и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шлось начать вторжение в Японию, это было бы смертоубийс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>т</w:t>
      </w:r>
      <w:r w:rsidRPr="00650EB4">
        <w:rPr>
          <w:rFonts w:ascii="Arial" w:hAnsi="Arial" w:cs="Arial"/>
          <w:b/>
          <w:i/>
          <w:color w:val="800000"/>
          <w:sz w:val="24"/>
          <w:szCs w:val="24"/>
        </w:rPr>
        <w:t xml:space="preserve">вом». </w:t>
      </w:r>
    </w:p>
    <w:p w:rsidR="00E92A94" w:rsidRPr="00650EB4" w:rsidRDefault="00E92A94" w:rsidP="00650EB4">
      <w:pPr>
        <w:pStyle w:val="BodyTextIndent3"/>
      </w:pPr>
      <w:r w:rsidRPr="00650EB4">
        <w:t>Командир полка генерал Лимэй: «Если бы мы проиграли войну, нас судили бы. Так ведь знаете, проигравших всегда судят. Весь фокус состоит в том, чтобы быть на выи</w:t>
      </w:r>
      <w:r w:rsidRPr="00650EB4">
        <w:t>г</w:t>
      </w:r>
      <w:r w:rsidRPr="00650EB4">
        <w:t xml:space="preserve">рывающей стороне.» 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В Японии никто не осуждает американских пилотов, там они высоко цен</w:t>
      </w:r>
      <w:r>
        <w:rPr>
          <w:rFonts w:ascii="Arial" w:hAnsi="Arial" w:cs="Arial"/>
          <w:sz w:val="24"/>
          <w:szCs w:val="24"/>
        </w:rPr>
        <w:t>имы</w:t>
      </w:r>
      <w:r w:rsidRPr="00E81569">
        <w:rPr>
          <w:rFonts w:ascii="Arial" w:hAnsi="Arial" w:cs="Arial"/>
          <w:sz w:val="24"/>
          <w:szCs w:val="24"/>
        </w:rPr>
        <w:t xml:space="preserve"> как люди, положи</w:t>
      </w:r>
      <w:r>
        <w:rPr>
          <w:rFonts w:ascii="Arial" w:hAnsi="Arial" w:cs="Arial"/>
          <w:sz w:val="24"/>
          <w:szCs w:val="24"/>
        </w:rPr>
        <w:t>вшие</w:t>
      </w:r>
      <w:r w:rsidRPr="00E81569">
        <w:rPr>
          <w:rFonts w:ascii="Arial" w:hAnsi="Arial" w:cs="Arial"/>
          <w:sz w:val="24"/>
          <w:szCs w:val="24"/>
        </w:rPr>
        <w:t xml:space="preserve"> конец императорской Японии и обеспечи</w:t>
      </w:r>
      <w:r>
        <w:rPr>
          <w:rFonts w:ascii="Arial" w:hAnsi="Arial" w:cs="Arial"/>
          <w:sz w:val="24"/>
          <w:szCs w:val="24"/>
        </w:rPr>
        <w:t>вшие</w:t>
      </w:r>
      <w:r w:rsidRPr="00E81569">
        <w:rPr>
          <w:rFonts w:ascii="Arial" w:hAnsi="Arial" w:cs="Arial"/>
          <w:sz w:val="24"/>
          <w:szCs w:val="24"/>
        </w:rPr>
        <w:t xml:space="preserve"> е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 xml:space="preserve"> нынешнее процвет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ние.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650EB4">
      <w:pPr>
        <w:spacing w:after="0" w:line="264" w:lineRule="auto"/>
        <w:ind w:firstLine="454"/>
        <w:jc w:val="center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****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Говорит Геннадий Гудков, полковник ФСБ в запасе, зампредседателя Комитета Го</w:t>
      </w:r>
      <w:r w:rsidRPr="00E81569">
        <w:rPr>
          <w:rFonts w:ascii="Arial" w:hAnsi="Arial" w:cs="Arial"/>
          <w:sz w:val="24"/>
          <w:szCs w:val="24"/>
        </w:rPr>
        <w:t>с</w:t>
      </w:r>
      <w:r w:rsidRPr="00E81569">
        <w:rPr>
          <w:rFonts w:ascii="Arial" w:hAnsi="Arial" w:cs="Arial"/>
          <w:sz w:val="24"/>
          <w:szCs w:val="24"/>
        </w:rPr>
        <w:t>думы по безопасности</w:t>
      </w:r>
      <w:r>
        <w:rPr>
          <w:rFonts w:ascii="Arial" w:hAnsi="Arial" w:cs="Arial"/>
          <w:sz w:val="24"/>
          <w:szCs w:val="24"/>
        </w:rPr>
        <w:t>: «</w:t>
      </w:r>
      <w:r w:rsidRPr="00E81569">
        <w:rPr>
          <w:rFonts w:ascii="Arial" w:hAnsi="Arial" w:cs="Arial"/>
          <w:sz w:val="24"/>
          <w:szCs w:val="24"/>
        </w:rPr>
        <w:t>Мы создали благоприятную питательную среду, при которой зн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чительную часть граждан России можно смело записать в пособники. Те, которые, допу</w:t>
      </w:r>
      <w:r w:rsidRPr="00E81569">
        <w:rPr>
          <w:rFonts w:ascii="Arial" w:hAnsi="Arial" w:cs="Arial"/>
          <w:sz w:val="24"/>
          <w:szCs w:val="24"/>
        </w:rPr>
        <w:t>с</w:t>
      </w:r>
      <w:r w:rsidRPr="00E81569">
        <w:rPr>
          <w:rFonts w:ascii="Arial" w:hAnsi="Arial" w:cs="Arial"/>
          <w:sz w:val="24"/>
          <w:szCs w:val="24"/>
        </w:rPr>
        <w:t>тим, за деньги провозят, за деньги регистрируют, за деньги выдают справки, за деньги о</w:t>
      </w:r>
      <w:r w:rsidRPr="00E81569">
        <w:rPr>
          <w:rFonts w:ascii="Arial" w:hAnsi="Arial" w:cs="Arial"/>
          <w:sz w:val="24"/>
          <w:szCs w:val="24"/>
        </w:rPr>
        <w:t>т</w:t>
      </w:r>
      <w:r w:rsidRPr="00E81569">
        <w:rPr>
          <w:rFonts w:ascii="Arial" w:hAnsi="Arial" w:cs="Arial"/>
          <w:sz w:val="24"/>
          <w:szCs w:val="24"/>
        </w:rPr>
        <w:t>пускают и так далее. Пособники, люди, государственный механизм прогнивший, корру</w:t>
      </w:r>
      <w:r w:rsidRPr="00E81569">
        <w:rPr>
          <w:rFonts w:ascii="Arial" w:hAnsi="Arial" w:cs="Arial"/>
          <w:sz w:val="24"/>
          <w:szCs w:val="24"/>
        </w:rPr>
        <w:t>м</w:t>
      </w:r>
      <w:r w:rsidRPr="00E81569">
        <w:rPr>
          <w:rFonts w:ascii="Arial" w:hAnsi="Arial" w:cs="Arial"/>
          <w:sz w:val="24"/>
          <w:szCs w:val="24"/>
        </w:rPr>
        <w:t>пированный, которые делают возможным совершение всех этих действий. Террористы — это идейная борьба. Это борьба, которая опирается на питательную среду. Надо менять страну. Нельзя дальше жить в тотально коррумпированном…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Сейчас говорили об идейном противоборстве — мы его полностью проиграли. Воо</w:t>
      </w:r>
      <w:r w:rsidRPr="00E81569">
        <w:rPr>
          <w:rFonts w:ascii="Arial" w:hAnsi="Arial" w:cs="Arial"/>
          <w:sz w:val="24"/>
          <w:szCs w:val="24"/>
        </w:rPr>
        <w:t>б</w:t>
      </w:r>
      <w:r w:rsidRPr="00E81569">
        <w:rPr>
          <w:rFonts w:ascii="Arial" w:hAnsi="Arial" w:cs="Arial"/>
          <w:sz w:val="24"/>
          <w:szCs w:val="24"/>
        </w:rPr>
        <w:t>ще не понимаем, как ее вести, эту идейную работу. И ее мог бы делать ислам как инст</w:t>
      </w:r>
      <w:r w:rsidRPr="00E81569">
        <w:rPr>
          <w:rFonts w:ascii="Arial" w:hAnsi="Arial" w:cs="Arial"/>
          <w:sz w:val="24"/>
          <w:szCs w:val="24"/>
        </w:rPr>
        <w:t>и</w:t>
      </w:r>
      <w:r w:rsidRPr="00E81569">
        <w:rPr>
          <w:rFonts w:ascii="Arial" w:hAnsi="Arial" w:cs="Arial"/>
          <w:sz w:val="24"/>
          <w:szCs w:val="24"/>
        </w:rPr>
        <w:t>тут, как конфессия, но мы не можем их поддержать, тех людей и тех борцов в исламе, к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 xml:space="preserve">торые борются за чистоту этой идеи — и только они могут разоблачать идейно вот эти исламистские организации. Идейное противоборство мы проиграли.» 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650EB4" w:rsidRDefault="00E92A94" w:rsidP="00650EB4">
      <w:pPr>
        <w:spacing w:after="0" w:line="264" w:lineRule="auto"/>
        <w:ind w:firstLine="454"/>
        <w:jc w:val="center"/>
        <w:rPr>
          <w:rFonts w:ascii="Arial" w:hAnsi="Arial" w:cs="Arial"/>
          <w:b/>
          <w:sz w:val="24"/>
          <w:szCs w:val="24"/>
        </w:rPr>
      </w:pPr>
      <w:r w:rsidRPr="00650EB4">
        <w:rPr>
          <w:rFonts w:ascii="Arial" w:hAnsi="Arial" w:cs="Arial"/>
          <w:b/>
          <w:sz w:val="24"/>
          <w:szCs w:val="24"/>
        </w:rPr>
        <w:t>х х х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Вот и мы поговорим теперь не о технических деталях проверки в аэропортах, а об идейных основаниях проверяющих. И вообще об идеологии России и ислама.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В аэропорту Бен Гурион невозможно дать взятку. За это взятие любого давателя ср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зу же самого возьмут. Он тем самым выдаст себя. Когда видишь страшные свиноподо</w:t>
      </w:r>
      <w:r w:rsidRPr="00E81569">
        <w:rPr>
          <w:rFonts w:ascii="Arial" w:hAnsi="Arial" w:cs="Arial"/>
          <w:sz w:val="24"/>
          <w:szCs w:val="24"/>
        </w:rPr>
        <w:t>б</w:t>
      </w:r>
      <w:r w:rsidRPr="00E81569">
        <w:rPr>
          <w:rFonts w:ascii="Arial" w:hAnsi="Arial" w:cs="Arial"/>
          <w:sz w:val="24"/>
          <w:szCs w:val="24"/>
        </w:rPr>
        <w:t>ные рыла охранников в Домодедово, то ясно понимаешь: никакие рамки, газоанализат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ры, просвечивания, резонансы и пр. не помогут. Достаточно дать на лапу, и любой прибор тут же отключат. И даже могут продать террористу, если тот хорошо заплатит. А вкупе с административным восторгом страсть к золотому тельцу вообще творит чудеса. В пре</w:t>
      </w:r>
      <w:r w:rsidRPr="00E81569">
        <w:rPr>
          <w:rFonts w:ascii="Arial" w:hAnsi="Arial" w:cs="Arial"/>
          <w:sz w:val="24"/>
          <w:szCs w:val="24"/>
        </w:rPr>
        <w:t>д</w:t>
      </w:r>
      <w:r w:rsidRPr="00E81569">
        <w:rPr>
          <w:rFonts w:ascii="Arial" w:hAnsi="Arial" w:cs="Arial"/>
          <w:sz w:val="24"/>
          <w:szCs w:val="24"/>
        </w:rPr>
        <w:t>дверии грядущей полиции все милиционеры получили предписания об увольнении (их в полицию будут принимать как новеньких) и потому, не зная своего будущего, они напр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лет дежурили у рейсов с таджиками для сбора дани на черные дни. Так что на самон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вейших рамках просто никто не дежурил.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Ошибочно может возникнуть замысел (он и возник), что одних хранителей закона можно заменить на других — как в Грузии. Нельзя. Не на кого. Все заражены идеологией и психологией «новой России», которой снова двадцать лет, снова — а моя страна по</w:t>
      </w:r>
      <w:r w:rsidRPr="00E81569">
        <w:rPr>
          <w:rFonts w:ascii="Arial" w:hAnsi="Arial" w:cs="Arial"/>
          <w:sz w:val="24"/>
          <w:szCs w:val="24"/>
        </w:rPr>
        <w:t>д</w:t>
      </w:r>
      <w:r w:rsidRPr="00E81569">
        <w:rPr>
          <w:rFonts w:ascii="Arial" w:hAnsi="Arial" w:cs="Arial"/>
          <w:sz w:val="24"/>
          <w:szCs w:val="24"/>
        </w:rPr>
        <w:t>росток. Об этом столько писали и говорили — про культ денег, коррупцию и пр, начиная от дворника и кончая президентом, что помолчим. Но вот что следует сказать: Этот культ «материальных благ» делает все население несчастным. Не только бедных, но и бог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тых. Бедных — понятно. Бедный — это неудачник, лузер, потерянный, обойденный суд</w:t>
      </w:r>
      <w:r w:rsidRPr="00E81569">
        <w:rPr>
          <w:rFonts w:ascii="Arial" w:hAnsi="Arial" w:cs="Arial"/>
          <w:sz w:val="24"/>
          <w:szCs w:val="24"/>
        </w:rPr>
        <w:t>ь</w:t>
      </w:r>
      <w:r w:rsidRPr="00E81569">
        <w:rPr>
          <w:rFonts w:ascii="Arial" w:hAnsi="Arial" w:cs="Arial"/>
          <w:sz w:val="24"/>
          <w:szCs w:val="24"/>
        </w:rPr>
        <w:t>бой. Его не любят девушки и он противен сам себе. Но и богатый тоже несчастен. Есть и богаче его, так что по сравнению с ним он бедный, значит, несчастный. А самого богатого легко можно посадить или застрелить и потому он боится. Страх несовместим с довол</w:t>
      </w:r>
      <w:r w:rsidRPr="00E81569">
        <w:rPr>
          <w:rFonts w:ascii="Arial" w:hAnsi="Arial" w:cs="Arial"/>
          <w:sz w:val="24"/>
          <w:szCs w:val="24"/>
        </w:rPr>
        <w:t>ь</w:t>
      </w:r>
      <w:r w:rsidRPr="00E81569">
        <w:rPr>
          <w:rFonts w:ascii="Arial" w:hAnsi="Arial" w:cs="Arial"/>
          <w:sz w:val="24"/>
          <w:szCs w:val="24"/>
        </w:rPr>
        <w:t>ством. Дрожащий богатый хочет убежать в Лондон, но и там будет трястись, ибо полоний везде активен. Опять же всеобщая зависть и ненависть, в то врем как душа алчет любви.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Когда-то, после пришествия Большевика, произошло гештальт-переключение и л</w:t>
      </w:r>
      <w:r w:rsidRPr="00E81569">
        <w:rPr>
          <w:rFonts w:ascii="Arial" w:hAnsi="Arial" w:cs="Arial"/>
          <w:sz w:val="24"/>
          <w:szCs w:val="24"/>
        </w:rPr>
        <w:t>ю</w:t>
      </w:r>
      <w:r w:rsidRPr="00E81569">
        <w:rPr>
          <w:rFonts w:ascii="Arial" w:hAnsi="Arial" w:cs="Arial"/>
          <w:sz w:val="24"/>
          <w:szCs w:val="24"/>
        </w:rPr>
        <w:t>бой собственник стал изгоем. Паразитом. Эксплуататором трудового народа. Мироедом. Стал несчастным. А батраки и пролетарии сделались чрезвычайно удовлетворенными жизнью. Некоторым образом — счастливыми. Только оттого, что ничего не имели. Еще вчера они от этого ярились, негодовали, были в раздерганных чувствах. А в новой вере становления из ничего всем в одночасье стали счастливыми. Вроде как из морозной к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меры с миазмами их перевели в оранжерею. Как пели в патриотической песне: «Пред Р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диной в вечном долгу». Вот с этим вечным долгом и жили, но счастья неимущества хв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тило меньше, чем на 70 лет. Уже давно большинство хочет старого счастья. Все арабские страны (да и шире) либо проходят, либо еще пройдут стадию исламского тоталитаризма. В порядке эволюции. Если русским мало советских успехов, они могут повторить урок по-исламски.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Ислам предлагает «трудящимся массам обездоленных» именно это Счастье. Бич</w:t>
      </w:r>
      <w:r w:rsidRPr="00E81569">
        <w:rPr>
          <w:rFonts w:ascii="Arial" w:hAnsi="Arial" w:cs="Arial"/>
          <w:sz w:val="24"/>
          <w:szCs w:val="24"/>
        </w:rPr>
        <w:t>е</w:t>
      </w:r>
      <w:r w:rsidRPr="00E81569">
        <w:rPr>
          <w:rFonts w:ascii="Arial" w:hAnsi="Arial" w:cs="Arial"/>
          <w:sz w:val="24"/>
          <w:szCs w:val="24"/>
        </w:rPr>
        <w:t>вание пороков Запада там, разумеется, тоже есть. А именно — ислам полагает, что Запад в целом и Америка как ее форпост — средоточие всех мыслимых пороков: наживы, м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шенничества, преступности, наркомании и пьянства, проституции и порнографии, гом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сексуализма, всяческого разврата; одним словом — царство шайтана. То есть, то, что считается неизбежными издержками производства, отходами западной цивилизации, они полагают ее главным и единственным содержанием. А бытовые удобства, являющиеся производными науки, техники, демократических начинаний, свободы слова и пр. просто воспринимаются как брешь в бастионе порока и зла для его сокрушения во имя Аллаха. Впрочем, местные шейхи, которые поддались на эти уловки шайтана, клеймятся аято</w:t>
      </w:r>
      <w:r w:rsidRPr="00E81569">
        <w:rPr>
          <w:rFonts w:ascii="Arial" w:hAnsi="Arial" w:cs="Arial"/>
          <w:sz w:val="24"/>
          <w:szCs w:val="24"/>
        </w:rPr>
        <w:t>л</w:t>
      </w:r>
      <w:r w:rsidRPr="00E81569">
        <w:rPr>
          <w:rFonts w:ascii="Arial" w:hAnsi="Arial" w:cs="Arial"/>
          <w:sz w:val="24"/>
          <w:szCs w:val="24"/>
        </w:rPr>
        <w:t>лами как погрязание в роскоши и коррупции, как падение в порок и грех. Иранский духо</w:t>
      </w:r>
      <w:r w:rsidRPr="00E81569">
        <w:rPr>
          <w:rFonts w:ascii="Arial" w:hAnsi="Arial" w:cs="Arial"/>
          <w:sz w:val="24"/>
          <w:szCs w:val="24"/>
        </w:rPr>
        <w:t>в</w:t>
      </w:r>
      <w:r w:rsidRPr="00E81569">
        <w:rPr>
          <w:rFonts w:ascii="Arial" w:hAnsi="Arial" w:cs="Arial"/>
          <w:sz w:val="24"/>
          <w:szCs w:val="24"/>
        </w:rPr>
        <w:t>ный лидер Ахмад Хатами, комментируя поведение арабской элиты в Тунисе и Египте, сказал, что «время арабских диктаторов, поддерживаемых Западом, закончилось и т</w:t>
      </w:r>
      <w:r w:rsidRPr="00E81569">
        <w:rPr>
          <w:rFonts w:ascii="Arial" w:hAnsi="Arial" w:cs="Arial"/>
          <w:sz w:val="24"/>
          <w:szCs w:val="24"/>
        </w:rPr>
        <w:t>е</w:t>
      </w:r>
      <w:r w:rsidRPr="00E81569">
        <w:rPr>
          <w:rFonts w:ascii="Arial" w:hAnsi="Arial" w:cs="Arial"/>
          <w:sz w:val="24"/>
          <w:szCs w:val="24"/>
        </w:rPr>
        <w:t>перь политическими основами нового Ближнего Востока будут мусульманское руков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дство и демократия, основанная на религии». Так что вряд ли победу в этих бедных стр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нах одержат прозападные политики типа лауреата нобелевца Мохаммеда аль Барадеи. На сцену выходят традиционные ценности ислама, которые несут братья-мусульмане.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650EB4">
      <w:pPr>
        <w:spacing w:after="0" w:line="264" w:lineRule="auto"/>
        <w:ind w:firstLine="454"/>
        <w:jc w:val="center"/>
        <w:rPr>
          <w:rFonts w:ascii="Arial" w:hAnsi="Arial" w:cs="Arial"/>
          <w:sz w:val="24"/>
          <w:szCs w:val="24"/>
        </w:rPr>
      </w:pPr>
      <w:r w:rsidRPr="001315A2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2pt;height:271.8pt">
            <v:imagedata r:id="rId4" o:title=""/>
          </v:shape>
        </w:pic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Самое главное, что ислам предлагает восточным народам (а потом и западным), — это счастье. Причем, для этого даже ничего не надо делать. То, что еще вчера считалось бедой: нищета, отверженность, третий сорт, неудача, черная метка судьбы, горе неим</w:t>
      </w:r>
      <w:r w:rsidRPr="00E81569">
        <w:rPr>
          <w:rFonts w:ascii="Arial" w:hAnsi="Arial" w:cs="Arial"/>
          <w:sz w:val="24"/>
          <w:szCs w:val="24"/>
        </w:rPr>
        <w:t>у</w:t>
      </w:r>
      <w:r w:rsidRPr="00E81569">
        <w:rPr>
          <w:rFonts w:ascii="Arial" w:hAnsi="Arial" w:cs="Arial"/>
          <w:sz w:val="24"/>
          <w:szCs w:val="24"/>
        </w:rPr>
        <w:t>щих, сегодня вдруг становится высшим благом, печатью избранности Аллаха, приобщ</w:t>
      </w:r>
      <w:r w:rsidRPr="00E81569">
        <w:rPr>
          <w:rFonts w:ascii="Arial" w:hAnsi="Arial" w:cs="Arial"/>
          <w:sz w:val="24"/>
          <w:szCs w:val="24"/>
        </w:rPr>
        <w:t>е</w:t>
      </w:r>
      <w:r w:rsidRPr="00E81569">
        <w:rPr>
          <w:rFonts w:ascii="Arial" w:hAnsi="Arial" w:cs="Arial"/>
          <w:sz w:val="24"/>
          <w:szCs w:val="24"/>
        </w:rPr>
        <w:t>нием к чистой и праведной жизни. Ты беден и гол? Голоден? У тебя ничего нет? Это пр</w:t>
      </w:r>
      <w:r w:rsidRPr="00E81569">
        <w:rPr>
          <w:rFonts w:ascii="Arial" w:hAnsi="Arial" w:cs="Arial"/>
          <w:sz w:val="24"/>
          <w:szCs w:val="24"/>
        </w:rPr>
        <w:t>е</w:t>
      </w:r>
      <w:r w:rsidRPr="00E81569">
        <w:rPr>
          <w:rFonts w:ascii="Arial" w:hAnsi="Arial" w:cs="Arial"/>
          <w:sz w:val="24"/>
          <w:szCs w:val="24"/>
        </w:rPr>
        <w:t>красно! Ты, подобно Иову, выбран Аллахом как лучший из людей. Нищета, болезни, утр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ты, бездомность, голод есть признаки любви Аллаха. Так что не нужно гневить Бога ж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лобами. А нужно воздавать ему хвалу и благодарить за милости.</w:t>
      </w:r>
    </w:p>
    <w:p w:rsidR="00E92A9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Трудно жить с ежедневным ощущением и гнетом своей отверженности. То есть, быть и бедным и несчастным одновременно. А вот быть бедным и счастливым — легко. Пр</w:t>
      </w:r>
      <w:r w:rsidRPr="00E81569">
        <w:rPr>
          <w:rFonts w:ascii="Arial" w:hAnsi="Arial" w:cs="Arial"/>
          <w:sz w:val="24"/>
          <w:szCs w:val="24"/>
        </w:rPr>
        <w:t>и</w:t>
      </w:r>
      <w:r w:rsidRPr="00E81569">
        <w:rPr>
          <w:rFonts w:ascii="Arial" w:hAnsi="Arial" w:cs="Arial"/>
          <w:sz w:val="24"/>
          <w:szCs w:val="24"/>
        </w:rPr>
        <w:t>чем счастливым именно из-за своей нищеты. В русской народной мудрости эта мысль выражена в присловье «беден да честен». Эта прибаутка — в прошлом. Однако у нее есть все возможности вернуться , но в новом обличии: беден, да муслим (так это будет звучать, а не «мусульманин»). Был обиженный, ограбленный, униженный олигархами и</w:t>
      </w:r>
      <w:r w:rsidRPr="00E81569">
        <w:rPr>
          <w:rFonts w:ascii="Arial" w:hAnsi="Arial" w:cs="Arial"/>
          <w:sz w:val="24"/>
          <w:szCs w:val="24"/>
        </w:rPr>
        <w:t>з</w:t>
      </w:r>
      <w:r w:rsidRPr="00E81569">
        <w:rPr>
          <w:rFonts w:ascii="Arial" w:hAnsi="Arial" w:cs="Arial"/>
          <w:sz w:val="24"/>
          <w:szCs w:val="24"/>
        </w:rPr>
        <w:t>гой, а стал праведником Неба, счастливым и покорным Аллаху муслимом.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Правда, есть одно препятствие для того, чтобы Россия обратилась в ислам. Это — запрет в исламе на питие. Трудно, на первый взгляд, согласовать этот запрет с будущей исламской Россией. Но на второй — легко.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О запрете пить пьянящий напиток сикеру в исламе нет ни слова. Насчет более пр</w:t>
      </w:r>
      <w:r w:rsidRPr="00E81569">
        <w:rPr>
          <w:rFonts w:ascii="Arial" w:hAnsi="Arial" w:cs="Arial"/>
          <w:sz w:val="24"/>
          <w:szCs w:val="24"/>
        </w:rPr>
        <w:t>и</w:t>
      </w:r>
      <w:r w:rsidRPr="00E81569">
        <w:rPr>
          <w:rFonts w:ascii="Arial" w:hAnsi="Arial" w:cs="Arial"/>
          <w:sz w:val="24"/>
          <w:szCs w:val="24"/>
        </w:rPr>
        <w:t>вычного вина тоже не все определенно. В Коране, в ранней медин</w:t>
      </w:r>
      <w:r w:rsidRPr="00E81569">
        <w:rPr>
          <w:rFonts w:ascii="Arial" w:hAnsi="Arial" w:cs="Arial"/>
          <w:sz w:val="24"/>
          <w:szCs w:val="24"/>
          <w:lang w:val="en-US"/>
        </w:rPr>
        <w:t>c</w:t>
      </w:r>
      <w:r w:rsidRPr="00E81569">
        <w:rPr>
          <w:rFonts w:ascii="Arial" w:hAnsi="Arial" w:cs="Arial"/>
          <w:sz w:val="24"/>
          <w:szCs w:val="24"/>
        </w:rPr>
        <w:t>кой суре сказано сн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 xml:space="preserve">чала так: 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«Они спрашивают тебя о вине и майсире?</w:t>
      </w:r>
      <w:r w:rsidRPr="0088016C">
        <w:rPr>
          <w:rFonts w:ascii="Arial" w:hAnsi="Arial" w:cs="Arial"/>
          <w:b/>
          <w:color w:val="800000"/>
          <w:sz w:val="24"/>
          <w:szCs w:val="24"/>
        </w:rPr>
        <w:t xml:space="preserve"> (алкогольный напиток — В.Л.). 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Скажи: «В них обоих — великий грех и некая польза для людей, но грех их — бол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ь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ше пользы»</w:t>
      </w:r>
      <w:r w:rsidRPr="0088016C">
        <w:rPr>
          <w:rFonts w:ascii="Arial" w:hAnsi="Arial" w:cs="Arial"/>
          <w:i/>
          <w:sz w:val="24"/>
          <w:szCs w:val="24"/>
        </w:rPr>
        <w:t>.</w:t>
      </w:r>
      <w:r w:rsidRPr="00E81569">
        <w:rPr>
          <w:rFonts w:ascii="Arial" w:hAnsi="Arial" w:cs="Arial"/>
          <w:sz w:val="24"/>
          <w:szCs w:val="24"/>
        </w:rPr>
        <w:t xml:space="preserve"> А в последней мединской суре, полученной Мухаммадом, о пользе вина уже ничего не г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 xml:space="preserve">ворится, а только о вреде: 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«О вы, которые уверовали! Вино, майсир, жертвенники, стрелы — мерзость из деяния сатаны. Сторонитесь же этого, — может быть, вы окажетесь счас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т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ливы».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Видите, Мухаммад говорит: может быть, вы будете счастливы. Может быть, а не н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верняка! То есть, отказ от вина еще не обеспечивает «автоматического счастья». Зато, согласно исламу, не в этой жизни, а в раю вино, оказывается, есть составная часть бе</w:t>
      </w:r>
      <w:r w:rsidRPr="00E81569">
        <w:rPr>
          <w:rFonts w:ascii="Arial" w:hAnsi="Arial" w:cs="Arial"/>
          <w:sz w:val="24"/>
          <w:szCs w:val="24"/>
        </w:rPr>
        <w:t>з</w:t>
      </w:r>
      <w:r w:rsidRPr="00E81569">
        <w:rPr>
          <w:rFonts w:ascii="Arial" w:hAnsi="Arial" w:cs="Arial"/>
          <w:sz w:val="24"/>
          <w:szCs w:val="24"/>
        </w:rPr>
        <w:t xml:space="preserve">условного счастья. Там правоверных, как то явствует из суры </w:t>
      </w:r>
      <w:r w:rsidRPr="00E81569">
        <w:rPr>
          <w:rFonts w:ascii="Arial" w:hAnsi="Arial" w:cs="Arial"/>
          <w:sz w:val="24"/>
          <w:szCs w:val="24"/>
          <w:lang w:val="en-US"/>
        </w:rPr>
        <w:t>XLYII</w:t>
      </w:r>
      <w:r w:rsidRPr="00E81569">
        <w:rPr>
          <w:rFonts w:ascii="Arial" w:hAnsi="Arial" w:cs="Arial"/>
          <w:sz w:val="24"/>
          <w:szCs w:val="24"/>
        </w:rPr>
        <w:t xml:space="preserve"> 16, ожидают «реки вина, приятного для пьющих». А в еще более поздней суре (</w:t>
      </w:r>
      <w:r w:rsidRPr="00E81569">
        <w:rPr>
          <w:rFonts w:ascii="Arial" w:hAnsi="Arial" w:cs="Arial"/>
          <w:sz w:val="24"/>
          <w:szCs w:val="24"/>
          <w:lang w:val="en-US"/>
        </w:rPr>
        <w:t>LXXXIII</w:t>
      </w:r>
      <w:r w:rsidRPr="00E81569">
        <w:rPr>
          <w:rFonts w:ascii="Arial" w:hAnsi="Arial" w:cs="Arial"/>
          <w:sz w:val="24"/>
          <w:szCs w:val="24"/>
        </w:rPr>
        <w:t xml:space="preserve"> 25) говорится, что в раю «поят их (правоверных — В.Л.) вином запечатанным». Пить вино в потустороннем мире можно и нужно, но для того, чтобы наслаждаться реками вина в раю, сначала нужно уверовать и принять истинную религию здесь, на земле. Но так как питие на земле пом</w:t>
      </w:r>
      <w:r w:rsidRPr="00E81569">
        <w:rPr>
          <w:rFonts w:ascii="Arial" w:hAnsi="Arial" w:cs="Arial"/>
          <w:sz w:val="24"/>
          <w:szCs w:val="24"/>
        </w:rPr>
        <w:t>е</w:t>
      </w:r>
      <w:r w:rsidRPr="00E81569">
        <w:rPr>
          <w:rFonts w:ascii="Arial" w:hAnsi="Arial" w:cs="Arial"/>
          <w:sz w:val="24"/>
          <w:szCs w:val="24"/>
        </w:rPr>
        <w:t>щает человека как бы в рай, то пить ему можно и здесь, в России. Зачем ждать потуст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роннего рая, когда рай можно устроить прямо здесь и сейчас? Так будет выглядеть ру</w:t>
      </w:r>
      <w:r w:rsidRPr="00E81569">
        <w:rPr>
          <w:rFonts w:ascii="Arial" w:hAnsi="Arial" w:cs="Arial"/>
          <w:sz w:val="24"/>
          <w:szCs w:val="24"/>
        </w:rPr>
        <w:t>с</w:t>
      </w:r>
      <w:r w:rsidRPr="00E81569">
        <w:rPr>
          <w:rFonts w:ascii="Arial" w:hAnsi="Arial" w:cs="Arial"/>
          <w:sz w:val="24"/>
          <w:szCs w:val="24"/>
        </w:rPr>
        <w:t>ский вариант ислама. То есть, все так же, как у талибов, только можно еще и пить.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Русский фатализм</w:t>
      </w:r>
      <w:r>
        <w:rPr>
          <w:rFonts w:ascii="Arial" w:hAnsi="Arial" w:cs="Arial"/>
          <w:sz w:val="24"/>
          <w:szCs w:val="24"/>
        </w:rPr>
        <w:t xml:space="preserve"> («</w:t>
      </w:r>
      <w:r w:rsidRPr="00E81569">
        <w:rPr>
          <w:rFonts w:ascii="Arial" w:hAnsi="Arial" w:cs="Arial"/>
          <w:sz w:val="24"/>
          <w:szCs w:val="24"/>
        </w:rPr>
        <w:t>судьба-индейка, а жизнь копейка, чему быть — того не мин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вать</w:t>
      </w:r>
      <w:r>
        <w:rPr>
          <w:rFonts w:ascii="Arial" w:hAnsi="Arial" w:cs="Arial"/>
          <w:sz w:val="24"/>
          <w:szCs w:val="24"/>
        </w:rPr>
        <w:t>!»)</w:t>
      </w:r>
      <w:r w:rsidRPr="00E81569">
        <w:rPr>
          <w:rFonts w:ascii="Arial" w:hAnsi="Arial" w:cs="Arial"/>
          <w:sz w:val="24"/>
          <w:szCs w:val="24"/>
        </w:rPr>
        <w:t xml:space="preserve"> очень близок и даже неразличим от восточного кисмета, так что покорность воле Аллаха русский воспримет легко, как будто это приказ всем выходить на субботник. Тем более, что и в православии есть старая традиция, идущая от нестяжателей и монахов, кичащи</w:t>
      </w:r>
      <w:r w:rsidRPr="00E81569">
        <w:rPr>
          <w:rFonts w:ascii="Arial" w:hAnsi="Arial" w:cs="Arial"/>
          <w:sz w:val="24"/>
          <w:szCs w:val="24"/>
        </w:rPr>
        <w:t>х</w:t>
      </w:r>
      <w:r w:rsidRPr="00E81569">
        <w:rPr>
          <w:rFonts w:ascii="Arial" w:hAnsi="Arial" w:cs="Arial"/>
          <w:sz w:val="24"/>
          <w:szCs w:val="24"/>
        </w:rPr>
        <w:t>ся тем, что у них ничего нет (см. в фильме «Остров» сцену, где монах в упоении сжигает одеяло и сапоги).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Еще раз вернусь к главной составной части привлекательности ислама для России Бедный человек в мире чистогана, в котором «состоявшимся» считается только матер</w:t>
      </w:r>
      <w:r w:rsidRPr="00E81569">
        <w:rPr>
          <w:rFonts w:ascii="Arial" w:hAnsi="Arial" w:cs="Arial"/>
          <w:sz w:val="24"/>
          <w:szCs w:val="24"/>
        </w:rPr>
        <w:t>и</w:t>
      </w:r>
      <w:r w:rsidRPr="00E81569">
        <w:rPr>
          <w:rFonts w:ascii="Arial" w:hAnsi="Arial" w:cs="Arial"/>
          <w:sz w:val="24"/>
          <w:szCs w:val="24"/>
        </w:rPr>
        <w:t>ально успешный , живет без:чувства собственного достоинства. Гол как сокол и прост как правда. И правда эта — ты неудачник. Аутсайдер, проигравший, выброшенный из жизни. «Раньше я думал». Именно. А теперь, в рыночную эпоху новой России нужно говорить: «Я считаю». Подсчитал и прослезился. Обездоленный, лиш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>нный наследства, бессмы</w:t>
      </w:r>
      <w:r w:rsidRPr="00E81569">
        <w:rPr>
          <w:rFonts w:ascii="Arial" w:hAnsi="Arial" w:cs="Arial"/>
          <w:sz w:val="24"/>
          <w:szCs w:val="24"/>
        </w:rPr>
        <w:t>с</w:t>
      </w:r>
      <w:r w:rsidRPr="00E81569">
        <w:rPr>
          <w:rFonts w:ascii="Arial" w:hAnsi="Arial" w:cs="Arial"/>
          <w:sz w:val="24"/>
          <w:szCs w:val="24"/>
        </w:rPr>
        <w:t>ленный и несчастный. Один поворот туловища лбом вниз, задом вверх, одна формула, выученная по-арабски, символ веры ислама: «Ля иляха илля-ллах ва Мухаммадун рас</w:t>
      </w:r>
      <w:r w:rsidRPr="00E81569">
        <w:rPr>
          <w:rFonts w:ascii="Arial" w:hAnsi="Arial" w:cs="Arial"/>
          <w:sz w:val="24"/>
          <w:szCs w:val="24"/>
        </w:rPr>
        <w:t>у</w:t>
      </w:r>
      <w:r w:rsidRPr="00E81569">
        <w:rPr>
          <w:rFonts w:ascii="Arial" w:hAnsi="Arial" w:cs="Arial"/>
          <w:sz w:val="24"/>
          <w:szCs w:val="24"/>
        </w:rPr>
        <w:t>лю-лах» — и ты на седьмом небе.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Для русских можно сделать исключение и принимать символ веры по-русски: «Нет Бога кроме Аллаха, и Мухаммад — пророк Аллаха».</w:t>
      </w:r>
      <w:r>
        <w:rPr>
          <w:rFonts w:ascii="Arial" w:hAnsi="Arial" w:cs="Arial"/>
          <w:sz w:val="24"/>
          <w:szCs w:val="24"/>
        </w:rPr>
        <w:t xml:space="preserve"> </w:t>
      </w:r>
      <w:r w:rsidRPr="00E81569">
        <w:rPr>
          <w:rFonts w:ascii="Arial" w:hAnsi="Arial" w:cs="Arial"/>
          <w:sz w:val="24"/>
          <w:szCs w:val="24"/>
        </w:rPr>
        <w:t>И сразу — праведник, спас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>нный, с уготованным в раю местом, счастливый здесь, на Земле, а потом вечно — на Небесах</w:t>
      </w:r>
      <w:r>
        <w:rPr>
          <w:rFonts w:ascii="Arial" w:hAnsi="Arial" w:cs="Arial"/>
          <w:sz w:val="24"/>
          <w:szCs w:val="24"/>
        </w:rPr>
        <w:t>!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Но если так легко стать счастливым благодаря заветам пророка, то почему тянут так долго? Потому что традиции. Инерция. Лень-матушка, которая раньше нас родилась. По щучьему велению не выйдет, ибо она плавает не в хиджабе и сама не мусульманка. На этот случай есть в исламе механизм для убеждения неверных и превращения их в прав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верных.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 xml:space="preserve">В Коране, в суре 3, (стихи 16 и 17) сказано: 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«Свидетельствует Аллах, что нет божества, кроме Него, и ангелы, и обладающие знанием, которые стойки в спр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а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ведлив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о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сти: нет божества, кроме Него, великого, мудрого! Поистине, религия пред Аллахом — ислам…А если кто не верует в знамения Аллаха…, то ведь А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л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лах быстр в расч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е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те».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Итак, Аллах быстр в расч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>те. Тоже своего рода рыночные отношения.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88016C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b/>
          <w:i/>
          <w:color w:val="800000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В суре «Мухаммад» (стихи 4-7) про этот самый расчет сказано:</w:t>
      </w:r>
      <w:r>
        <w:rPr>
          <w:rFonts w:ascii="Arial" w:hAnsi="Arial" w:cs="Arial"/>
          <w:sz w:val="24"/>
          <w:szCs w:val="24"/>
        </w:rPr>
        <w:t xml:space="preserve"> 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«А когда вы встр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е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тите тех, которые не уверовали, то — удар мечом по шее; а когда вы произв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е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дете великое избиение их, то укрепляйте узы. Либо милость потом, либо в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ы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куп, пока война не сложит своих нош. Так! А у тех, которые убиты на пути Аллаха, — ник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о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гда Он не собьет их с пути их деяний: Он поведет их и сохранит в порядке их состояние и вв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е</w:t>
      </w:r>
      <w:r w:rsidRPr="0088016C">
        <w:rPr>
          <w:rFonts w:ascii="Arial" w:hAnsi="Arial" w:cs="Arial"/>
          <w:b/>
          <w:i/>
          <w:color w:val="800000"/>
          <w:sz w:val="24"/>
          <w:szCs w:val="24"/>
        </w:rPr>
        <w:t>дет в рай, который Он дал им узнать».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Вот те знаменитые строки о том, что каждый погибший за дело веры автоматически попадает в рай! Это ведь слова самого Аллаха, и потому мусульмане безбоязненно шли в бой (и идут сейчас, и подрывают себя во время террористических актов), ибо сам Аллах стихами Корана обещал им рай и «победу ста верующих против тысячи неверных».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Под такую идеологию возникло понятие «джихад», означающее -«усилие, отдача всех сил и возможностей ради распространения и торжества ислама», именуемое мусульм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 xml:space="preserve">нами Кавказа также словом «газават». </w:t>
      </w:r>
      <w:r w:rsidRPr="00650EB4">
        <w:rPr>
          <w:rFonts w:ascii="Arial" w:hAnsi="Arial" w:cs="Arial"/>
          <w:sz w:val="24"/>
          <w:szCs w:val="24"/>
        </w:rPr>
        <w:t>В более узком смысле слова — беспощадная во</w:t>
      </w:r>
      <w:r w:rsidRPr="00650EB4">
        <w:rPr>
          <w:rFonts w:ascii="Arial" w:hAnsi="Arial" w:cs="Arial"/>
          <w:sz w:val="24"/>
          <w:szCs w:val="24"/>
        </w:rPr>
        <w:t>й</w:t>
      </w:r>
      <w:r w:rsidRPr="00650EB4">
        <w:rPr>
          <w:rFonts w:ascii="Arial" w:hAnsi="Arial" w:cs="Arial"/>
          <w:sz w:val="24"/>
          <w:szCs w:val="24"/>
        </w:rPr>
        <w:t>на с неверными.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В другой суре — «ОХОТА К УМНОЖЕНИЮ» — говорится: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b/>
          <w:i/>
          <w:color w:val="800000"/>
          <w:sz w:val="24"/>
          <w:szCs w:val="24"/>
        </w:rPr>
      </w:pPr>
      <w:r w:rsidRPr="00650EB4">
        <w:rPr>
          <w:rFonts w:ascii="Arial" w:hAnsi="Arial" w:cs="Arial"/>
          <w:b/>
          <w:i/>
          <w:color w:val="800000"/>
          <w:sz w:val="24"/>
          <w:szCs w:val="24"/>
        </w:rPr>
        <w:t>«Увлекла вас страсть к умножению,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b/>
          <w:i/>
          <w:color w:val="800000"/>
          <w:sz w:val="24"/>
          <w:szCs w:val="24"/>
        </w:rPr>
      </w:pP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Нет же, если бы вы знали знанием достоверности…</w:t>
      </w:r>
    </w:p>
    <w:p w:rsidR="00E92A94" w:rsidRPr="00650EB4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b/>
          <w:i/>
          <w:color w:val="800000"/>
          <w:sz w:val="24"/>
          <w:szCs w:val="24"/>
        </w:rPr>
      </w:pPr>
      <w:r w:rsidRPr="00650EB4">
        <w:rPr>
          <w:rFonts w:ascii="Arial" w:hAnsi="Arial" w:cs="Arial"/>
          <w:b/>
          <w:i/>
          <w:color w:val="800000"/>
          <w:sz w:val="24"/>
          <w:szCs w:val="24"/>
        </w:rPr>
        <w:t>Вы непременно увидите огонь!»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Понятно, что здесь речь идет об адском огне, на котором потом будут жарить увл</w:t>
      </w:r>
      <w:r w:rsidRPr="00E81569">
        <w:rPr>
          <w:rFonts w:ascii="Arial" w:hAnsi="Arial" w:cs="Arial"/>
          <w:sz w:val="24"/>
          <w:szCs w:val="24"/>
        </w:rPr>
        <w:t>е</w:t>
      </w:r>
      <w:r w:rsidRPr="00E81569">
        <w:rPr>
          <w:rFonts w:ascii="Arial" w:hAnsi="Arial" w:cs="Arial"/>
          <w:sz w:val="24"/>
          <w:szCs w:val="24"/>
        </w:rPr>
        <w:t>кающихся «страстью к умножению» денег и вещей (то есть, наслаждением) в этой жизни: они наслаждались, вместо того, чтобы добровольно отдавать десятую часть на нужды общины и помощь бедным и следовать за пророком по дороге спасения.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Итак, для принятия ислама для тех, кто добровольно не хочет, есть средства возде</w:t>
      </w:r>
      <w:r w:rsidRPr="00E81569">
        <w:rPr>
          <w:rFonts w:ascii="Arial" w:hAnsi="Arial" w:cs="Arial"/>
          <w:sz w:val="24"/>
          <w:szCs w:val="24"/>
        </w:rPr>
        <w:t>й</w:t>
      </w:r>
      <w:r w:rsidRPr="00E81569">
        <w:rPr>
          <w:rFonts w:ascii="Arial" w:hAnsi="Arial" w:cs="Arial"/>
          <w:sz w:val="24"/>
          <w:szCs w:val="24"/>
        </w:rPr>
        <w:t>ствия: удар мечом по шее на Земле и вечный огонь в аду.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Теперь вернемся к последнему взрыву в Домодедово.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Раньше во время громких терактов террористы всегда заявляли свои цели. То обы</w:t>
      </w:r>
      <w:r w:rsidRPr="00E81569">
        <w:rPr>
          <w:rFonts w:ascii="Arial" w:hAnsi="Arial" w:cs="Arial"/>
          <w:sz w:val="24"/>
          <w:szCs w:val="24"/>
        </w:rPr>
        <w:t>ч</w:t>
      </w:r>
      <w:r w:rsidRPr="00E81569">
        <w:rPr>
          <w:rFonts w:ascii="Arial" w:hAnsi="Arial" w:cs="Arial"/>
          <w:sz w:val="24"/>
          <w:szCs w:val="24"/>
        </w:rPr>
        <w:t>но были либо требования о предоставлении Чечне независимости и выводе всех войск оттуда, либо об освобождении посаженных братьев по вере. Сейчас (и это уже не в пе</w:t>
      </w:r>
      <w:r w:rsidRPr="00E81569">
        <w:rPr>
          <w:rFonts w:ascii="Arial" w:hAnsi="Arial" w:cs="Arial"/>
          <w:sz w:val="24"/>
          <w:szCs w:val="24"/>
        </w:rPr>
        <w:t>р</w:t>
      </w:r>
      <w:r w:rsidRPr="00E81569">
        <w:rPr>
          <w:rFonts w:ascii="Arial" w:hAnsi="Arial" w:cs="Arial"/>
          <w:sz w:val="24"/>
          <w:szCs w:val="24"/>
        </w:rPr>
        <w:t>вый раз) не только никто не взял на себя ответственности за взрыв, но и не заявил ник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ких требований. Выходит, прав был Путин, сказав, что «было совершено отвратительное по своей жестокости и бессмысленности преступление».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Увы. Смысл был и оста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>тся. И этот смысл — наведение такого безотчетного ужаса, такого страха и кошмара, чтобы даже самый тупой понял все сам. Чтобы сработал сто</w:t>
      </w:r>
      <w:r w:rsidRPr="00E81569">
        <w:rPr>
          <w:rFonts w:ascii="Arial" w:hAnsi="Arial" w:cs="Arial"/>
          <w:sz w:val="24"/>
          <w:szCs w:val="24"/>
        </w:rPr>
        <w:t>к</w:t>
      </w:r>
      <w:r w:rsidRPr="00E81569">
        <w:rPr>
          <w:rFonts w:ascii="Arial" w:hAnsi="Arial" w:cs="Arial"/>
          <w:sz w:val="24"/>
          <w:szCs w:val="24"/>
        </w:rPr>
        <w:t>гольмский синдром и жертва стала бы благодарить убийцу за свое спасение. Чтобы дог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далась, какая неодолимая сила и правда стоит за небесным громом и молнией. Догада</w:t>
      </w:r>
      <w:r w:rsidRPr="00E81569">
        <w:rPr>
          <w:rFonts w:ascii="Arial" w:hAnsi="Arial" w:cs="Arial"/>
          <w:sz w:val="24"/>
          <w:szCs w:val="24"/>
        </w:rPr>
        <w:t>л</w:t>
      </w:r>
      <w:r w:rsidRPr="00E81569">
        <w:rPr>
          <w:rFonts w:ascii="Arial" w:hAnsi="Arial" w:cs="Arial"/>
          <w:sz w:val="24"/>
          <w:szCs w:val="24"/>
        </w:rPr>
        <w:t>ся, встал на карачки и произнес символ веры :нет Бога кроме Аллаха…». И заложников брать не будут. Зачем? Вс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 xml:space="preserve"> население станет заложниками.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noProof/>
          <w:lang w:val="en-US" w:eastAsia="en-US"/>
        </w:rPr>
        <w:pict>
          <v:shape id="_x0000_s1026" type="#_x0000_t75" style="position:absolute;left:0;text-align:left;margin-left:261pt;margin-top:2.05pt;width:244.05pt;height:176.6pt;z-index:251658240">
            <v:imagedata r:id="rId5" o:title=""/>
            <w10:wrap type="square"/>
          </v:shape>
        </w:pict>
      </w:r>
      <w:r w:rsidRPr="00E81569">
        <w:rPr>
          <w:rFonts w:ascii="Arial" w:hAnsi="Arial" w:cs="Arial"/>
          <w:sz w:val="24"/>
          <w:szCs w:val="24"/>
        </w:rPr>
        <w:t>Нынешние взрывы делаются по драм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тургии фильмов триллеров и ужасов. А ведь в запасе еще опасные химические и яде</w:t>
      </w:r>
      <w:r w:rsidRPr="00E81569">
        <w:rPr>
          <w:rFonts w:ascii="Arial" w:hAnsi="Arial" w:cs="Arial"/>
          <w:sz w:val="24"/>
          <w:szCs w:val="24"/>
        </w:rPr>
        <w:t>р</w:t>
      </w:r>
      <w:r w:rsidRPr="00E81569">
        <w:rPr>
          <w:rFonts w:ascii="Arial" w:hAnsi="Arial" w:cs="Arial"/>
          <w:sz w:val="24"/>
          <w:szCs w:val="24"/>
        </w:rPr>
        <w:t>ные объекты, плотины, мосты, тоннели, н</w:t>
      </w:r>
      <w:r w:rsidRPr="00E81569">
        <w:rPr>
          <w:rFonts w:ascii="Arial" w:hAnsi="Arial" w:cs="Arial"/>
          <w:sz w:val="24"/>
          <w:szCs w:val="24"/>
        </w:rPr>
        <w:t>е</w:t>
      </w:r>
      <w:r w:rsidRPr="00E81569">
        <w:rPr>
          <w:rFonts w:ascii="Arial" w:hAnsi="Arial" w:cs="Arial"/>
          <w:sz w:val="24"/>
          <w:szCs w:val="24"/>
        </w:rPr>
        <w:t>боскребы и мелочи вроде поездов, автоб</w:t>
      </w:r>
      <w:r w:rsidRPr="00E81569">
        <w:rPr>
          <w:rFonts w:ascii="Arial" w:hAnsi="Arial" w:cs="Arial"/>
          <w:sz w:val="24"/>
          <w:szCs w:val="24"/>
        </w:rPr>
        <w:t>у</w:t>
      </w:r>
      <w:r w:rsidRPr="00E81569">
        <w:rPr>
          <w:rFonts w:ascii="Arial" w:hAnsi="Arial" w:cs="Arial"/>
          <w:sz w:val="24"/>
          <w:szCs w:val="24"/>
        </w:rPr>
        <w:t>сов, рынков и очередей.</w:t>
      </w:r>
    </w:p>
    <w:p w:rsidR="00E92A94" w:rsidRPr="00E81569" w:rsidRDefault="00E92A94" w:rsidP="0088016C">
      <w:pPr>
        <w:spacing w:after="0" w:line="264" w:lineRule="auto"/>
        <w:ind w:firstLine="454"/>
        <w:jc w:val="center"/>
        <w:rPr>
          <w:rFonts w:ascii="Arial" w:hAnsi="Arial" w:cs="Arial"/>
          <w:sz w:val="24"/>
          <w:szCs w:val="24"/>
          <w:lang w:val="en-US"/>
        </w:rPr>
      </w:pPr>
    </w:p>
    <w:p w:rsidR="00E92A94" w:rsidRPr="00E81569" w:rsidRDefault="00E92A94" w:rsidP="0088016C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(На снимке — теракт во Владикавказе, смертнику взрывом оторвало голову. Было бы верным отрывать ее до теракта).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88016C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  <w:lang w:val="en-GB"/>
        </w:rPr>
      </w:pPr>
      <w:r w:rsidRPr="00E81569">
        <w:rPr>
          <w:rFonts w:ascii="Arial" w:hAnsi="Arial" w:cs="Arial"/>
          <w:sz w:val="24"/>
          <w:szCs w:val="24"/>
        </w:rPr>
        <w:t>Есть образцовый пример — фильм Инферно</w:t>
      </w:r>
      <w:r>
        <w:rPr>
          <w:rFonts w:ascii="Arial" w:hAnsi="Arial" w:cs="Arial"/>
          <w:sz w:val="24"/>
          <w:szCs w:val="24"/>
        </w:rPr>
        <w:t xml:space="preserve"> (</w:t>
      </w:r>
      <w:r w:rsidRPr="00E81569">
        <w:rPr>
          <w:rFonts w:ascii="Arial" w:hAnsi="Arial" w:cs="Arial"/>
          <w:sz w:val="24"/>
          <w:szCs w:val="24"/>
          <w:lang w:val="en-US"/>
        </w:rPr>
        <w:t>Inferno</w:t>
      </w:r>
      <w:r>
        <w:rPr>
          <w:rFonts w:ascii="Arial" w:hAnsi="Arial" w:cs="Arial"/>
          <w:sz w:val="24"/>
          <w:szCs w:val="24"/>
        </w:rPr>
        <w:t>,</w:t>
      </w:r>
      <w:r w:rsidRPr="0088016C">
        <w:rPr>
          <w:rFonts w:ascii="Arial" w:hAnsi="Arial" w:cs="Arial"/>
          <w:sz w:val="24"/>
          <w:szCs w:val="24"/>
        </w:rPr>
        <w:t xml:space="preserve">1980, </w:t>
      </w:r>
      <w:r w:rsidRPr="00E81569">
        <w:rPr>
          <w:rFonts w:ascii="Arial" w:hAnsi="Arial" w:cs="Arial"/>
          <w:sz w:val="24"/>
          <w:szCs w:val="24"/>
          <w:lang w:val="en-US"/>
        </w:rPr>
        <w:t>USA</w:t>
      </w:r>
      <w:r>
        <w:rPr>
          <w:rFonts w:ascii="Arial" w:hAnsi="Arial" w:cs="Arial"/>
          <w:sz w:val="24"/>
          <w:szCs w:val="24"/>
        </w:rPr>
        <w:t>-</w:t>
      </w:r>
      <w:r w:rsidRPr="00E81569">
        <w:rPr>
          <w:rFonts w:ascii="Arial" w:hAnsi="Arial" w:cs="Arial"/>
          <w:sz w:val="24"/>
          <w:szCs w:val="24"/>
          <w:lang w:val="en-US"/>
        </w:rPr>
        <w:t>Italia</w:t>
      </w:r>
      <w:r w:rsidRPr="0088016C">
        <w:rPr>
          <w:rFonts w:ascii="Arial" w:hAnsi="Arial" w:cs="Arial"/>
          <w:sz w:val="24"/>
          <w:szCs w:val="24"/>
        </w:rPr>
        <w:t xml:space="preserve">, 107 </w:t>
      </w:r>
      <w:r w:rsidRPr="00E81569">
        <w:rPr>
          <w:rFonts w:ascii="Arial" w:hAnsi="Arial" w:cs="Arial"/>
          <w:sz w:val="24"/>
          <w:szCs w:val="24"/>
          <w:lang w:val="en-US"/>
        </w:rPr>
        <w:t>min</w:t>
      </w:r>
      <w:r w:rsidRPr="0088016C">
        <w:rPr>
          <w:rFonts w:ascii="Arial" w:hAnsi="Arial" w:cs="Arial"/>
          <w:sz w:val="24"/>
          <w:szCs w:val="24"/>
        </w:rPr>
        <w:t xml:space="preserve"> — </w:t>
      </w:r>
      <w:r w:rsidRPr="00E81569">
        <w:rPr>
          <w:rFonts w:ascii="Arial" w:hAnsi="Arial" w:cs="Arial"/>
          <w:sz w:val="24"/>
          <w:szCs w:val="24"/>
          <w:lang w:val="en-US"/>
        </w:rPr>
        <w:t>Ho</w:t>
      </w:r>
      <w:r w:rsidRPr="00E81569">
        <w:rPr>
          <w:rFonts w:ascii="Arial" w:hAnsi="Arial" w:cs="Arial"/>
          <w:sz w:val="24"/>
          <w:szCs w:val="24"/>
          <w:lang w:val="en-US"/>
        </w:rPr>
        <w:t>r</w:t>
      </w:r>
      <w:r w:rsidRPr="00E81569">
        <w:rPr>
          <w:rFonts w:ascii="Arial" w:hAnsi="Arial" w:cs="Arial"/>
          <w:sz w:val="24"/>
          <w:szCs w:val="24"/>
          <w:lang w:val="en-US"/>
        </w:rPr>
        <w:t>ror</w:t>
      </w:r>
      <w:r w:rsidRPr="0088016C">
        <w:rPr>
          <w:rFonts w:ascii="Arial" w:hAnsi="Arial" w:cs="Arial"/>
          <w:sz w:val="24"/>
          <w:szCs w:val="24"/>
        </w:rPr>
        <w:t xml:space="preserve"> </w:t>
      </w:r>
      <w:r w:rsidRPr="00E81569">
        <w:rPr>
          <w:rFonts w:ascii="Arial" w:hAnsi="Arial" w:cs="Arial"/>
          <w:sz w:val="24"/>
          <w:szCs w:val="24"/>
          <w:lang w:val="en-US"/>
        </w:rPr>
        <w:t>Mystery</w:t>
      </w:r>
      <w:r>
        <w:rPr>
          <w:rFonts w:ascii="Arial" w:hAnsi="Arial" w:cs="Arial"/>
          <w:sz w:val="24"/>
          <w:szCs w:val="24"/>
        </w:rPr>
        <w:t xml:space="preserve">. </w:t>
      </w:r>
      <w:r w:rsidRPr="00E81569">
        <w:rPr>
          <w:rFonts w:ascii="Arial" w:hAnsi="Arial" w:cs="Arial"/>
          <w:sz w:val="24"/>
          <w:szCs w:val="24"/>
          <w:lang w:val="en-US"/>
        </w:rPr>
        <w:t>Director: Dario Argento, Writer: Dario Argento (story)</w:t>
      </w:r>
      <w:r w:rsidRPr="0088016C">
        <w:rPr>
          <w:rFonts w:ascii="Arial" w:hAnsi="Arial" w:cs="Arial"/>
          <w:sz w:val="24"/>
          <w:szCs w:val="24"/>
          <w:lang w:val="en-GB"/>
        </w:rPr>
        <w:t>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В</w:t>
      </w:r>
      <w:r w:rsidRPr="0088016C">
        <w:rPr>
          <w:rFonts w:ascii="Arial" w:hAnsi="Arial" w:cs="Arial"/>
          <w:sz w:val="24"/>
          <w:szCs w:val="24"/>
          <w:lang w:val="en-GB"/>
        </w:rPr>
        <w:t xml:space="preserve"> </w:t>
      </w:r>
      <w:r w:rsidRPr="00E81569">
        <w:rPr>
          <w:rFonts w:ascii="Arial" w:hAnsi="Arial" w:cs="Arial"/>
          <w:sz w:val="24"/>
          <w:szCs w:val="24"/>
        </w:rPr>
        <w:t>этом</w:t>
      </w:r>
      <w:r w:rsidRPr="0088016C">
        <w:rPr>
          <w:rFonts w:ascii="Arial" w:hAnsi="Arial" w:cs="Arial"/>
          <w:sz w:val="24"/>
          <w:szCs w:val="24"/>
          <w:lang w:val="en-GB"/>
        </w:rPr>
        <w:t xml:space="preserve"> </w:t>
      </w:r>
      <w:r w:rsidRPr="00E81569">
        <w:rPr>
          <w:rFonts w:ascii="Arial" w:hAnsi="Arial" w:cs="Arial"/>
          <w:sz w:val="24"/>
          <w:szCs w:val="24"/>
        </w:rPr>
        <w:t>триллере</w:t>
      </w:r>
      <w:r w:rsidRPr="0088016C">
        <w:rPr>
          <w:rFonts w:ascii="Arial" w:hAnsi="Arial" w:cs="Arial"/>
          <w:sz w:val="24"/>
          <w:szCs w:val="24"/>
          <w:lang w:val="en-GB"/>
        </w:rPr>
        <w:t xml:space="preserve"> </w:t>
      </w:r>
      <w:r w:rsidRPr="00E81569">
        <w:rPr>
          <w:rFonts w:ascii="Arial" w:hAnsi="Arial" w:cs="Arial"/>
          <w:sz w:val="24"/>
          <w:szCs w:val="24"/>
        </w:rPr>
        <w:t>сюжет</w:t>
      </w:r>
      <w:r w:rsidRPr="0088016C">
        <w:rPr>
          <w:rFonts w:ascii="Arial" w:hAnsi="Arial" w:cs="Arial"/>
          <w:sz w:val="24"/>
          <w:szCs w:val="24"/>
          <w:lang w:val="en-GB"/>
        </w:rPr>
        <w:t xml:space="preserve"> </w:t>
      </w:r>
      <w:r w:rsidRPr="00E81569">
        <w:rPr>
          <w:rFonts w:ascii="Arial" w:hAnsi="Arial" w:cs="Arial"/>
          <w:sz w:val="24"/>
          <w:szCs w:val="24"/>
        </w:rPr>
        <w:t>не</w:t>
      </w:r>
      <w:r w:rsidRPr="0088016C">
        <w:rPr>
          <w:rFonts w:ascii="Arial" w:hAnsi="Arial" w:cs="Arial"/>
          <w:sz w:val="24"/>
          <w:szCs w:val="24"/>
          <w:lang w:val="en-GB"/>
        </w:rPr>
        <w:t xml:space="preserve"> </w:t>
      </w:r>
      <w:r w:rsidRPr="00E81569">
        <w:rPr>
          <w:rFonts w:ascii="Arial" w:hAnsi="Arial" w:cs="Arial"/>
          <w:sz w:val="24"/>
          <w:szCs w:val="24"/>
        </w:rPr>
        <w:t>совсем</w:t>
      </w:r>
      <w:r w:rsidRPr="0088016C">
        <w:rPr>
          <w:rFonts w:ascii="Arial" w:hAnsi="Arial" w:cs="Arial"/>
          <w:sz w:val="24"/>
          <w:szCs w:val="24"/>
          <w:lang w:val="en-GB"/>
        </w:rPr>
        <w:t xml:space="preserve"> </w:t>
      </w:r>
      <w:r w:rsidRPr="00E81569">
        <w:rPr>
          <w:rFonts w:ascii="Arial" w:hAnsi="Arial" w:cs="Arial"/>
          <w:sz w:val="24"/>
          <w:szCs w:val="24"/>
        </w:rPr>
        <w:t>ясен</w:t>
      </w:r>
      <w:r w:rsidRPr="0088016C">
        <w:rPr>
          <w:rFonts w:ascii="Arial" w:hAnsi="Arial" w:cs="Arial"/>
          <w:sz w:val="24"/>
          <w:szCs w:val="24"/>
          <w:lang w:val="en-GB"/>
        </w:rPr>
        <w:t xml:space="preserve">. </w:t>
      </w:r>
      <w:r w:rsidRPr="00E81569">
        <w:rPr>
          <w:rFonts w:ascii="Arial" w:hAnsi="Arial" w:cs="Arial"/>
          <w:sz w:val="24"/>
          <w:szCs w:val="24"/>
        </w:rPr>
        <w:t>Так сказать, не заявлена цель. Но зато зв</w:t>
      </w:r>
      <w:r w:rsidRPr="00E81569">
        <w:rPr>
          <w:rFonts w:ascii="Arial" w:hAnsi="Arial" w:cs="Arial"/>
          <w:sz w:val="24"/>
          <w:szCs w:val="24"/>
        </w:rPr>
        <w:t>у</w:t>
      </w:r>
      <w:r w:rsidRPr="00E81569">
        <w:rPr>
          <w:rFonts w:ascii="Arial" w:hAnsi="Arial" w:cs="Arial"/>
          <w:sz w:val="24"/>
          <w:szCs w:val="24"/>
        </w:rPr>
        <w:t>чат какие-то зловещие шепоты, скрип двери, некие уханья, неясные тени, порывы ветра и взвивающиеся шторы, резкие вскрики, блики, крысы, злобные кошки, томящие стоны, вспышки мертвенно-синего света, искаженные болевой гримасой лица, распухшие уто</w:t>
      </w:r>
      <w:r w:rsidRPr="00E81569">
        <w:rPr>
          <w:rFonts w:ascii="Arial" w:hAnsi="Arial" w:cs="Arial"/>
          <w:sz w:val="24"/>
          <w:szCs w:val="24"/>
        </w:rPr>
        <w:t>п</w:t>
      </w:r>
      <w:r w:rsidRPr="00E81569">
        <w:rPr>
          <w:rFonts w:ascii="Arial" w:hAnsi="Arial" w:cs="Arial"/>
          <w:sz w:val="24"/>
          <w:szCs w:val="24"/>
        </w:rPr>
        <w:t>ленники, сияющие черепа… Ну и музыка трагически-безысходная.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Постепенно у зрителя нарастает ощущение безотчетного ужаса В зобу дыхание сп</w:t>
      </w:r>
      <w:r w:rsidRPr="00E81569">
        <w:rPr>
          <w:rFonts w:ascii="Arial" w:hAnsi="Arial" w:cs="Arial"/>
          <w:sz w:val="24"/>
          <w:szCs w:val="24"/>
        </w:rPr>
        <w:t>и</w:t>
      </w:r>
      <w:r w:rsidRPr="00E81569">
        <w:rPr>
          <w:rFonts w:ascii="Arial" w:hAnsi="Arial" w:cs="Arial"/>
          <w:sz w:val="24"/>
          <w:szCs w:val="24"/>
        </w:rPr>
        <w:t>рает. Само ожидание злодеяния хуже любого явно показанного убийства. Неосознанная мечта: уж скорее бы кого-нибудь прикончили. А хоррор все тянется и тянется. Лучше ужасный конец, чем ужас без конца. Это значительно психологически тяжелей, чем все серии о зомби вместе взятые.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Ну вот, а в случае с Россией все гораздо проще. Когда фрустрацию доведут теракт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ми до нужной кондиции, население само примет ислам как избавление. С заменой ночн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го кошмара на просветление и счастье. Это тем проще сделать, что в России и так уже больше 20 миллионов мусульман.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Прирост населения (при общей убыли) в России происходит как раз за счет мусул</w:t>
      </w:r>
      <w:r w:rsidRPr="00E81569">
        <w:rPr>
          <w:rFonts w:ascii="Arial" w:hAnsi="Arial" w:cs="Arial"/>
          <w:sz w:val="24"/>
          <w:szCs w:val="24"/>
        </w:rPr>
        <w:t>ь</w:t>
      </w:r>
      <w:r w:rsidRPr="00E81569">
        <w:rPr>
          <w:rFonts w:ascii="Arial" w:hAnsi="Arial" w:cs="Arial"/>
          <w:sz w:val="24"/>
          <w:szCs w:val="24"/>
        </w:rPr>
        <w:t>ман. А в лидеры боевых исламских джамаатов все чаще выходят настоящие славяне. Амир Саид Бурятский — это наш парень Александр Тихомиров (уже убит). С ног сбились в поисках Виталия Раздобудько. Они вполне могли бы заменить чудовищную семейку д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гестанских Саудовых и взорвавшего Домодедово ингуша Магомета Евлоева.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Высказывается мнение, будто исламское сознание шахидов просто не понимает, что такое, скажем, политика. Или цивилизация. Дикие дети гор. Очень хорошо понимают. Х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тя бы потому, что они много лет жили в США, Англии, Испании и вообще на Западе (включая Россию) и пользовались всеми достижениями этой цивилизации. Просто исл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мисты полагают свой тип социума, построенный на Коране, шариате, тарикате и прочих достижений шейхов, шахов, эмиров, султанов, беев, мулл, муфтиев, кадиев, улемов, а</w:t>
      </w:r>
      <w:r w:rsidRPr="00E81569">
        <w:rPr>
          <w:rFonts w:ascii="Arial" w:hAnsi="Arial" w:cs="Arial"/>
          <w:sz w:val="24"/>
          <w:szCs w:val="24"/>
        </w:rPr>
        <w:t>я</w:t>
      </w:r>
      <w:r w:rsidRPr="00E81569">
        <w:rPr>
          <w:rFonts w:ascii="Arial" w:hAnsi="Arial" w:cs="Arial"/>
          <w:sz w:val="24"/>
          <w:szCs w:val="24"/>
        </w:rPr>
        <w:t>толл и всяких эффенди гораздо более совершенным и чистым. Так сказано Аллахом, всемилостивым и милосердным, да будет его имя вечно сиять в вышине.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Этот момент Путин как раз отметил верно, сказав:</w:t>
      </w:r>
      <w:r>
        <w:rPr>
          <w:rFonts w:ascii="Arial" w:hAnsi="Arial" w:cs="Arial"/>
          <w:sz w:val="24"/>
          <w:szCs w:val="24"/>
        </w:rPr>
        <w:t xml:space="preserve"> </w:t>
      </w:r>
      <w:r w:rsidRPr="00E81569">
        <w:rPr>
          <w:rFonts w:ascii="Arial" w:hAnsi="Arial" w:cs="Arial"/>
          <w:sz w:val="24"/>
          <w:szCs w:val="24"/>
        </w:rPr>
        <w:t>«Не забывайте, что террористы во всем мире — это зачастую далеко не самые бе</w:t>
      </w:r>
      <w:r w:rsidRPr="00E81569">
        <w:rPr>
          <w:rFonts w:ascii="Arial" w:hAnsi="Arial" w:cs="Arial"/>
          <w:sz w:val="24"/>
          <w:szCs w:val="24"/>
        </w:rPr>
        <w:t>д</w:t>
      </w:r>
      <w:r w:rsidRPr="00E81569">
        <w:rPr>
          <w:rFonts w:ascii="Arial" w:hAnsi="Arial" w:cs="Arial"/>
          <w:sz w:val="24"/>
          <w:szCs w:val="24"/>
        </w:rPr>
        <w:t>ные, не самые сирые и убогие люди, они зачастую богатые, абсолютно самодостаточные, и сводить терроризм только к социал</w:t>
      </w:r>
      <w:r w:rsidRPr="00E81569">
        <w:rPr>
          <w:rFonts w:ascii="Arial" w:hAnsi="Arial" w:cs="Arial"/>
          <w:sz w:val="24"/>
          <w:szCs w:val="24"/>
        </w:rPr>
        <w:t>ь</w:t>
      </w:r>
      <w:r w:rsidRPr="00E81569">
        <w:rPr>
          <w:rFonts w:ascii="Arial" w:hAnsi="Arial" w:cs="Arial"/>
          <w:sz w:val="24"/>
          <w:szCs w:val="24"/>
        </w:rPr>
        <w:t>ной проблеме — близорукость».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Ислам безраздельно овладел всем Кавказом, Дагестаном, Кабардино-Балкарией, К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рачаево-Черкессией. Потомки ногайской орды, коих всего-то 13 тысяч человек, уже за горло держат все Ставрополье, их «ногайский батальон» легко проникает в самый центр Москвы и учиняет там взрывы. (Ногайский диверсионный батальон — боевое исламское радикальное структурное подразделение «Кавказского фронта вилайята Ногайская степь (Ставропольский край, Кавказский эмират»). Группа образовалась во вторую чеченскую войну из числа нескольких ногайцев, которыми руководил непосредственно Шамиль Б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саев. Командиром ногайского батальона стал Саламбек Даутов.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В чем тут дело? Почему именно эта газаватская форма — джихад — бьет другие формы более умеренного ислама? Частично ответ в том, что эта форма наиболее отв</w:t>
      </w:r>
      <w:r w:rsidRPr="00E81569">
        <w:rPr>
          <w:rFonts w:ascii="Arial" w:hAnsi="Arial" w:cs="Arial"/>
          <w:sz w:val="24"/>
          <w:szCs w:val="24"/>
        </w:rPr>
        <w:t>е</w:t>
      </w:r>
      <w:r w:rsidRPr="00E81569">
        <w:rPr>
          <w:rFonts w:ascii="Arial" w:hAnsi="Arial" w:cs="Arial"/>
          <w:sz w:val="24"/>
          <w:szCs w:val="24"/>
        </w:rPr>
        <w:t>чает запросам беднейших слоев. Да, это форма ислама для нищих. Вообще ислам — р</w:t>
      </w:r>
      <w:r w:rsidRPr="00E81569">
        <w:rPr>
          <w:rFonts w:ascii="Arial" w:hAnsi="Arial" w:cs="Arial"/>
          <w:sz w:val="24"/>
          <w:szCs w:val="24"/>
        </w:rPr>
        <w:t>е</w:t>
      </w:r>
      <w:r w:rsidRPr="00E81569">
        <w:rPr>
          <w:rFonts w:ascii="Arial" w:hAnsi="Arial" w:cs="Arial"/>
          <w:sz w:val="24"/>
          <w:szCs w:val="24"/>
        </w:rPr>
        <w:t>лигия бедного народа. Но экстремистские формы ислама предельно заостряют эту ос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бенность. Полное равенство — вот о чем говорят и талибы, и ваххабиты. Если ты бог</w:t>
      </w:r>
      <w:r w:rsidRPr="00E81569">
        <w:rPr>
          <w:rFonts w:ascii="Arial" w:hAnsi="Arial" w:cs="Arial"/>
          <w:sz w:val="24"/>
          <w:szCs w:val="24"/>
        </w:rPr>
        <w:t>а</w:t>
      </w:r>
      <w:r w:rsidRPr="00E81569">
        <w:rPr>
          <w:rFonts w:ascii="Arial" w:hAnsi="Arial" w:cs="Arial"/>
          <w:sz w:val="24"/>
          <w:szCs w:val="24"/>
        </w:rPr>
        <w:t>тый, отдай состояние на общее дело и сам иди к нам. Не отдашь — сами возьмем, но уже без тебя. А продавших душу шайтану богатеев будем преследовать по всему миру.</w:t>
      </w:r>
    </w:p>
    <w:p w:rsidR="00E92A94" w:rsidRPr="0088016C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b/>
          <w:color w:val="000080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Приведу цитату из статьи иранского историка Амира Тахери (</w:t>
      </w:r>
      <w:r w:rsidRPr="00E81569">
        <w:rPr>
          <w:rFonts w:ascii="Arial" w:hAnsi="Arial" w:cs="Arial"/>
          <w:sz w:val="24"/>
          <w:szCs w:val="24"/>
          <w:lang w:val="en-US"/>
        </w:rPr>
        <w:t>Amir</w:t>
      </w:r>
      <w:r w:rsidRPr="00E81569">
        <w:rPr>
          <w:rFonts w:ascii="Arial" w:hAnsi="Arial" w:cs="Arial"/>
          <w:sz w:val="24"/>
          <w:szCs w:val="24"/>
        </w:rPr>
        <w:t xml:space="preserve"> </w:t>
      </w:r>
      <w:r w:rsidRPr="00E81569">
        <w:rPr>
          <w:rFonts w:ascii="Arial" w:hAnsi="Arial" w:cs="Arial"/>
          <w:sz w:val="24"/>
          <w:szCs w:val="24"/>
          <w:lang w:val="en-US"/>
        </w:rPr>
        <w:t>Taheri</w:t>
      </w:r>
      <w:r w:rsidRPr="00E81569">
        <w:rPr>
          <w:rFonts w:ascii="Arial" w:hAnsi="Arial" w:cs="Arial"/>
          <w:sz w:val="24"/>
          <w:szCs w:val="24"/>
        </w:rPr>
        <w:t>), в англи</w:t>
      </w:r>
      <w:r w:rsidRPr="00E81569">
        <w:rPr>
          <w:rFonts w:ascii="Arial" w:hAnsi="Arial" w:cs="Arial"/>
          <w:sz w:val="24"/>
          <w:szCs w:val="24"/>
        </w:rPr>
        <w:t>й</w:t>
      </w:r>
      <w:r w:rsidRPr="00E81569">
        <w:rPr>
          <w:rFonts w:ascii="Arial" w:hAnsi="Arial" w:cs="Arial"/>
          <w:sz w:val="24"/>
          <w:szCs w:val="24"/>
        </w:rPr>
        <w:t>ском «Таймс», сказанные ещ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 xml:space="preserve"> до московского метро, поездов, самол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>тов и Домодедово</w:t>
      </w:r>
      <w:r>
        <w:rPr>
          <w:rFonts w:ascii="Arial" w:hAnsi="Arial" w:cs="Arial"/>
          <w:sz w:val="24"/>
          <w:szCs w:val="24"/>
        </w:rPr>
        <w:t xml:space="preserve">: </w:t>
      </w:r>
      <w:r w:rsidRPr="0088016C">
        <w:rPr>
          <w:rFonts w:ascii="Arial" w:hAnsi="Arial" w:cs="Arial"/>
          <w:b/>
          <w:color w:val="000080"/>
          <w:sz w:val="24"/>
          <w:szCs w:val="24"/>
        </w:rPr>
        <w:t>«Цель всякого доброго мусульманина — обратить в ислам все человечество. О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б</w:t>
      </w:r>
      <w:r w:rsidRPr="0088016C">
        <w:rPr>
          <w:rFonts w:ascii="Arial" w:hAnsi="Arial" w:cs="Arial"/>
          <w:b/>
          <w:color w:val="000080"/>
          <w:sz w:val="24"/>
          <w:szCs w:val="24"/>
        </w:rPr>
        <w:t>ратить в ислам, до малейших деталей регулирующий все духовные, эконом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и</w:t>
      </w:r>
      <w:r w:rsidRPr="0088016C">
        <w:rPr>
          <w:rFonts w:ascii="Arial" w:hAnsi="Arial" w:cs="Arial"/>
          <w:b/>
          <w:color w:val="000080"/>
          <w:sz w:val="24"/>
          <w:szCs w:val="24"/>
        </w:rPr>
        <w:t>ческие политические и социальные движения Человека. … Они (фундаменталисты) сч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и</w:t>
      </w:r>
      <w:r w:rsidRPr="0088016C">
        <w:rPr>
          <w:rFonts w:ascii="Arial" w:hAnsi="Arial" w:cs="Arial"/>
          <w:b/>
          <w:color w:val="000080"/>
          <w:sz w:val="24"/>
          <w:szCs w:val="24"/>
        </w:rPr>
        <w:t>тают, что мир, в котором господствует Запад, слишком испорчен, чтобы услышать хоть какие-то аргументы, и обращение его в ислам должно проходить методом «г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а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завата», шоковой терапии, прим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е</w:t>
      </w:r>
      <w:r w:rsidRPr="0088016C">
        <w:rPr>
          <w:rFonts w:ascii="Arial" w:hAnsi="Arial" w:cs="Arial"/>
          <w:b/>
          <w:color w:val="000080"/>
          <w:sz w:val="24"/>
          <w:szCs w:val="24"/>
        </w:rPr>
        <w:t>ры которой мы видели в Нью-Йорке и Вашингтоне в 2001 году, в Мадриде, в Лондоне… Бен Ладен неуко</w:t>
      </w:r>
      <w:r w:rsidRPr="0088016C">
        <w:rPr>
          <w:rFonts w:ascii="Arial" w:hAnsi="Arial" w:cs="Arial"/>
          <w:b/>
          <w:color w:val="000080"/>
          <w:sz w:val="24"/>
          <w:szCs w:val="24"/>
        </w:rPr>
        <w:t>с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нительно настаивал на том, что газават на Западе надо продолжать. Он твё</w:t>
      </w:r>
      <w:r w:rsidRPr="0088016C">
        <w:rPr>
          <w:rFonts w:ascii="Arial" w:hAnsi="Arial" w:cs="Arial"/>
          <w:b/>
          <w:color w:val="000080"/>
          <w:sz w:val="24"/>
          <w:szCs w:val="24"/>
        </w:rPr>
        <w:t>р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до верит в то, что Запад слишком труслив, чтобы ударить в ответ, и, если его как следует запугать, Запад сделает то, что должен сделать. Его точка зрения получила серьёзное подтверждение, когда после страшного теракта в Мадриде Аль-Каиде удалось сменить испанское прав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и</w:t>
      </w:r>
      <w:r w:rsidRPr="0088016C">
        <w:rPr>
          <w:rFonts w:ascii="Arial" w:hAnsi="Arial" w:cs="Arial"/>
          <w:b/>
          <w:color w:val="000080"/>
          <w:sz w:val="24"/>
          <w:szCs w:val="24"/>
        </w:rPr>
        <w:t>тельство. В то время бен Ладен использовал «победу при Мадриде», чтобы треб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о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вать и от других европейских стран дистанцироваться от Соединенных Штатов под страхом подо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б</w:t>
      </w:r>
      <w:r w:rsidRPr="0088016C">
        <w:rPr>
          <w:rFonts w:ascii="Arial" w:hAnsi="Arial" w:cs="Arial"/>
          <w:b/>
          <w:color w:val="000080"/>
          <w:sz w:val="24"/>
          <w:szCs w:val="24"/>
        </w:rPr>
        <w:t>ного же «наказания».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Россия — бедная страна. Она полностью готова к обращению в новую веру, которую ещ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 xml:space="preserve"> во времена Владимира Красное Солнышко ему предлагали посланцы Аллаха и кот</w:t>
      </w:r>
      <w:r w:rsidRPr="00E81569">
        <w:rPr>
          <w:rFonts w:ascii="Arial" w:hAnsi="Arial" w:cs="Arial"/>
          <w:sz w:val="24"/>
          <w:szCs w:val="24"/>
        </w:rPr>
        <w:t>о</w:t>
      </w:r>
      <w:r w:rsidRPr="00E81569">
        <w:rPr>
          <w:rFonts w:ascii="Arial" w:hAnsi="Arial" w:cs="Arial"/>
          <w:sz w:val="24"/>
          <w:szCs w:val="24"/>
        </w:rPr>
        <w:t>рую он тогда опрометчиво отверг ради православия.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Похоже, что Россия прошла точку бифуркации и ид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>т прямым пут</w:t>
      </w:r>
      <w:r>
        <w:rPr>
          <w:rFonts w:ascii="Arial" w:hAnsi="Arial" w:cs="Arial"/>
          <w:sz w:val="24"/>
          <w:szCs w:val="24"/>
        </w:rPr>
        <w:t>ё</w:t>
      </w:r>
      <w:r w:rsidRPr="00E81569">
        <w:rPr>
          <w:rFonts w:ascii="Arial" w:hAnsi="Arial" w:cs="Arial"/>
          <w:sz w:val="24"/>
          <w:szCs w:val="24"/>
        </w:rPr>
        <w:t>м в объятия «М</w:t>
      </w:r>
      <w:r w:rsidRPr="00E81569">
        <w:rPr>
          <w:rFonts w:ascii="Arial" w:hAnsi="Arial" w:cs="Arial"/>
          <w:sz w:val="24"/>
          <w:szCs w:val="24"/>
        </w:rPr>
        <w:t>у</w:t>
      </w:r>
      <w:r w:rsidRPr="00E81569">
        <w:rPr>
          <w:rFonts w:ascii="Arial" w:hAnsi="Arial" w:cs="Arial"/>
          <w:sz w:val="24"/>
          <w:szCs w:val="24"/>
        </w:rPr>
        <w:t>сульманского братства».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569">
        <w:rPr>
          <w:rFonts w:ascii="Arial" w:hAnsi="Arial" w:cs="Arial"/>
          <w:sz w:val="24"/>
          <w:szCs w:val="24"/>
        </w:rPr>
        <w:t>Выходит, для русских, нет Бога, кроме Аллаха и Мухаммад его пророк?</w:t>
      </w:r>
    </w:p>
    <w:p w:rsidR="00E92A94" w:rsidRPr="00E81569" w:rsidRDefault="00E92A94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1315A2">
        <w:rPr>
          <w:rFonts w:ascii="Arial" w:hAnsi="Arial" w:cs="Arial"/>
          <w:sz w:val="24"/>
          <w:szCs w:val="24"/>
        </w:rPr>
        <w:pict>
          <v:rect id="_x0000_i1026" style="width:0;height:1.5pt" o:hralign="center" o:hrstd="t" o:hr="t" fillcolor="gray" stroked="f"/>
        </w:pict>
      </w:r>
    </w:p>
    <w:sectPr w:rsidR="00E92A94" w:rsidRPr="00E81569" w:rsidSect="001520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mirrorMargin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315A2"/>
    <w:rsid w:val="00152008"/>
    <w:rsid w:val="002202B7"/>
    <w:rsid w:val="003570F0"/>
    <w:rsid w:val="00474A8E"/>
    <w:rsid w:val="004B1652"/>
    <w:rsid w:val="004C3A93"/>
    <w:rsid w:val="004E7757"/>
    <w:rsid w:val="005067A0"/>
    <w:rsid w:val="00650EB4"/>
    <w:rsid w:val="00671A95"/>
    <w:rsid w:val="007A2307"/>
    <w:rsid w:val="008000E7"/>
    <w:rsid w:val="0088016C"/>
    <w:rsid w:val="008877E0"/>
    <w:rsid w:val="00924926"/>
    <w:rsid w:val="009A04C6"/>
    <w:rsid w:val="00A15E72"/>
    <w:rsid w:val="00A31A58"/>
    <w:rsid w:val="00A86F82"/>
    <w:rsid w:val="00A94239"/>
    <w:rsid w:val="00B70D02"/>
    <w:rsid w:val="00B722DD"/>
    <w:rsid w:val="00C623FD"/>
    <w:rsid w:val="00D02A10"/>
    <w:rsid w:val="00E749DB"/>
    <w:rsid w:val="00E81569"/>
    <w:rsid w:val="00E92A94"/>
    <w:rsid w:val="00F3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50EB4"/>
    <w:pPr>
      <w:spacing w:after="0" w:line="264" w:lineRule="auto"/>
      <w:ind w:firstLine="454"/>
      <w:jc w:val="both"/>
    </w:pPr>
    <w:rPr>
      <w:rFonts w:ascii="Arial" w:hAnsi="Arial" w:cs="Arial"/>
      <w:i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A7097"/>
    <w:rPr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50EB4"/>
    <w:pPr>
      <w:spacing w:after="0" w:line="264" w:lineRule="auto"/>
      <w:ind w:firstLine="454"/>
      <w:jc w:val="both"/>
    </w:pPr>
    <w:rPr>
      <w:rFonts w:ascii="Arial" w:hAnsi="Arial" w:cs="Arial"/>
      <w:b/>
      <w:i/>
      <w:color w:val="8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A7097"/>
    <w:rPr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7</Pages>
  <Words>3128</Words>
  <Characters>17835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3</cp:revision>
  <dcterms:created xsi:type="dcterms:W3CDTF">2015-10-12T19:32:00Z</dcterms:created>
  <dcterms:modified xsi:type="dcterms:W3CDTF">2015-10-13T15:23:00Z</dcterms:modified>
</cp:coreProperties>
</file>