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F6" w:rsidRPr="006E7D12" w:rsidRDefault="000573F6" w:rsidP="006E7D12">
      <w:pPr>
        <w:pStyle w:val="Title"/>
      </w:pPr>
      <w:r w:rsidRPr="006E7D12">
        <w:t>Вторая Крымская война</w:t>
      </w:r>
    </w:p>
    <w:p w:rsidR="000573F6" w:rsidRDefault="000573F6" w:rsidP="006E7D12">
      <w:pPr>
        <w:spacing w:line="288" w:lineRule="auto"/>
        <w:ind w:firstLine="454"/>
        <w:jc w:val="center"/>
      </w:pPr>
      <w:r>
        <w:t xml:space="preserve">15-03-2014 № 703 от 15 марта </w:t>
      </w:r>
      <w:smartTag w:uri="urn:schemas-microsoft-com:office:smarttags" w:element="metricconverter">
        <w:smartTagPr>
          <w:attr w:name="ProductID" w:val="2014 г"/>
        </w:smartTagPr>
        <w:r>
          <w:t>2014 г</w:t>
        </w:r>
      </w:smartTag>
      <w:r>
        <w:t>.</w:t>
      </w:r>
    </w:p>
    <w:p w:rsidR="000573F6" w:rsidRDefault="000573F6" w:rsidP="006E7D12">
      <w:pPr>
        <w:spacing w:line="288" w:lineRule="auto"/>
        <w:ind w:firstLine="454"/>
        <w:jc w:val="center"/>
      </w:pPr>
      <w:r>
        <w:t>Юрий Кирпичев</w:t>
      </w:r>
    </w:p>
    <w:p w:rsidR="000573F6" w:rsidRDefault="000573F6" w:rsidP="006E7D12">
      <w:pPr>
        <w:spacing w:line="288" w:lineRule="auto"/>
        <w:ind w:firstLine="454"/>
        <w:jc w:val="both"/>
      </w:pPr>
    </w:p>
    <w:p w:rsidR="000573F6" w:rsidRPr="006E7D12" w:rsidRDefault="000573F6" w:rsidP="006E7D12">
      <w:pPr>
        <w:pStyle w:val="BodyTextIndent"/>
      </w:pPr>
      <w:r w:rsidRPr="006E7D12">
        <w:t>На днях редактор альманаха «Лебедь» поделился со мной конспирологической версией нападения Путина на Украину. Мол, коварный ВВП сознательно провоцир</w:t>
      </w:r>
      <w:r w:rsidRPr="006E7D12">
        <w:t>у</w:t>
      </w:r>
      <w:r w:rsidRPr="006E7D12">
        <w:t>ет Запад на активные действия с целью окончательно и бесповоротно заморозить Россию, до упора завинтить гайки и законсервировать тоталитарный «статус кво», пусть и дорогой ценой. В самом деле, не может же он, такой сметливый и хваткий, сморозить очевидную глупость и влезть туда, откуда без потерь уже не выбраться?</w:t>
      </w:r>
    </w:p>
    <w:p w:rsidR="000573F6" w:rsidRPr="006E7D12" w:rsidRDefault="000573F6" w:rsidP="006E7D12">
      <w:pPr>
        <w:pStyle w:val="BodyTextIndent"/>
      </w:pPr>
      <w:r w:rsidRPr="006E7D12">
        <w:t>Боюсь, он может, и данная версия слишком сложна для подполковника КГБ. До</w:t>
      </w:r>
      <w:r w:rsidRPr="006E7D12">
        <w:t>л</w:t>
      </w:r>
      <w:r w:rsidRPr="006E7D12">
        <w:t>голетняя деятельность Путина в качестве лидера страны не да</w:t>
      </w:r>
      <w:r>
        <w:t>ё</w:t>
      </w:r>
      <w:r w:rsidRPr="006E7D12">
        <w:t>т поводов подо</w:t>
      </w:r>
      <w:r w:rsidRPr="006E7D12">
        <w:t>з</w:t>
      </w:r>
      <w:r w:rsidRPr="006E7D12">
        <w:t>ревать его в глубоком уме, не говоря уже о государственной мудрости. Однако и</w:t>
      </w:r>
      <w:r w:rsidRPr="006E7D12">
        <w:t>с</w:t>
      </w:r>
      <w:r w:rsidRPr="006E7D12">
        <w:t>ключать ее нельзя – не мудрость, а версию.</w:t>
      </w:r>
    </w:p>
    <w:p w:rsidR="000573F6" w:rsidRDefault="000573F6" w:rsidP="006E7D12">
      <w:pPr>
        <w:spacing w:line="288" w:lineRule="auto"/>
        <w:ind w:firstLine="454"/>
        <w:jc w:val="both"/>
      </w:pPr>
    </w:p>
    <w:p w:rsidR="000573F6" w:rsidRDefault="000573F6" w:rsidP="006E7D12">
      <w:pPr>
        <w:spacing w:line="288" w:lineRule="auto"/>
        <w:ind w:firstLine="454"/>
        <w:jc w:val="both"/>
      </w:pPr>
    </w:p>
    <w:p w:rsidR="000573F6" w:rsidRDefault="000573F6" w:rsidP="006E7D12">
      <w:pPr>
        <w:spacing w:line="288" w:lineRule="auto"/>
        <w:ind w:firstLine="454"/>
        <w:jc w:val="both"/>
      </w:pPr>
      <w:r>
        <w:t>О политических талантах российского лидера. За то, что великая украинская рев</w:t>
      </w:r>
      <w:r>
        <w:t>о</w:t>
      </w:r>
      <w:r>
        <w:t>люция победила, надо благодарить именно Путина – без его поистине титанических усилий она случилась бы гораздо позже или вообще не случилась бы. Именно его н</w:t>
      </w:r>
      <w:r>
        <w:t>е</w:t>
      </w:r>
      <w:r>
        <w:t>устанная, напряженная деятельность по возвращению непокорной беглянки в росси</w:t>
      </w:r>
      <w:r>
        <w:t>й</w:t>
      </w:r>
      <w:r>
        <w:t>ское стойло, длившаяся так много лет и достигшая максимума интенсивности в 2013 году, принесла столь неожиданные результаты.</w:t>
      </w:r>
    </w:p>
    <w:p w:rsidR="000573F6" w:rsidRDefault="000573F6" w:rsidP="006E7D12">
      <w:pPr>
        <w:spacing w:line="288" w:lineRule="auto"/>
        <w:ind w:firstLine="454"/>
        <w:jc w:val="both"/>
      </w:pPr>
      <w:r>
        <w:t>Ах, как он старался, к чему только ни прибегал. И к регулярной блокаде украинских товаров и производителей, переходящей в тотальную торговую войну, и к демонстр</w:t>
      </w:r>
      <w:r>
        <w:t>а</w:t>
      </w:r>
      <w:r>
        <w:t>тивно-издевательскому нежеланию установить справедливую цену на газ, и к перм</w:t>
      </w:r>
      <w:r>
        <w:t>а</w:t>
      </w:r>
      <w:r>
        <w:t>нентной игре вентилем, и к систематическому срыву совместных проектов, и к постоя</w:t>
      </w:r>
      <w:r>
        <w:t>н</w:t>
      </w:r>
      <w:r>
        <w:t>ному грубому вмешательству в украинские дела, увенчавшемуся откровенным подк</w:t>
      </w:r>
      <w:r>
        <w:t>у</w:t>
      </w:r>
      <w:r>
        <w:t>пом Януковича в ноябре прошлого года. И к подзуживанию этого идиота на жесткие меры против восставших. И он добился своего, народный гнев вспыхнул. Так что – т</w:t>
      </w:r>
      <w:r>
        <w:t>а</w:t>
      </w:r>
      <w:r>
        <w:t>ковы ирония, сарказм, сардоническая усмешка судьбы – именно Путина следует сч</w:t>
      </w:r>
      <w:r>
        <w:t>и</w:t>
      </w:r>
      <w:r>
        <w:t>тать главным вдохновителем и организатором Майдана!</w:t>
      </w:r>
    </w:p>
    <w:p w:rsidR="000573F6" w:rsidRDefault="000573F6" w:rsidP="006E7D12">
      <w:pPr>
        <w:spacing w:line="288" w:lineRule="auto"/>
        <w:ind w:firstLine="454"/>
        <w:jc w:val="both"/>
      </w:pPr>
      <w:r>
        <w:t>То, что он не политик, ясно давно – человек, сумевший испортить отношения со всеми соседями и не только ими, не может быть хорошим политиком и скоро это по</w:t>
      </w:r>
      <w:r>
        <w:t>й</w:t>
      </w:r>
      <w:r>
        <w:t>мут даже россияне. Он плох во внутренних делах – деспотия не политика, это замена ее голой силой – и совершенно никакой в делах внешних. У него попросту нет внятной внешней политики, вместо нее набор заскорузлых советских стереотипов. Отсюда и сотрудничество с самыми одиозными режимами и фигурами: с Каддафи и Чавесом, с Асадом и ХАМАС, с Ираном – и Януковичем. Да, с последним Путину было явно непр</w:t>
      </w:r>
      <w:r>
        <w:t>и</w:t>
      </w:r>
      <w:r>
        <w:t>ятно иметь дело, но ведь имел! И теперь приютил в Барвихе, хотя Украина обратилась в международный розыск за поимкой этого уголовника и убийцы, на чьих руках кровь людей.</w:t>
      </w:r>
    </w:p>
    <w:p w:rsidR="000573F6" w:rsidRDefault="000573F6" w:rsidP="006E7D12">
      <w:pPr>
        <w:spacing w:line="288" w:lineRule="auto"/>
        <w:ind w:firstLine="454"/>
        <w:jc w:val="both"/>
      </w:pPr>
      <w:r>
        <w:t>А ведь главным в российской политике должно быть понимание того, что Украина это самая важная страна, ключевая с любой точки зрения! Крайне, просто жизненно важно иметь ее в друзьях, какой бы режим там ни был. Это последняя опора России в славянском мире, да и вообще единственный реальный союзник. Но Путин совершенно не понимает ни Украины, ни нужд своей страны. Он не хочет верить, что она не Россия. Что там его методы не пройдут. Однако они не проходят и каждая его тактическая «п</w:t>
      </w:r>
      <w:r>
        <w:t>о</w:t>
      </w:r>
      <w:r>
        <w:t>беда» вскоре оборачивается стратегическим поражением. Как вот сейчас.</w:t>
      </w:r>
    </w:p>
    <w:p w:rsidR="000573F6" w:rsidRDefault="000573F6" w:rsidP="006E7D12">
      <w:pPr>
        <w:spacing w:line="288" w:lineRule="auto"/>
        <w:ind w:firstLine="454"/>
        <w:jc w:val="both"/>
      </w:pPr>
    </w:p>
    <w:p w:rsidR="000573F6" w:rsidRDefault="000573F6" w:rsidP="006E7D12">
      <w:pPr>
        <w:spacing w:line="288" w:lineRule="auto"/>
        <w:ind w:firstLine="454"/>
        <w:jc w:val="both"/>
      </w:pPr>
      <w:r>
        <w:t>Крым – это не стратегия, это страшная месть Путина за его позорное поражение в Украине, за успех Майдана, антикриминальной, антиимперской национально-освободительной революции. И за свой страх. ВВП страшно боится, что на старости лет, после вершин власти и славы окажется вдруг жалким беженцем, трясущимся за свою жизнь, что так же как по Межигорью люди будут расхаживать по его дворцам и рассматривать его золотые батоны и унитазы, вылавливать из воды его документы. Международная изоляция для Путина уже не так страшна, как личный крах, ну а судьба России его всегда интересовала в последнюю очередь!</w:t>
      </w:r>
    </w:p>
    <w:p w:rsidR="000573F6" w:rsidRDefault="000573F6" w:rsidP="006E7D12">
      <w:pPr>
        <w:spacing w:line="288" w:lineRule="auto"/>
        <w:ind w:firstLine="454"/>
        <w:jc w:val="both"/>
      </w:pPr>
      <w:r>
        <w:t>Свободная, процветающая и демократическая Украина для него смертельно опа</w:t>
      </w:r>
      <w:r>
        <w:t>с</w:t>
      </w:r>
      <w:r>
        <w:t>на. Не только как пример успешного свержения власти революционным путём – дове</w:t>
      </w:r>
      <w:r>
        <w:t>р</w:t>
      </w:r>
      <w:r>
        <w:t>чивым россиянам можно навесить тонны лапши про фашистов-бандеровцев, олига</w:t>
      </w:r>
      <w:r>
        <w:t>р</w:t>
      </w:r>
      <w:r>
        <w:t>хов-рабовладельцев и преследование несчастных русскоязычных. Ужасно для Путина то, что там может появиться качественное русскоязычное ТВ, независимая от его р</w:t>
      </w:r>
      <w:r>
        <w:t>е</w:t>
      </w:r>
      <w:r>
        <w:t>жима русская пресса, привлекательные и смелые интернет-сайты, в общем, появится центр притяжения русского мира, альтернативный хмурой и лживой Москве. В этот центр неминуемо потянутся те, кому стало душно в России, кому перекрыли кислород, кто опасается преследований, кто хочет просто профессионально работать, а не зан</w:t>
      </w:r>
      <w:r>
        <w:t>и</w:t>
      </w:r>
      <w:r>
        <w:t>маться тоскливым одобрямсом и дешевой клеветой в стиле Киселева – и таких окаже</w:t>
      </w:r>
      <w:r>
        <w:t>т</w:t>
      </w:r>
      <w:r>
        <w:t>ся много!</w:t>
      </w:r>
    </w:p>
    <w:p w:rsidR="000573F6" w:rsidRDefault="000573F6" w:rsidP="006E7D12">
      <w:pPr>
        <w:spacing w:line="288" w:lineRule="auto"/>
        <w:ind w:firstLine="454"/>
        <w:jc w:val="both"/>
      </w:pPr>
      <w:r>
        <w:t>Такая Украина выбьет табуретку из-под его ног, поэтому Путин будет бороться не за Крым или за ее Восток, а до полного уничтожения украинской независимости. К</w:t>
      </w:r>
      <w:r>
        <w:t>о</w:t>
      </w:r>
      <w:r>
        <w:t>нечно, я надеюсь, что майн кампф русского фюрера закончится крахом и новым Нюр</w:t>
      </w:r>
      <w:r>
        <w:t>н</w:t>
      </w:r>
      <w:r>
        <w:t>бергом, но пока что ситуация сложилась серьезная.</w:t>
      </w:r>
    </w:p>
    <w:p w:rsidR="000573F6" w:rsidRDefault="000573F6" w:rsidP="006E7D12">
      <w:pPr>
        <w:spacing w:line="288" w:lineRule="auto"/>
        <w:ind w:firstLine="454"/>
        <w:jc w:val="both"/>
      </w:pPr>
    </w:p>
    <w:p w:rsidR="000573F6" w:rsidRDefault="000573F6" w:rsidP="006E7D12">
      <w:pPr>
        <w:spacing w:line="288" w:lineRule="auto"/>
        <w:ind w:firstLine="454"/>
        <w:jc w:val="both"/>
      </w:pPr>
      <w:r w:rsidRPr="006E7D12">
        <w:rPr>
          <w:highlight w:val="lightGray"/>
        </w:rPr>
        <w:t>Вот, кстати, пособие для свергнутых диктаторов, любопытная ссылка на видео с камер наблюдения, фиксирующих вывоз добра Януковичем:</w:t>
      </w:r>
      <w:r>
        <w:rPr>
          <w:highlight w:val="lightGray"/>
        </w:rPr>
        <w:t xml:space="preserve"> </w:t>
      </w:r>
      <w:r w:rsidRPr="006E7D12">
        <w:rPr>
          <w:highlight w:val="lightGray"/>
        </w:rPr>
        <w:t>http://news.liga.net/articles/</w:t>
      </w:r>
      <w:r>
        <w:rPr>
          <w:highlight w:val="lightGray"/>
        </w:rPr>
        <w:t>-</w:t>
      </w:r>
      <w:r w:rsidRPr="006E7D12">
        <w:rPr>
          <w:highlight w:val="lightGray"/>
        </w:rPr>
        <w:t>politics/998988</w:t>
      </w:r>
      <w:r>
        <w:rPr>
          <w:highlight w:val="lightGray"/>
        </w:rPr>
        <w:t>_</w:t>
      </w:r>
      <w:r w:rsidRPr="006E7D12">
        <w:rPr>
          <w:highlight w:val="lightGray"/>
        </w:rPr>
        <w:t>kak_yanukovich_pokidal_mezhigore_video_evakuatsii_tsennostey.htm</w:t>
      </w:r>
    </w:p>
    <w:p w:rsidR="000573F6" w:rsidRDefault="000573F6" w:rsidP="006E7D12">
      <w:pPr>
        <w:spacing w:line="288" w:lineRule="auto"/>
        <w:ind w:firstLine="454"/>
        <w:jc w:val="both"/>
      </w:pPr>
    </w:p>
    <w:p w:rsidR="000573F6" w:rsidRDefault="000573F6" w:rsidP="006E7D12">
      <w:pPr>
        <w:spacing w:line="288" w:lineRule="auto"/>
        <w:ind w:firstLine="454"/>
        <w:jc w:val="both"/>
      </w:pPr>
      <w:r>
        <w:t>Страх Путина выдает чехарда с датами и целями крымского т.н. «референдума». Сначала его назначили на 25 мая, и речь шла о большей самостоятельности Крыма в составе Украины. Затем Путин, несмотря на крики про подавляющее большинство ж</w:t>
      </w:r>
      <w:r>
        <w:t>е</w:t>
      </w:r>
      <w:r>
        <w:t>лающих воссоединения с Россией, понял, что результат может оказаться неожиданным и перенес дату на 30 марта, причем голосовать должны были уже за независимость полуострова. Ну а теперь этот имперский цирк передвинули на 16 марта и посвятили исключительно вхождению в состав России.</w:t>
      </w:r>
    </w:p>
    <w:p w:rsidR="000573F6" w:rsidRDefault="000573F6" w:rsidP="006E7D12">
      <w:pPr>
        <w:spacing w:line="288" w:lineRule="auto"/>
        <w:ind w:firstLine="454"/>
        <w:jc w:val="both"/>
      </w:pPr>
      <w:r>
        <w:t>Путин не зря боится. Результат действительно мог оказаться неприемлемым для него! Об этом говорят данные опроса о желании жителей отдельных областей Украины присоединиться к Российской Федерации, проведенного Киевским международным и</w:t>
      </w:r>
      <w:r>
        <w:t>н</w:t>
      </w:r>
      <w:r>
        <w:t>ститутом социологии:</w:t>
      </w:r>
    </w:p>
    <w:p w:rsidR="000573F6" w:rsidRDefault="000573F6" w:rsidP="006E7D12">
      <w:pPr>
        <w:spacing w:line="288" w:lineRule="auto"/>
        <w:ind w:firstLine="454"/>
        <w:jc w:val="both"/>
      </w:pPr>
      <w:r>
        <w:t>АР Крым 41%;</w:t>
      </w:r>
    </w:p>
    <w:p w:rsidR="000573F6" w:rsidRDefault="000573F6" w:rsidP="006E7D12">
      <w:pPr>
        <w:spacing w:line="288" w:lineRule="auto"/>
        <w:ind w:firstLine="454"/>
        <w:jc w:val="both"/>
      </w:pPr>
      <w:r>
        <w:t>Донецкая область 33,2%;</w:t>
      </w:r>
    </w:p>
    <w:p w:rsidR="000573F6" w:rsidRDefault="000573F6" w:rsidP="006E7D12">
      <w:pPr>
        <w:spacing w:line="288" w:lineRule="auto"/>
        <w:ind w:firstLine="454"/>
        <w:jc w:val="both"/>
      </w:pPr>
      <w:r>
        <w:t>Луганская 24,1%;</w:t>
      </w:r>
    </w:p>
    <w:p w:rsidR="000573F6" w:rsidRDefault="000573F6" w:rsidP="006E7D12">
      <w:pPr>
        <w:spacing w:line="288" w:lineRule="auto"/>
        <w:ind w:firstLine="454"/>
        <w:jc w:val="both"/>
      </w:pPr>
      <w:r>
        <w:t>Одесская 24%;</w:t>
      </w:r>
    </w:p>
    <w:p w:rsidR="000573F6" w:rsidRDefault="000573F6" w:rsidP="006E7D12">
      <w:pPr>
        <w:spacing w:line="288" w:lineRule="auto"/>
        <w:ind w:firstLine="454"/>
        <w:jc w:val="both"/>
      </w:pPr>
      <w:r>
        <w:t>Харьковская 15,1%;</w:t>
      </w:r>
    </w:p>
    <w:p w:rsidR="000573F6" w:rsidRDefault="000573F6" w:rsidP="006E7D12">
      <w:pPr>
        <w:spacing w:line="288" w:lineRule="auto"/>
        <w:ind w:firstLine="454"/>
        <w:jc w:val="both"/>
      </w:pPr>
      <w:r>
        <w:t>Днепропетровская 13,8%;</w:t>
      </w:r>
    </w:p>
    <w:p w:rsidR="000573F6" w:rsidRDefault="000573F6" w:rsidP="006E7D12">
      <w:pPr>
        <w:spacing w:line="288" w:lineRule="auto"/>
        <w:ind w:firstLine="454"/>
        <w:jc w:val="both"/>
      </w:pPr>
      <w:r>
        <w:t>Киев 5,3%;</w:t>
      </w:r>
    </w:p>
    <w:p w:rsidR="000573F6" w:rsidRDefault="000573F6" w:rsidP="006E7D12">
      <w:pPr>
        <w:spacing w:line="288" w:lineRule="auto"/>
        <w:ind w:firstLine="454"/>
        <w:jc w:val="both"/>
      </w:pPr>
      <w:r>
        <w:t>Житомирская 5,2%;</w:t>
      </w:r>
    </w:p>
    <w:p w:rsidR="000573F6" w:rsidRDefault="000573F6" w:rsidP="006E7D12">
      <w:pPr>
        <w:spacing w:line="288" w:lineRule="auto"/>
        <w:ind w:firstLine="454"/>
        <w:jc w:val="both"/>
      </w:pPr>
      <w:r>
        <w:t>Полтавская 4,3%;</w:t>
      </w:r>
    </w:p>
    <w:p w:rsidR="000573F6" w:rsidRDefault="000573F6" w:rsidP="006E7D12">
      <w:pPr>
        <w:spacing w:line="288" w:lineRule="auto"/>
        <w:ind w:firstLine="454"/>
        <w:jc w:val="both"/>
      </w:pPr>
      <w:r>
        <w:t>Херсонская 4,2%;</w:t>
      </w:r>
    </w:p>
    <w:p w:rsidR="000573F6" w:rsidRDefault="000573F6" w:rsidP="006E7D12">
      <w:pPr>
        <w:spacing w:line="288" w:lineRule="auto"/>
        <w:ind w:firstLine="454"/>
        <w:jc w:val="both"/>
      </w:pPr>
      <w:r>
        <w:t>Закарпатская 2%;</w:t>
      </w:r>
    </w:p>
    <w:p w:rsidR="000573F6" w:rsidRDefault="000573F6" w:rsidP="006E7D12">
      <w:pPr>
        <w:spacing w:line="288" w:lineRule="auto"/>
        <w:ind w:firstLine="454"/>
        <w:jc w:val="both"/>
      </w:pPr>
      <w:r>
        <w:t>Хмельницкая 0%;</w:t>
      </w:r>
    </w:p>
    <w:p w:rsidR="000573F6" w:rsidRDefault="000573F6" w:rsidP="006E7D12">
      <w:pPr>
        <w:spacing w:line="288" w:lineRule="auto"/>
        <w:ind w:firstLine="454"/>
        <w:jc w:val="both"/>
      </w:pPr>
      <w:r>
        <w:t>Тернопольская 0%;</w:t>
      </w:r>
    </w:p>
    <w:p w:rsidR="000573F6" w:rsidRDefault="000573F6" w:rsidP="006E7D12">
      <w:pPr>
        <w:spacing w:line="288" w:lineRule="auto"/>
        <w:ind w:firstLine="454"/>
        <w:jc w:val="both"/>
      </w:pPr>
      <w:r>
        <w:t>Львовская 0%;</w:t>
      </w:r>
    </w:p>
    <w:p w:rsidR="000573F6" w:rsidRDefault="000573F6" w:rsidP="006E7D12">
      <w:pPr>
        <w:spacing w:line="288" w:lineRule="auto"/>
        <w:ind w:firstLine="454"/>
        <w:jc w:val="both"/>
      </w:pPr>
      <w:r>
        <w:t>Волынская 0%;</w:t>
      </w:r>
    </w:p>
    <w:p w:rsidR="000573F6" w:rsidRDefault="000573F6" w:rsidP="006E7D12">
      <w:pPr>
        <w:spacing w:line="288" w:lineRule="auto"/>
        <w:ind w:firstLine="454"/>
        <w:jc w:val="both"/>
      </w:pPr>
      <w:r>
        <w:t>Ивано-Франковская 0%.</w:t>
      </w:r>
    </w:p>
    <w:p w:rsidR="000573F6" w:rsidRDefault="000573F6" w:rsidP="006E7D12">
      <w:pPr>
        <w:spacing w:line="288" w:lineRule="auto"/>
        <w:ind w:firstLine="454"/>
        <w:jc w:val="both"/>
      </w:pPr>
    </w:p>
    <w:p w:rsidR="000573F6" w:rsidRDefault="000573F6" w:rsidP="006E7D12">
      <w:pPr>
        <w:spacing w:line="288" w:lineRule="auto"/>
        <w:ind w:firstLine="454"/>
        <w:jc w:val="both"/>
      </w:pPr>
      <w:r>
        <w:t>Вы скажете, что это украинская пропаганда, что данным нельзя доверять? А поч</w:t>
      </w:r>
      <w:r>
        <w:t>е</w:t>
      </w:r>
      <w:r>
        <w:t>му нельзя? Я полвека прожил в Украине, недавно снова провел там две недели и сам могу судить, кому доверять, а кому не стоит. Данные вполне соответствуют моим н</w:t>
      </w:r>
      <w:r>
        <w:t>а</w:t>
      </w:r>
      <w:r>
        <w:t>блюдениям, а вот российским опросам, выборам и «референдумам» я не доверяю к</w:t>
      </w:r>
      <w:r>
        <w:t>а</w:t>
      </w:r>
      <w:r>
        <w:t>тегорически! Хотя бы потому, что все помнят чудеса Чурова, что есть большие сомн</w:t>
      </w:r>
      <w:r>
        <w:t>е</w:t>
      </w:r>
      <w:r>
        <w:t>ния в легитимности самого Путина, что западные лидеры прямо обвиняют его во лжи и что честные опросы не проводят на оккупированных территориях, под дулами автом</w:t>
      </w:r>
      <w:r>
        <w:t>а</w:t>
      </w:r>
      <w:r>
        <w:t>тов, не допуская сторонних наблюдателей.</w:t>
      </w:r>
    </w:p>
    <w:p w:rsidR="000573F6" w:rsidRDefault="000573F6" w:rsidP="006E7D12">
      <w:pPr>
        <w:spacing w:line="288" w:lineRule="auto"/>
        <w:ind w:firstLine="454"/>
        <w:jc w:val="both"/>
      </w:pPr>
      <w:r>
        <w:t>Кстати, о бедных русских, которых вдруг понадобилось защищать невесть от кого, и о русскости Крыма. Она, к сожалению, обеспечена грязными методами и дает мало поводов для патриотической гордости. Перепись населения Таврической губернии 1897 года (по языку общения) дала такие результаты:</w:t>
      </w:r>
    </w:p>
    <w:p w:rsidR="000573F6" w:rsidRDefault="000573F6" w:rsidP="006E7D12">
      <w:pPr>
        <w:spacing w:line="288" w:lineRule="auto"/>
        <w:ind w:firstLine="454"/>
        <w:jc w:val="both"/>
      </w:pPr>
      <w:r>
        <w:t>Малорусский (украинский язык) – 611.121 чел.</w:t>
      </w:r>
    </w:p>
    <w:p w:rsidR="000573F6" w:rsidRDefault="000573F6" w:rsidP="006E7D12">
      <w:pPr>
        <w:spacing w:line="288" w:lineRule="auto"/>
        <w:ind w:firstLine="454"/>
        <w:jc w:val="both"/>
      </w:pPr>
      <w:r>
        <w:t>Великорусский (российское наречие) – 404.463 чел.</w:t>
      </w:r>
    </w:p>
    <w:p w:rsidR="000573F6" w:rsidRDefault="000573F6" w:rsidP="006E7D12">
      <w:pPr>
        <w:spacing w:line="288" w:lineRule="auto"/>
        <w:ind w:firstLine="454"/>
        <w:jc w:val="both"/>
      </w:pPr>
      <w:r>
        <w:t>Крымско-татарский – 196.854 чел.</w:t>
      </w:r>
    </w:p>
    <w:p w:rsidR="000573F6" w:rsidRDefault="000573F6" w:rsidP="006E7D12">
      <w:pPr>
        <w:spacing w:line="288" w:lineRule="auto"/>
        <w:ind w:firstLine="454"/>
        <w:jc w:val="both"/>
      </w:pPr>
      <w:r>
        <w:t>Кроме них еще преобладали болгарский, немецкий, еврейский, греческий языки, другие представлены незначительно. Всего: 1.447.790 чел</w:t>
      </w:r>
    </w:p>
    <w:p w:rsidR="000573F6" w:rsidRDefault="000573F6" w:rsidP="00E770C3">
      <w:pPr>
        <w:spacing w:line="288" w:lineRule="auto"/>
        <w:ind w:firstLine="454"/>
        <w:jc w:val="right"/>
      </w:pPr>
      <w:r>
        <w:t>(</w:t>
      </w:r>
      <w:hyperlink r:id="rId4" w:history="1">
        <w:r w:rsidRPr="00DC6F66">
          <w:rPr>
            <w:rStyle w:val="Hyperlink"/>
            <w:rFonts w:cs="Arial"/>
          </w:rPr>
          <w:t>http://demoscope.ru/weekly/ssp/rus_lan_97.php?reg=71</w:t>
        </w:r>
      </w:hyperlink>
      <w:r>
        <w:t xml:space="preserve"> )</w:t>
      </w:r>
    </w:p>
    <w:p w:rsidR="000573F6" w:rsidRDefault="000573F6" w:rsidP="006E7D12">
      <w:pPr>
        <w:spacing w:line="288" w:lineRule="auto"/>
        <w:ind w:firstLine="454"/>
        <w:jc w:val="both"/>
      </w:pPr>
    </w:p>
    <w:p w:rsidR="000573F6" w:rsidRDefault="000573F6" w:rsidP="006E7D12">
      <w:pPr>
        <w:spacing w:line="288" w:lineRule="auto"/>
        <w:ind w:firstLine="454"/>
        <w:jc w:val="both"/>
      </w:pPr>
      <w:r>
        <w:t>Потом начались советские (читай русские) репрессии и депортации. Сначала н</w:t>
      </w:r>
      <w:r>
        <w:t>е</w:t>
      </w:r>
      <w:r>
        <w:t>множко расстреляли и выселили греков и болгар. Немножко – это по советским ме</w:t>
      </w:r>
      <w:r>
        <w:t>р</w:t>
      </w:r>
      <w:r>
        <w:t>кам, а так – практически подчистую. Затем пришла очередь немцев, за ними татар и армян. В их дома завезли переселенцев из России. Вы смогли бы жить в чужом доме, из которого только что выгнали его законных хозяев? Русские могут. Затем там, как и в Прибалтике, стали селиться пенсионеры из органов, старые партийцы и вышедшие в отставку офицеры. Так Крым и стал русским! Оттого-то и льнет к России – чует кошка, чье мясо съела.</w:t>
      </w:r>
    </w:p>
    <w:p w:rsidR="000573F6" w:rsidRDefault="000573F6" w:rsidP="006E7D12">
      <w:pPr>
        <w:spacing w:line="288" w:lineRule="auto"/>
        <w:ind w:firstLine="454"/>
        <w:jc w:val="both"/>
      </w:pPr>
      <w:r>
        <w:t>Сейчас трезвые головы пытаются объяснить крымчанам, что после отделения от Украины они полностью будут зависеть от России, а это значит, что благословенный полуостров ждет судьба даже не Абхазии, но Южной Осетии, то есть полная, концл</w:t>
      </w:r>
      <w:r>
        <w:t>а</w:t>
      </w:r>
      <w:r>
        <w:t>герная изоляция и нищета. Стоит Украине перекрыть Северокрымский канал – и весь степной Крым превратится в пустыню имени Путина, сельское хозяйство рухнет в о</w:t>
      </w:r>
      <w:r>
        <w:t>д</w:t>
      </w:r>
      <w:r>
        <w:t>ночасье. Стоит отключить подачу электроэнергии – и весь полуостров погрузится в первобытный мрак, своих мощностей в Крыму нет.</w:t>
      </w:r>
    </w:p>
    <w:p w:rsidR="000573F6" w:rsidRDefault="000573F6" w:rsidP="006E7D12">
      <w:pPr>
        <w:spacing w:line="288" w:lineRule="auto"/>
        <w:ind w:firstLine="454"/>
        <w:jc w:val="both"/>
      </w:pPr>
      <w:r>
        <w:t>О туристах можно забыть уже сейчас – не только украинцы массово отменяют пл</w:t>
      </w:r>
      <w:r>
        <w:t>а</w:t>
      </w:r>
      <w:r>
        <w:t>нируемый отдых там, а они составляли около 60% общего числа гостей, но и почти двум миллионам россиян придется отказаться от отдыха в Крыму, уверен руковод</w:t>
      </w:r>
      <w:r>
        <w:t>и</w:t>
      </w:r>
      <w:r>
        <w:t>тель комитета по внутреннему туризму Ассоциации туроператоров России Илья Ума</w:t>
      </w:r>
      <w:r>
        <w:t>н</w:t>
      </w:r>
      <w:r>
        <w:t>ский: «Практически остановились продажи туров в Крым. Туристы находятся в состо</w:t>
      </w:r>
      <w:r>
        <w:t>я</w:t>
      </w:r>
      <w:r>
        <w:t>нии ожидания. При этом ежедневно аннулируются заявки, которые были сделаны з</w:t>
      </w:r>
      <w:r>
        <w:t>а</w:t>
      </w:r>
      <w:r>
        <w:t>ранее».</w:t>
      </w:r>
    </w:p>
    <w:p w:rsidR="000573F6" w:rsidRDefault="000573F6" w:rsidP="006E7D12">
      <w:pPr>
        <w:spacing w:line="288" w:lineRule="auto"/>
        <w:ind w:firstLine="454"/>
        <w:jc w:val="both"/>
      </w:pPr>
      <w:r>
        <w:t>Да и какой туризм, какие миллионы отдыхающих, если рвется сообщение с пол</w:t>
      </w:r>
      <w:r>
        <w:t>у</w:t>
      </w:r>
      <w:r>
        <w:t>островом. Российские ставленники забирают себе железную дорогу и даже прекратили авиасообщение с Украиной. Понятно, к чему это приведет: ни поезда ходить, ни сам</w:t>
      </w:r>
      <w:r>
        <w:t>о</w:t>
      </w:r>
      <w:r>
        <w:t>леты летать в Крым не будут вообще, Украина закроет свое воздушное пространство для России. Собственно говоря, процесс уже начался. Уже 12 марта маршрут рейса «Аэрофлота», следовавшего в Симферополь, был изменен на более длинный, идущий по территории РФ, минуя Украину. В официальном twitter «Аэрофлот» сообщил: «Сег</w:t>
      </w:r>
      <w:r>
        <w:t>о</w:t>
      </w:r>
      <w:r>
        <w:t>дня было принято решение о выполнении рейсов по измененному маршруту. Вопросы экономии за аэронавигацию не рассматривались».</w:t>
      </w:r>
    </w:p>
    <w:p w:rsidR="000573F6" w:rsidRDefault="000573F6" w:rsidP="006E7D12">
      <w:pPr>
        <w:spacing w:line="288" w:lineRule="auto"/>
        <w:ind w:firstLine="454"/>
        <w:jc w:val="both"/>
      </w:pPr>
      <w:r>
        <w:t>Изменения продолжились и 13 марта по более длинному маршруту «Аэрофлот» выполнил рейс из Стамбула (SU 2137) и в Анталию (SU 2741). Изменения коснулись также рейсов российских авиакомпаний «Трансаэро», NordWind. Иностранные пер</w:t>
      </w:r>
      <w:r>
        <w:t>е</w:t>
      </w:r>
      <w:r>
        <w:t>возчики, например, Turkish Airlines, напротив, летают напрямую через Украину.</w:t>
      </w:r>
    </w:p>
    <w:p w:rsidR="000573F6" w:rsidRDefault="000573F6" w:rsidP="006E7D12">
      <w:pPr>
        <w:spacing w:line="288" w:lineRule="auto"/>
        <w:ind w:firstLine="454"/>
        <w:jc w:val="both"/>
      </w:pPr>
      <w:r>
        <w:t>Останется лишь маломощная паромная переправа через Керченский пролив. Иными словами, главный бизнес крымчан приказал долго жить, накрылся медным т</w:t>
      </w:r>
      <w:r>
        <w:t>а</w:t>
      </w:r>
      <w:r>
        <w:t>зом и скоро придется положить зубы на полку. 13 марта поступило известие, что пути</w:t>
      </w:r>
      <w:r>
        <w:t>н</w:t>
      </w:r>
      <w:r>
        <w:t>ские марионетки запретили снятие средств с депозитов – на такой мажорной ноте н</w:t>
      </w:r>
      <w:r>
        <w:t>а</w:t>
      </w:r>
      <w:r>
        <w:t>чинается русификация! Честно говоря, Крыму не позавидуешь, однако из крымчан жаль лишь тех, кто не хочет в Россию, а хочет, но уже не может вырваться из этого п</w:t>
      </w:r>
      <w:r>
        <w:t>у</w:t>
      </w:r>
      <w:r>
        <w:t>тинского ада. В отношении остальных скажу одно: бачили очi, що купували…</w:t>
      </w:r>
    </w:p>
    <w:p w:rsidR="000573F6" w:rsidRDefault="000573F6" w:rsidP="006E7D12">
      <w:pPr>
        <w:spacing w:line="288" w:lineRule="auto"/>
        <w:ind w:firstLine="454"/>
        <w:jc w:val="both"/>
      </w:pPr>
      <w:r>
        <w:t>Но не только Крым будет зависим от России. Она сама окажется подвешенной за Крым, как за яй…, как на крючок. И без больших потерь сорваться с него уже не см</w:t>
      </w:r>
      <w:r>
        <w:t>о</w:t>
      </w:r>
      <w:r>
        <w:t>жет. Я представляю себе удовольствие западных лидеров (они его плохо скрывают) от глупости, сделанной Путиным – это ж надо было так по-пацански подставиться! Теперь Россию будут долго и мучительно вразумлять. Почему долго? Потому что русские, как известно, не сдаются. Иными словами, доходит до них медленно. Что ж, заслужили. И вряд ли кто их будет жалеть! Если веками считать всех вокруг врагами, то по вере тв</w:t>
      </w:r>
      <w:r>
        <w:t>о</w:t>
      </w:r>
      <w:r>
        <w:t>ей и воздастся.</w:t>
      </w:r>
    </w:p>
    <w:p w:rsidR="000573F6" w:rsidRDefault="000573F6" w:rsidP="006E7D12">
      <w:pPr>
        <w:spacing w:line="288" w:lineRule="auto"/>
        <w:ind w:firstLine="454"/>
        <w:jc w:val="both"/>
      </w:pPr>
      <w:r>
        <w:t>Западные лидеры устали от агрессивной неадекватности Путина и вероломства России, ступившей на путь фашизма (точнее – вернувшейся на путь, на котором она стоит уже почти сто лет и с которого лишь ненадолго свернула в начале 90-х). През</w:t>
      </w:r>
      <w:r>
        <w:t>и</w:t>
      </w:r>
      <w:r>
        <w:t>дент Литвы Даля Грибаускайте недаром сравнила Россию с гитлеровской Германией: «Мы видим страну, которая ни на что не обращает внимания, лжет, открыто вводит а</w:t>
      </w:r>
      <w:r>
        <w:t>р</w:t>
      </w:r>
      <w:r>
        <w:t>мию без опознавательных знаков, а это серьезные международные нарушения. Мы в</w:t>
      </w:r>
      <w:r>
        <w:t>и</w:t>
      </w:r>
      <w:r>
        <w:t>дим страну, которая начала вести себя, как нацистская Германия или Сталин в 1938-1940 гг.».</w:t>
      </w:r>
    </w:p>
    <w:p w:rsidR="000573F6" w:rsidRDefault="000573F6" w:rsidP="006E7D12">
      <w:pPr>
        <w:spacing w:line="288" w:lineRule="auto"/>
        <w:ind w:firstLine="454"/>
        <w:jc w:val="both"/>
      </w:pPr>
      <w:r>
        <w:t>Фактически началась Вторая Крымская война. Пока что холодная, но она разгор</w:t>
      </w:r>
      <w:r>
        <w:t>а</w:t>
      </w:r>
      <w:r>
        <w:t>ется и 12 марта Дэвид Кэмерон предложил ввести ограничения на передвижение по Европе для членов российского Федерального собрания. Британский премьер заявил, что в Лондоне накануне прошли соответствующие консультации и сейчас вопрос по о</w:t>
      </w:r>
      <w:r>
        <w:t>г</w:t>
      </w:r>
      <w:r>
        <w:t>раничениям на передвижение прорабатывается. Даже осторожная Ангела Меркель н</w:t>
      </w:r>
      <w:r>
        <w:t>а</w:t>
      </w:r>
      <w:r>
        <w:t>звала захват Крыма аннексией и сообщила, что Германия готова идти на экономич</w:t>
      </w:r>
      <w:r>
        <w:t>е</w:t>
      </w:r>
      <w:r>
        <w:t>ские потери ради обуздания агрессора. Немецкий «Bild» обнародовал согласованный план Берлина, Брюсселя и Вашингтона, нацеленный на то, чтобы заставить Путина пойти на урегулирование в Крыму.</w:t>
      </w:r>
    </w:p>
    <w:p w:rsidR="000573F6" w:rsidRDefault="000573F6" w:rsidP="006E7D12">
      <w:pPr>
        <w:spacing w:line="288" w:lineRule="auto"/>
        <w:ind w:firstLine="454"/>
        <w:jc w:val="both"/>
      </w:pPr>
      <w:r>
        <w:t>Сначала блокируются счета на Западе политических руководителей и олигархов России, им запрещается въезд в западные страны. Их жены не будут иметь возможн</w:t>
      </w:r>
      <w:r>
        <w:t>о</w:t>
      </w:r>
      <w:r>
        <w:t>сти шоппинга на Западе, а дети будут лишены возможности учиться в западных ун</w:t>
      </w:r>
      <w:r>
        <w:t>и</w:t>
      </w:r>
      <w:r>
        <w:t>верситетах. Затем недвижимость российских инвесторов на Западе блокируется, не может ни использоваться, ни продаваться. Шаг третий: против России организуется т</w:t>
      </w:r>
      <w:r>
        <w:t>о</w:t>
      </w:r>
      <w:r>
        <w:t>варный бойкот. США и Саудовская Аравия заполняют рынок нефти и газа неросси</w:t>
      </w:r>
      <w:r>
        <w:t>й</w:t>
      </w:r>
      <w:r>
        <w:t>ской продукцией (а это 50% выручки и экономической мощи путинской империи), что ведет к банкротству российской экономики.</w:t>
      </w:r>
    </w:p>
    <w:p w:rsidR="000573F6" w:rsidRDefault="000573F6" w:rsidP="006E7D12">
      <w:pPr>
        <w:spacing w:line="288" w:lineRule="auto"/>
        <w:ind w:firstLine="454"/>
        <w:jc w:val="both"/>
      </w:pPr>
      <w:r>
        <w:t>В понедельник, 17 марта, проект санкций будет рассмотрен на заседании минис</w:t>
      </w:r>
      <w:r>
        <w:t>т</w:t>
      </w:r>
      <w:r>
        <w:t>ров иностранных дел стран — членов ЕС в Брюсселе. Ранее премьер Польши Дональд Туск утверждал, что 17 марта санкции уже вступят в силу. На данный момент известно, что в «черном списке» не будет Путина и министра иностранных дел РФ Сергея Лавр</w:t>
      </w:r>
      <w:r>
        <w:t>о</w:t>
      </w:r>
      <w:r>
        <w:t>ва, чтобы сохранить возможность переговоров в случае возможной в будущем эскал</w:t>
      </w:r>
      <w:r>
        <w:t>а</w:t>
      </w:r>
      <w:r>
        <w:t>ции.</w:t>
      </w:r>
    </w:p>
    <w:p w:rsidR="000573F6" w:rsidRDefault="000573F6" w:rsidP="006E7D12">
      <w:pPr>
        <w:spacing w:line="288" w:lineRule="auto"/>
        <w:ind w:firstLine="454"/>
        <w:jc w:val="both"/>
      </w:pPr>
      <w:r>
        <w:t>Европарламент высмеял повод для вторжения – защиту русскоязычных жителей Крыма. Их никто не притеснял и тем более не убивал. По действующему во всей У</w:t>
      </w:r>
      <w:r>
        <w:t>к</w:t>
      </w:r>
      <w:r>
        <w:t>раине закону, который ни на минуту не отменялся, русский язык имеет статус реги</w:t>
      </w:r>
      <w:r>
        <w:t>о</w:t>
      </w:r>
      <w:r>
        <w:t>нального везде, где им пользуются более 10% населения. На нем говорят ведущие у</w:t>
      </w:r>
      <w:r>
        <w:t>к</w:t>
      </w:r>
      <w:r>
        <w:t>раинских телеканалов. И тем более лживой считают в ЕС пропагандистскую мантру, клеймящую «фашистами» всех, кто выступил против коррумпированного Януковича. В Европе-то знают, что такое фашизм.</w:t>
      </w:r>
    </w:p>
    <w:p w:rsidR="000573F6" w:rsidRDefault="000573F6" w:rsidP="006E7D12">
      <w:pPr>
        <w:spacing w:line="288" w:lineRule="auto"/>
        <w:ind w:firstLine="454"/>
        <w:jc w:val="both"/>
      </w:pPr>
      <w:r>
        <w:t>Резолюция Европарламента адресована саммиту ЕС. Главы государств и прав</w:t>
      </w:r>
      <w:r>
        <w:t>и</w:t>
      </w:r>
      <w:r>
        <w:t>тельств вновь соберутся в Брюсселе 20 и 21 марта. Депутаты призывают их к единству, просят пока забыть о национальных интересах. Они рекомендуют собранию первых лиц не отступать от принятого «трехступенчатого плана» санкций. Первые две ступени адресные и персональные, не задевающие простых граждан. Но если дело дойдет до третьей ступени, могут быть затронуты более широкие слои россиян. Они ведь тоже несут какую-то ответственность за своих руководителей.</w:t>
      </w:r>
    </w:p>
    <w:p w:rsidR="000573F6" w:rsidRDefault="000573F6" w:rsidP="006E7D12">
      <w:pPr>
        <w:spacing w:line="288" w:lineRule="auto"/>
        <w:ind w:firstLine="454"/>
        <w:jc w:val="both"/>
      </w:pPr>
      <w:r>
        <w:t>ЕС и США согласовывают действия. Они поддержали другие страны, в том числе Канаду, Японию, Турцию и Швейцарию в намерении последовать их примеру и пре</w:t>
      </w:r>
      <w:r>
        <w:t>д</w:t>
      </w:r>
      <w:r>
        <w:t>принять аналогичные меры, чтобы увеличить их эффект. Пока что ЕС попытается ущемить близких к Путину сотрудников силовых и военных ведомств, а также видных членов российского парламента. Но если санкции не помогут, в ЕС готовы принять дальнейшие меры, возможно, с введением эмбарго на поставки оружия и связанные с торговлей. Кроме того, не исключено, что в итоге санкции коснутся самого Путина.</w:t>
      </w:r>
    </w:p>
    <w:p w:rsidR="000573F6" w:rsidRDefault="000573F6" w:rsidP="006E7D12">
      <w:pPr>
        <w:spacing w:line="288" w:lineRule="auto"/>
        <w:ind w:firstLine="454"/>
        <w:jc w:val="both"/>
      </w:pPr>
      <w:r>
        <w:t>Однако дело не столько в Путине, сколько в русском народе. Рейтинг ВВП взлетел до 70%. По всей стране проходят многотысячные путинги в «поддержку народа Укра</w:t>
      </w:r>
      <w:r>
        <w:t>и</w:t>
      </w:r>
      <w:r>
        <w:t>ны», то есть, в переводе с российского новояза, за аннексию Крыма. Смотреть росси</w:t>
      </w:r>
      <w:r>
        <w:t>й</w:t>
      </w:r>
      <w:r>
        <w:t>ское телевидение стало просто невозможно от омерзения – даже в гитлеровской Ге</w:t>
      </w:r>
      <w:r>
        <w:t>р</w:t>
      </w:r>
      <w:r>
        <w:t>мании пропаганда не была столь грязной и разнузданной! «Самое обидное, – писал Роберт Шекли, – что в информационной войне всегда проигрывает тот, кто говорит правду. Он ограничен правдой, лжец может нести все что угодно».</w:t>
      </w:r>
    </w:p>
    <w:p w:rsidR="000573F6" w:rsidRDefault="000573F6" w:rsidP="006E7D12">
      <w:pPr>
        <w:spacing w:line="288" w:lineRule="auto"/>
        <w:ind w:firstLine="454"/>
        <w:jc w:val="both"/>
      </w:pPr>
      <w:r>
        <w:t>Но что телевидение! Россия считала себя когда-то самой читающей страной и вот более сотни пожилых инженеров человеческих душ подписали обращение Союза ро</w:t>
      </w:r>
      <w:r>
        <w:t>с</w:t>
      </w:r>
      <w:r>
        <w:t>сийских писателей к Путину, выдержанное в худших советских традициях:</w:t>
      </w:r>
    </w:p>
    <w:p w:rsidR="000573F6" w:rsidRPr="006E7D12" w:rsidRDefault="000573F6" w:rsidP="006E7D12">
      <w:pPr>
        <w:spacing w:line="288" w:lineRule="auto"/>
        <w:ind w:firstLine="454"/>
        <w:jc w:val="both"/>
        <w:rPr>
          <w:i/>
        </w:rPr>
      </w:pPr>
      <w:r w:rsidRPr="006E7D12">
        <w:rPr>
          <w:i/>
        </w:rPr>
        <w:t>«В это тревожное время, когда решается судьба не только России и Украины, но и всей нашей европейской цивилизации, мы выражаем свою поддержку Вашей твердой и ответственной позиции. Совершив руками фашиствующих молодчиков государственный переворот в Киеве, деструктивные силы Запада перешли в о</w:t>
      </w:r>
      <w:r w:rsidRPr="006E7D12">
        <w:rPr>
          <w:i/>
        </w:rPr>
        <w:t>т</w:t>
      </w:r>
      <w:r w:rsidRPr="006E7D12">
        <w:rPr>
          <w:i/>
        </w:rPr>
        <w:t>крытое наступление на главный нравственный итог второй мировой войны – на з</w:t>
      </w:r>
      <w:r w:rsidRPr="006E7D12">
        <w:rPr>
          <w:i/>
        </w:rPr>
        <w:t>а</w:t>
      </w:r>
      <w:r w:rsidRPr="006E7D12">
        <w:rPr>
          <w:i/>
        </w:rPr>
        <w:t>прет и осуждение идеологий фашизма и нацизма.</w:t>
      </w:r>
    </w:p>
    <w:p w:rsidR="000573F6" w:rsidRPr="006E7D12" w:rsidRDefault="000573F6" w:rsidP="006E7D12">
      <w:pPr>
        <w:spacing w:line="288" w:lineRule="auto"/>
        <w:ind w:firstLine="454"/>
        <w:jc w:val="both"/>
        <w:rPr>
          <w:i/>
        </w:rPr>
      </w:pPr>
      <w:r w:rsidRPr="006E7D12">
        <w:rPr>
          <w:i/>
        </w:rPr>
        <w:t>По меньшей мере, циничными выглядят сегодня крики о вмешательстве России в дела суверенной Украины со стороны именно тех западных политиков, которые еще вчера прогуливались по Майдану, украшенному фашистскими знаменами и, ра</w:t>
      </w:r>
      <w:r w:rsidRPr="006E7D12">
        <w:rPr>
          <w:i/>
        </w:rPr>
        <w:t>з</w:t>
      </w:r>
      <w:r w:rsidRPr="006E7D12">
        <w:rPr>
          <w:i/>
        </w:rPr>
        <w:t>давая пирожки, подстрекали толпу к свержению законной власти и к противосто</w:t>
      </w:r>
      <w:r w:rsidRPr="006E7D12">
        <w:rPr>
          <w:i/>
        </w:rPr>
        <w:t>я</w:t>
      </w:r>
      <w:r w:rsidRPr="006E7D12">
        <w:rPr>
          <w:i/>
        </w:rPr>
        <w:t>нию с Россией. … Так кто же сегодня нас возвращает во тьму 33-года? Где свобо</w:t>
      </w:r>
      <w:r w:rsidRPr="006E7D12">
        <w:rPr>
          <w:i/>
        </w:rPr>
        <w:t>д</w:t>
      </w:r>
      <w:r w:rsidRPr="006E7D12">
        <w:rPr>
          <w:i/>
        </w:rPr>
        <w:t>ная и человеколюбивая Европа? Куда вдруг подевалась «вся прогрессивная общес</w:t>
      </w:r>
      <w:r w:rsidRPr="006E7D12">
        <w:rPr>
          <w:i/>
        </w:rPr>
        <w:t>т</w:t>
      </w:r>
      <w:r w:rsidRPr="006E7D12">
        <w:rPr>
          <w:i/>
        </w:rPr>
        <w:t>венность» с её «общемировыми ценностями»? Где прячутся «независимые» журн</w:t>
      </w:r>
      <w:r w:rsidRPr="006E7D12">
        <w:rPr>
          <w:i/>
        </w:rPr>
        <w:t>а</w:t>
      </w:r>
      <w:r w:rsidRPr="006E7D12">
        <w:rPr>
          <w:i/>
        </w:rPr>
        <w:t>листы Европы и США?».</w:t>
      </w:r>
    </w:p>
    <w:p w:rsidR="000573F6" w:rsidRDefault="000573F6" w:rsidP="006E7D12">
      <w:pPr>
        <w:spacing w:line="288" w:lineRule="auto"/>
        <w:ind w:firstLine="454"/>
        <w:jc w:val="both"/>
      </w:pPr>
    </w:p>
    <w:p w:rsidR="000573F6" w:rsidRDefault="000573F6" w:rsidP="006E7D12">
      <w:pPr>
        <w:spacing w:line="288" w:lineRule="auto"/>
        <w:ind w:firstLine="454"/>
        <w:jc w:val="both"/>
      </w:pPr>
      <w:r>
        <w:t>Что тут скажешь? Время неожиданно прыгнуло на тридцать лет назад, во времена Андропова, как будто бы и не было распада СССР. Да и то: Россия и совок – это син</w:t>
      </w:r>
      <w:r>
        <w:t>о</w:t>
      </w:r>
      <w:r>
        <w:t>нимы. Поэтому совок бессмертен. Он и есть Россия и он везде, где есть русский язык и российские телеканалы. Да и Сталин не умер, нет, он и сейчас живее всех живых! Что и поражает европейцев. Путинская Россия – а эти «писатели» вполне обоснованно в</w:t>
      </w:r>
      <w:r>
        <w:t>ы</w:t>
      </w:r>
      <w:r>
        <w:t>ступают от ее имени – так неистово лжет, как будто хочет Богу заговорить зубы. Но это зря. Господь долго терпит, но не так уж и милосерден…</w:t>
      </w:r>
    </w:p>
    <w:p w:rsidR="000573F6" w:rsidRDefault="000573F6" w:rsidP="006E7D12">
      <w:pPr>
        <w:spacing w:line="288" w:lineRule="auto"/>
        <w:ind w:firstLine="454"/>
        <w:jc w:val="both"/>
      </w:pPr>
    </w:p>
    <w:p w:rsidR="000573F6" w:rsidRDefault="000573F6" w:rsidP="006E7D12">
      <w:pPr>
        <w:pStyle w:val="BodyTextIndent2"/>
      </w:pPr>
      <w:r>
        <w:t>Немногим отличается и письмо деятелей культуры по тому же адресу – дорогому Владимиру Владимировичу:</w:t>
      </w:r>
    </w:p>
    <w:p w:rsidR="000573F6" w:rsidRPr="006E7D12" w:rsidRDefault="000573F6" w:rsidP="006E7D12">
      <w:pPr>
        <w:pStyle w:val="BodyTextIndent"/>
      </w:pPr>
      <w:r w:rsidRPr="006E7D12">
        <w:t>«В дни, когда решается судьба Крыма и наших соотечественников, деятели культуры России не могут быть равнодушными наблюдателями с холодным сер</w:t>
      </w:r>
      <w:r w:rsidRPr="006E7D12">
        <w:t>д</w:t>
      </w:r>
      <w:r w:rsidRPr="006E7D12">
        <w:t>цем. Наша общая история и общие корни, наша культура и ее духовные истоки, н</w:t>
      </w:r>
      <w:r w:rsidRPr="006E7D12">
        <w:t>а</w:t>
      </w:r>
      <w:r w:rsidRPr="006E7D12">
        <w:t>ши фундаментальные ценности и язык объединили нас навсегда. Мы хотим, чтобы общность наших народов и наших культур имела прочное будущее. Вот почему мы твердо заявляем о поддержке позиции Президента Российской Федерации по Укра</w:t>
      </w:r>
      <w:r w:rsidRPr="006E7D12">
        <w:t>и</w:t>
      </w:r>
      <w:r w:rsidRPr="006E7D12">
        <w:t>не и Крыму».</w:t>
      </w:r>
    </w:p>
    <w:p w:rsidR="000573F6" w:rsidRDefault="000573F6" w:rsidP="006E7D12">
      <w:pPr>
        <w:spacing w:line="288" w:lineRule="auto"/>
        <w:ind w:firstLine="454"/>
        <w:jc w:val="both"/>
      </w:pPr>
    </w:p>
    <w:p w:rsidR="000573F6" w:rsidRDefault="000573F6" w:rsidP="006E7D12">
      <w:pPr>
        <w:spacing w:line="288" w:lineRule="auto"/>
        <w:ind w:firstLine="454"/>
        <w:jc w:val="both"/>
      </w:pPr>
      <w:r>
        <w:t>Среди 86 подписантов – Антонова И.А., президент ГМИИ им. А.С. Пушкина, что н</w:t>
      </w:r>
      <w:r>
        <w:t>е</w:t>
      </w:r>
      <w:r>
        <w:t>сколько удивляет. Да, от таких культуральных деятелей как Бабкина Н.М., или Башмет Ю.А. или Бондарчук Ф.С. и не ждешь ничего иного. Сервильны по природе. Как и Бор</w:t>
      </w:r>
      <w:r>
        <w:t>т</w:t>
      </w:r>
      <w:r>
        <w:t>ко В.В., как и Д’Артаньян советского разлива Боярский М.С., как устаканенный генерал Булдаков А.И., саксофонист-виртуоз Бутман И.М. и не меньший фортепианный виртуоз Мацуев Д. Л. Как попрыгунчик Газманов О.М. и прочие, среди которых Лановой В.С., Расторгуев Н. В., Сенчина Л. П., Спиваков В. Т., Табаков О. П., Талызина В. И., Хазанов Г. В., Хотиненко В. И., Церетели З.К., Цискаридзе Н.М., Чурсина Л. А., Шахназаров К.Г. Но вот видеть в этой компании таких как Кара Ю.В., или Лунгин П. С. или Соломин Ю. М. – обидно.</w:t>
      </w:r>
    </w:p>
    <w:p w:rsidR="000573F6" w:rsidRDefault="000573F6" w:rsidP="006E7D12">
      <w:pPr>
        <w:spacing w:line="288" w:lineRule="auto"/>
        <w:ind w:firstLine="454"/>
        <w:jc w:val="both"/>
      </w:pPr>
    </w:p>
    <w:p w:rsidR="000573F6" w:rsidRDefault="000573F6" w:rsidP="006E7D12">
      <w:pPr>
        <w:spacing w:line="288" w:lineRule="auto"/>
        <w:ind w:firstLine="454"/>
        <w:jc w:val="both"/>
      </w:pPr>
      <w:r>
        <w:t>Но господь с ними, возможно, их жестко, в гэбэшно-путинском стиле спросили – с кем вы, мастера культуры? И они все поняли и не смогли отказать. Совесть, чувство собственного достоинства – это ведь чисто моральные, а не культурные категории, не так ли? А может быть, и даже скорее всего, на горло песне они не наступали, ибо плоть от плоти своего народа. Каковой желает завоеваний и одолений. Вот и запели песнь военну, как державинский снегирь.</w:t>
      </w:r>
    </w:p>
    <w:p w:rsidR="000573F6" w:rsidRDefault="000573F6" w:rsidP="006E7D12">
      <w:pPr>
        <w:spacing w:line="288" w:lineRule="auto"/>
        <w:ind w:firstLine="454"/>
        <w:jc w:val="both"/>
      </w:pPr>
      <w:r>
        <w:t>Пусть поют. Не они совесть нации. Мне ближе не токующие снегири, а настоящие люди. Люди, что поддержали Украину и осудили действия России. Это Лия Ахеджак</w:t>
      </w:r>
      <w:r>
        <w:t>о</w:t>
      </w:r>
      <w:r>
        <w:t>ва, Олег Басилашвили, Армен Джигарханян, Эльдар Рязанов, Юрий Шевчук, Борис Гребенщиков, Сергей Юрский, Андрей Макаревич, Валентин Гафт, Андрей Мягков, М</w:t>
      </w:r>
      <w:r>
        <w:t>и</w:t>
      </w:r>
      <w:r>
        <w:t>хаил Жванецкий, Сергей Гармаш, Марк Захаров, Елена Яковлева, Галина Волчек, Ан</w:t>
      </w:r>
      <w:r>
        <w:t>д</w:t>
      </w:r>
      <w:r>
        <w:t>рей Кончаловский, Владимир Гостюхин, Федор Добронравов, Леонид Броневой, Але</w:t>
      </w:r>
      <w:r>
        <w:t>к</w:t>
      </w:r>
      <w:r>
        <w:t>сандра Яковлева, Александр Балуев, Юрий Стоянов, Станислав Садальский, Але</w:t>
      </w:r>
      <w:r>
        <w:t>к</w:t>
      </w:r>
      <w:r>
        <w:t>сандр Розенбаум, Даниил Гранин, Марат Башаров, Сергей Маковецкий, Михаил Ко</w:t>
      </w:r>
      <w:r>
        <w:t>к</w:t>
      </w:r>
      <w:r>
        <w:t>шенов, Леонид Куравлев, Наталья Фатеева, Борис Акунин, Земфира.</w:t>
      </w:r>
    </w:p>
    <w:p w:rsidR="000573F6" w:rsidRPr="006E7D12" w:rsidRDefault="000573F6" w:rsidP="006E7D12">
      <w:pPr>
        <w:spacing w:line="288" w:lineRule="auto"/>
        <w:ind w:firstLine="454"/>
        <w:jc w:val="both"/>
        <w:rPr>
          <w:i/>
        </w:rPr>
      </w:pPr>
      <w:r>
        <w:t xml:space="preserve">Особенно дорог Владимир Федоров (Черномор). 10 марта 2014 г. он написал в ФБ: </w:t>
      </w:r>
      <w:r w:rsidRPr="006E7D12">
        <w:rPr>
          <w:i/>
        </w:rPr>
        <w:t>«Я уже дома. Отыграли Гамлет… Спектакль получился. Зритель остался доволен и я собой тоже. Мне даже кричали браво. Приятно…</w:t>
      </w:r>
    </w:p>
    <w:p w:rsidR="000573F6" w:rsidRPr="006E7D12" w:rsidRDefault="000573F6" w:rsidP="006E7D12">
      <w:pPr>
        <w:spacing w:line="288" w:lineRule="auto"/>
        <w:ind w:firstLine="454"/>
        <w:jc w:val="both"/>
        <w:rPr>
          <w:i/>
        </w:rPr>
      </w:pPr>
      <w:r w:rsidRPr="006E7D12">
        <w:rPr>
          <w:i/>
        </w:rPr>
        <w:t>Когда кончились поклоны и актёры практически покинули сцену, я неожиданно резко вышел на середину авансцены… Зритель стал мне аплодировать, как актёру-исполнителю… Я поднял правую руку кверху и громко, попросив внимания, обрати</w:t>
      </w:r>
      <w:r w:rsidRPr="006E7D12">
        <w:rPr>
          <w:i/>
        </w:rPr>
        <w:t>л</w:t>
      </w:r>
      <w:r w:rsidRPr="006E7D12">
        <w:rPr>
          <w:i/>
        </w:rPr>
        <w:t>ся лично от себя своим баритоном к залу:</w:t>
      </w:r>
    </w:p>
    <w:p w:rsidR="000573F6" w:rsidRPr="006E7D12" w:rsidRDefault="000573F6" w:rsidP="006E7D12">
      <w:pPr>
        <w:spacing w:line="288" w:lineRule="auto"/>
        <w:ind w:firstLine="454"/>
        <w:jc w:val="both"/>
        <w:rPr>
          <w:i/>
        </w:rPr>
      </w:pPr>
      <w:r w:rsidRPr="006E7D12">
        <w:rPr>
          <w:i/>
        </w:rPr>
        <w:t>– Дорогие зрители, Мир стоит на пороге мировой войны. Вот почему я обращ</w:t>
      </w:r>
      <w:r w:rsidRPr="006E7D12">
        <w:rPr>
          <w:i/>
        </w:rPr>
        <w:t>а</w:t>
      </w:r>
      <w:r w:rsidRPr="006E7D12">
        <w:rPr>
          <w:i/>
        </w:rPr>
        <w:t>юсь к каждому из вас с просьбой сделать всё, чтобы не допустить её… и т.д.</w:t>
      </w:r>
    </w:p>
    <w:p w:rsidR="000573F6" w:rsidRPr="006E7D12" w:rsidRDefault="000573F6" w:rsidP="006E7D12">
      <w:pPr>
        <w:spacing w:line="288" w:lineRule="auto"/>
        <w:ind w:firstLine="454"/>
        <w:jc w:val="both"/>
        <w:rPr>
          <w:i/>
        </w:rPr>
      </w:pPr>
      <w:r w:rsidRPr="006E7D12">
        <w:rPr>
          <w:i/>
        </w:rPr>
        <w:t>Ко мне подбежал Марк Розовский и стал кричать на меня, мол, что это я себе позволяю.</w:t>
      </w:r>
    </w:p>
    <w:p w:rsidR="000573F6" w:rsidRPr="006E7D12" w:rsidRDefault="000573F6" w:rsidP="006E7D12">
      <w:pPr>
        <w:spacing w:line="288" w:lineRule="auto"/>
        <w:ind w:firstLine="454"/>
        <w:jc w:val="both"/>
        <w:rPr>
          <w:i/>
        </w:rPr>
      </w:pPr>
      <w:r w:rsidRPr="006E7D12">
        <w:rPr>
          <w:i/>
        </w:rPr>
        <w:t>– Это же не митинг, а государственный театр!</w:t>
      </w:r>
    </w:p>
    <w:p w:rsidR="000573F6" w:rsidRPr="006E7D12" w:rsidRDefault="000573F6" w:rsidP="006E7D12">
      <w:pPr>
        <w:pStyle w:val="BodyTextIndent"/>
      </w:pPr>
      <w:r w:rsidRPr="006E7D12">
        <w:t>Потом на меня набросились коллеги-актёры… Но основное я успел всё-таки сказать, выкрикнуть. В гримёрке при всех я попросил прощение у Розовского за до</w:t>
      </w:r>
      <w:r w:rsidRPr="006E7D12">
        <w:t>с</w:t>
      </w:r>
      <w:r w:rsidRPr="006E7D12">
        <w:t>тавленное внештатное беспокойство ему и коллегам. Не знаю, может быть для меня это был последний спектакль… Но я ни о чём не жалею. Я, потерявший двух своих сыновей, не хотел бы чтобы, например, те же мои коллеги молодые актёры сгинули в огне братоубийственной или мировой войны. Если не я, то кто? Безумие надо как-то остановить. Мы стоим на краю пропасти. Надо всем взяться за руки и ДУМАТЬ, ДУМАТЬ и ДУМАТЬ».</w:t>
      </w:r>
    </w:p>
    <w:p w:rsidR="000573F6" w:rsidRDefault="000573F6" w:rsidP="006E7D12">
      <w:pPr>
        <w:spacing w:line="288" w:lineRule="auto"/>
        <w:ind w:firstLine="454"/>
        <w:jc w:val="both"/>
      </w:pPr>
    </w:p>
    <w:p w:rsidR="000573F6" w:rsidRDefault="000573F6" w:rsidP="006E7D12">
      <w:pPr>
        <w:spacing w:line="288" w:lineRule="auto"/>
        <w:ind w:firstLine="454"/>
        <w:jc w:val="both"/>
      </w:pPr>
      <w:r>
        <w:t>Храни их Господь! Его покровительство понадобится смельчакам, судя по тому, что начались гонения на СМИ и была отстранена от должности главный редактор «Ле</w:t>
      </w:r>
      <w:r>
        <w:t>н</w:t>
      </w:r>
      <w:r>
        <w:t>ты.ру» Галина Тимченко. Сотрудники издания выступили с заявлением о давлении на редакцию. Большинство из них покидают свои посты вслед за бывшей начальницей. «За последние пару лет пространство свободной журналистики в России драматически уменьшилось. Одни издания напрямую управляются из Кремля, другие – через курат</w:t>
      </w:r>
      <w:r>
        <w:t>о</w:t>
      </w:r>
      <w:r>
        <w:t>ров, третьи – редакторами, которые боятся потерять работу. Некоторые СМИ закр</w:t>
      </w:r>
      <w:r>
        <w:t>ы</w:t>
      </w:r>
      <w:r>
        <w:t>лись, иные закроются в ближайшие месяцы. Беда не в том, что нам негде работать. Беда в том, что вам, кажется, больше нечего читать».</w:t>
      </w:r>
    </w:p>
    <w:p w:rsidR="000573F6" w:rsidRDefault="000573F6" w:rsidP="006E7D12">
      <w:pPr>
        <w:spacing w:line="288" w:lineRule="auto"/>
        <w:ind w:firstLine="454"/>
        <w:jc w:val="both"/>
      </w:pPr>
      <w:r>
        <w:t>http://slon.ru/fast/russia/bolshaya-chast-sotrudnikov-lenty-ru-uvolnyaetsya-vsled-za-glavnym-redaktorom-1069516.xhtml</w:t>
      </w:r>
    </w:p>
    <w:p w:rsidR="000573F6" w:rsidRDefault="000573F6" w:rsidP="006E7D12">
      <w:pPr>
        <w:spacing w:line="288" w:lineRule="auto"/>
        <w:ind w:firstLine="454"/>
        <w:jc w:val="both"/>
      </w:pPr>
      <w:r>
        <w:t xml:space="preserve">На следующий день по требованию Генеральной прокуратуры РФ в единый реестр запрещенной информации были внесены следующие интернет-ресурсы: </w:t>
      </w:r>
      <w:hyperlink r:id="rId5" w:history="1">
        <w:r w:rsidRPr="00DC6F66">
          <w:rPr>
            <w:rStyle w:val="Hyperlink"/>
            <w:rFonts w:cs="Arial"/>
          </w:rPr>
          <w:t>www.grani.ru</w:t>
        </w:r>
      </w:hyperlink>
      <w:r>
        <w:t xml:space="preserve"> , </w:t>
      </w:r>
      <w:hyperlink r:id="rId6" w:history="1">
        <w:r w:rsidRPr="00DC6F66">
          <w:rPr>
            <w:rStyle w:val="Hyperlink"/>
            <w:rFonts w:cs="Arial"/>
          </w:rPr>
          <w:t>www.kasparov.ru</w:t>
        </w:r>
      </w:hyperlink>
      <w:r>
        <w:t xml:space="preserve"> , </w:t>
      </w:r>
      <w:hyperlink r:id="rId7" w:history="1">
        <w:r w:rsidRPr="00DC6F66">
          <w:rPr>
            <w:rStyle w:val="Hyperlink"/>
            <w:rFonts w:cs="Arial"/>
          </w:rPr>
          <w:t>www.ej.ru</w:t>
        </w:r>
      </w:hyperlink>
      <w:r>
        <w:t xml:space="preserve">  (известный «Ежедневный журнал»).</w:t>
      </w:r>
    </w:p>
    <w:p w:rsidR="000573F6" w:rsidRDefault="000573F6" w:rsidP="006E7D12">
      <w:pPr>
        <w:spacing w:line="288" w:lineRule="auto"/>
        <w:ind w:firstLine="454"/>
        <w:jc w:val="both"/>
      </w:pPr>
      <w:r>
        <w:t xml:space="preserve">Указанные сайты содержат призывы к противоправной деятельности и участию в массовых мероприятиях, проводимых с нарушением установленного порядка. Также в реестр внесены указатель страницы блогохостинга «Живой журнал»: </w:t>
      </w:r>
      <w:r w:rsidRPr="00E770C3">
        <w:t>http://navalny. livejournal.com</w:t>
      </w:r>
      <w:r>
        <w:t xml:space="preserve"> . Говорят, на очереди «Новая газета» и «Эхо Москвы»…</w:t>
      </w:r>
    </w:p>
    <w:p w:rsidR="000573F6" w:rsidRDefault="000573F6" w:rsidP="006E7D12">
      <w:pPr>
        <w:spacing w:line="288" w:lineRule="auto"/>
        <w:ind w:firstLine="454"/>
        <w:jc w:val="both"/>
      </w:pPr>
    </w:p>
    <w:p w:rsidR="000573F6" w:rsidRDefault="000573F6" w:rsidP="00E770C3">
      <w:pPr>
        <w:pStyle w:val="BodyTextIndent2"/>
      </w:pPr>
      <w:r>
        <w:t>Но что же за страна такая бросила вызов всему миру, набросившись на Украину, которую так долго называла братской? Я не о её морали и культуре – не будем гов</w:t>
      </w:r>
      <w:r>
        <w:t>о</w:t>
      </w:r>
      <w:r>
        <w:t>рить о ноуменах, поговорим о более веских аргументах. Что у Путина за спиной, какова мощь его железных когорт и легионов? Чего стоит его пятый Рим, которого наконец дождался Проханов?</w:t>
      </w:r>
    </w:p>
    <w:p w:rsidR="000573F6" w:rsidRDefault="000573F6" w:rsidP="006E7D12">
      <w:pPr>
        <w:spacing w:line="288" w:lineRule="auto"/>
        <w:ind w:firstLine="454"/>
        <w:jc w:val="both"/>
      </w:pPr>
    </w:p>
    <w:p w:rsidR="000573F6" w:rsidRDefault="000573F6" w:rsidP="006E7D12">
      <w:pPr>
        <w:spacing w:line="288" w:lineRule="auto"/>
        <w:ind w:firstLine="454"/>
        <w:jc w:val="both"/>
      </w:pPr>
      <w:r w:rsidRPr="00E770C3">
        <w:rPr>
          <w:u w:val="single"/>
        </w:rPr>
        <w:t>Говорит биржевый эксперт Степан Демура, предсказавший кризис 2008 года:</w:t>
      </w:r>
      <w:r>
        <w:t xml:space="preserve"> </w:t>
      </w:r>
    </w:p>
    <w:p w:rsidR="000573F6" w:rsidRPr="006E7D12" w:rsidRDefault="000573F6" w:rsidP="006E7D12">
      <w:pPr>
        <w:spacing w:line="288" w:lineRule="auto"/>
        <w:ind w:firstLine="454"/>
        <w:jc w:val="both"/>
        <w:rPr>
          <w:i/>
        </w:rPr>
      </w:pPr>
      <w:r w:rsidRPr="006E7D12">
        <w:rPr>
          <w:i/>
        </w:rPr>
        <w:t>«С</w:t>
      </w:r>
      <w:r w:rsidRPr="006E7D12">
        <w:rPr>
          <w:i/>
        </w:rPr>
        <w:t>е</w:t>
      </w:r>
      <w:r w:rsidRPr="006E7D12">
        <w:rPr>
          <w:i/>
        </w:rPr>
        <w:t>годня Россия – это экономика сырьевой колонии. Потому что в реальной сырьевой экономике – Австралии, Канаде – есть производство, обрабатывающая промы</w:t>
      </w:r>
      <w:r w:rsidRPr="006E7D12">
        <w:rPr>
          <w:i/>
        </w:rPr>
        <w:t>ш</w:t>
      </w:r>
      <w:r w:rsidRPr="006E7D12">
        <w:rPr>
          <w:i/>
        </w:rPr>
        <w:t>ленность, добыча сырья. Причем добыча – не основной вклад в структуру ВВП. Если норма добавленной стоимости на доллар сырья, например, в Австралии – 6, Канаде – 8, Евросоюзе – 11, США – 13; то в России – 1,5 — 1,6 доллара. Т.е. пр</w:t>
      </w:r>
      <w:r w:rsidRPr="006E7D12">
        <w:rPr>
          <w:i/>
        </w:rPr>
        <w:t>о</w:t>
      </w:r>
      <w:r w:rsidRPr="006E7D12">
        <w:rPr>
          <w:i/>
        </w:rPr>
        <w:t>дукции выс</w:t>
      </w:r>
      <w:r w:rsidRPr="006E7D12">
        <w:rPr>
          <w:i/>
        </w:rPr>
        <w:t>о</w:t>
      </w:r>
      <w:r w:rsidRPr="006E7D12">
        <w:rPr>
          <w:i/>
        </w:rPr>
        <w:t>ких переделов, с высокой добавленной стоимостью мы в принципе не производим. Последний пример: «Суперджет» КБ Сухого. В нем 90 процентов и</w:t>
      </w:r>
      <w:r w:rsidRPr="006E7D12">
        <w:rPr>
          <w:i/>
        </w:rPr>
        <w:t>м</w:t>
      </w:r>
      <w:r w:rsidRPr="006E7D12">
        <w:rPr>
          <w:i/>
        </w:rPr>
        <w:t>портных ко</w:t>
      </w:r>
      <w:r w:rsidRPr="006E7D12">
        <w:rPr>
          <w:i/>
        </w:rPr>
        <w:t>м</w:t>
      </w:r>
      <w:r w:rsidRPr="006E7D12">
        <w:rPr>
          <w:i/>
        </w:rPr>
        <w:t>плектующих, российский только металл корпуса. …</w:t>
      </w:r>
    </w:p>
    <w:p w:rsidR="000573F6" w:rsidRPr="00E770C3" w:rsidRDefault="000573F6" w:rsidP="00E770C3">
      <w:pPr>
        <w:pStyle w:val="BodyTextIndent"/>
      </w:pPr>
      <w:r w:rsidRPr="00E770C3">
        <w:t>Население России 143 миллиона человек. Из них пенсионеры – 67 миллионов; а</w:t>
      </w:r>
      <w:r w:rsidRPr="00E770C3">
        <w:t>р</w:t>
      </w:r>
      <w:r w:rsidRPr="00E770C3">
        <w:t>мия со всеми вузами и КБ – чуть больше 1 миллиона; ФСБ, ФСО, спецсвязь, спе</w:t>
      </w:r>
      <w:r w:rsidRPr="00E770C3">
        <w:t>ц</w:t>
      </w:r>
      <w:r w:rsidRPr="00E770C3">
        <w:t>службы – 2 миллиона 160 тысяч; МЧС, МВД, УФСИН, прокуратура и так далее – 2 миллиона 541 тысяча; таможня, налоговая и прочие инспекции – 1 миллион 356 т</w:t>
      </w:r>
      <w:r w:rsidRPr="00E770C3">
        <w:t>ы</w:t>
      </w:r>
      <w:r w:rsidRPr="00E770C3">
        <w:t>сяч; чиновники, лицензирующие, контролирующие организации – 1 миллион 321 т</w:t>
      </w:r>
      <w:r w:rsidRPr="00E770C3">
        <w:t>ы</w:t>
      </w:r>
      <w:r w:rsidRPr="00E770C3">
        <w:t>сяча; прочие сл</w:t>
      </w:r>
      <w:r w:rsidRPr="00E770C3">
        <w:t>у</w:t>
      </w:r>
      <w:r w:rsidRPr="00E770C3">
        <w:t>жащие – 1 миллион 252 тысяч; клерки пенсионных, социальных, страховых и прочих фондов – 1 миллион 727 тысяч; депутаты и их аппарат – 1 миллион 872 тысяч; священнослужители – 530 тысяч; нотариусы, юридические б</w:t>
      </w:r>
      <w:r w:rsidRPr="00E770C3">
        <w:t>ю</w:t>
      </w:r>
      <w:r w:rsidRPr="00E770C3">
        <w:t>ро, адвокаты, заключенные – 1 миллион 843 тысячи; частная охрана, детективы – 1 миллион 98 тысяч; официально безработные – 8 миллионов 420 тысяч.</w:t>
      </w:r>
    </w:p>
    <w:p w:rsidR="000573F6" w:rsidRPr="00E770C3" w:rsidRDefault="000573F6" w:rsidP="00E770C3">
      <w:pPr>
        <w:pStyle w:val="BodyTextIndent"/>
      </w:pPr>
      <w:r w:rsidRPr="00E770C3">
        <w:t>Всего 93 450 тысяч человек, которые сидят на бюджете. При этом 92 процента российских предприятий принадлежит офшорам. Остаются дети, школьники, дом</w:t>
      </w:r>
      <w:r w:rsidRPr="00E770C3">
        <w:t>о</w:t>
      </w:r>
      <w:r w:rsidRPr="00E770C3">
        <w:t>хозяйки. Но реально работают, производя добавленную стоимость, всего порядка 15 миллионов человек на огромную страну. Конечно, это отражается на структуре бюджета. В развитых странах на социальные расходы – здравоохранение, образов</w:t>
      </w:r>
      <w:r w:rsidRPr="00E770C3">
        <w:t>а</w:t>
      </w:r>
      <w:r w:rsidRPr="00E770C3">
        <w:t>ние, культуру, спорт, ЖКХ и так далее – тратится 70 процентов бюджета. В Ро</w:t>
      </w:r>
      <w:r w:rsidRPr="00E770C3">
        <w:t>с</w:t>
      </w:r>
      <w:r w:rsidRPr="00E770C3">
        <w:t>сии – 15 процентов. Госапп</w:t>
      </w:r>
      <w:r w:rsidRPr="00E770C3">
        <w:t>а</w:t>
      </w:r>
      <w:r w:rsidRPr="00E770C3">
        <w:t>рат в развитых странах – 11 процентов, в России – 43 процента».</w:t>
      </w:r>
    </w:p>
    <w:p w:rsidR="000573F6" w:rsidRDefault="000573F6" w:rsidP="006E7D12">
      <w:pPr>
        <w:spacing w:line="288" w:lineRule="auto"/>
        <w:ind w:firstLine="454"/>
        <w:jc w:val="both"/>
      </w:pPr>
    </w:p>
    <w:p w:rsidR="000573F6" w:rsidRDefault="000573F6" w:rsidP="006E7D12">
      <w:pPr>
        <w:spacing w:line="288" w:lineRule="auto"/>
        <w:ind w:firstLine="454"/>
        <w:jc w:val="both"/>
      </w:pPr>
      <w:r>
        <w:t>Каков же прогноз Демуры? Тяжёлый: обвал экономики в ближайшие годы. Девал</w:t>
      </w:r>
      <w:r>
        <w:t>ь</w:t>
      </w:r>
      <w:r>
        <w:t>вация рубля, инфляция, пустые прилавки, нищета. И это при том, что статья написана в феврале и эксперт не учитывал ускоряющий крымский фактор!</w:t>
      </w:r>
    </w:p>
    <w:p w:rsidR="000573F6" w:rsidRDefault="000573F6" w:rsidP="006E7D12">
      <w:pPr>
        <w:spacing w:line="288" w:lineRule="auto"/>
        <w:ind w:firstLine="454"/>
        <w:jc w:val="both"/>
      </w:pPr>
      <w:r>
        <w:t>Иными словами, России только кажется, грезится в золотом нефтегазовом сне, что она велика, полна сил и может играть какую-то роль в геополитике. На самом деле это не страна, а пустая силовая оболочка с прогнившим содержимым. Юлия Латынина п</w:t>
      </w:r>
      <w:r>
        <w:t>и</w:t>
      </w:r>
      <w:r>
        <w:t>сала недавно, что Сталин израсходовал Россию, и она права. Да, кое-что все же ост</w:t>
      </w:r>
      <w:r>
        <w:t>а</w:t>
      </w:r>
      <w:r>
        <w:t>валось, пусть и немногое, но внушавшее робкие надежды. Однако Путин убил их, он истратил все! Никакие олимпиады и прочие надувания щек не уже могут скрыть оч</w:t>
      </w:r>
      <w:r>
        <w:t>е</w:t>
      </w:r>
      <w:r>
        <w:t>видного факта – через три четверти века Гитлер оказался прав: Россия это колосс на глиняных ногах.</w:t>
      </w:r>
    </w:p>
    <w:p w:rsidR="000573F6" w:rsidRDefault="000573F6" w:rsidP="006E7D12">
      <w:pPr>
        <w:spacing w:line="288" w:lineRule="auto"/>
        <w:ind w:firstLine="454"/>
        <w:jc w:val="both"/>
      </w:pPr>
    </w:p>
    <w:p w:rsidR="000573F6" w:rsidRPr="00E770C3" w:rsidRDefault="000573F6" w:rsidP="006E7D12">
      <w:pPr>
        <w:spacing w:line="288" w:lineRule="auto"/>
        <w:ind w:firstLine="454"/>
        <w:jc w:val="both"/>
        <w:rPr>
          <w:i/>
        </w:rPr>
      </w:pPr>
      <w:r w:rsidRPr="00E770C3">
        <w:rPr>
          <w:u w:val="single"/>
        </w:rPr>
        <w:t>Пишет Марк Солонин:</w:t>
      </w:r>
      <w:r>
        <w:t xml:space="preserve"> </w:t>
      </w:r>
      <w:r w:rsidRPr="00E770C3">
        <w:rPr>
          <w:i/>
        </w:rPr>
        <w:t>«Экономические последствия полного торгового эмбарго для современной России будут сопоставимы с массированным ракетно-ядерным ударом. «Банановая республика» не может диктовать свою волю индустриально-развитому миру – даже если она называет себя «великой энергетической держ</w:t>
      </w:r>
      <w:r w:rsidRPr="00E770C3">
        <w:rPr>
          <w:i/>
        </w:rPr>
        <w:t>а</w:t>
      </w:r>
      <w:r w:rsidRPr="00E770C3">
        <w:rPr>
          <w:i/>
        </w:rPr>
        <w:t>вой».</w:t>
      </w:r>
      <w:r>
        <w:t xml:space="preserve"> </w:t>
      </w:r>
      <w:r w:rsidRPr="00E770C3">
        <w:rPr>
          <w:i/>
        </w:rPr>
        <w:t>Напротив, зависимость условного «Запада» от поставок российского сырья в</w:t>
      </w:r>
      <w:r w:rsidRPr="00E770C3">
        <w:rPr>
          <w:i/>
        </w:rPr>
        <w:t>о</w:t>
      </w:r>
      <w:r w:rsidRPr="00E770C3">
        <w:rPr>
          <w:i/>
        </w:rPr>
        <w:t>все не является критической. Для США, Канады и Японии поставки российского сырья вообще малозначимы, Европа получает 65% потребляемого газа и 70% не</w:t>
      </w:r>
      <w:r w:rsidRPr="00E770C3">
        <w:rPr>
          <w:i/>
        </w:rPr>
        <w:t>ф</w:t>
      </w:r>
      <w:r w:rsidRPr="00E770C3">
        <w:rPr>
          <w:i/>
        </w:rPr>
        <w:t>ти не в России, и при этом только 10% электроэнергии в Германии вырабатывае</w:t>
      </w:r>
      <w:r w:rsidRPr="00E770C3">
        <w:rPr>
          <w:i/>
        </w:rPr>
        <w:t>т</w:t>
      </w:r>
      <w:r w:rsidRPr="00E770C3">
        <w:rPr>
          <w:i/>
        </w:rPr>
        <w:t>ся при сжиг</w:t>
      </w:r>
      <w:r w:rsidRPr="00E770C3">
        <w:rPr>
          <w:i/>
        </w:rPr>
        <w:t>а</w:t>
      </w:r>
      <w:r w:rsidRPr="00E770C3">
        <w:rPr>
          <w:i/>
        </w:rPr>
        <w:t>нии газа.</w:t>
      </w:r>
    </w:p>
    <w:p w:rsidR="000573F6" w:rsidRPr="00E770C3" w:rsidRDefault="000573F6" w:rsidP="00E770C3">
      <w:pPr>
        <w:pStyle w:val="BodyTextIndent2"/>
        <w:rPr>
          <w:i/>
        </w:rPr>
      </w:pPr>
      <w:r w:rsidRPr="00E770C3">
        <w:rPr>
          <w:i/>
        </w:rPr>
        <w:t>Более того, существуют все материальные предпосылки (портовые термин</w:t>
      </w:r>
      <w:r w:rsidRPr="00E770C3">
        <w:rPr>
          <w:i/>
        </w:rPr>
        <w:t>а</w:t>
      </w:r>
      <w:r w:rsidRPr="00E770C3">
        <w:rPr>
          <w:i/>
        </w:rPr>
        <w:t>лы, танкерный флот, ждущие «отмашки» поставщики) для того, чтобы снизить закупки ро</w:t>
      </w:r>
      <w:r w:rsidRPr="00E770C3">
        <w:rPr>
          <w:i/>
        </w:rPr>
        <w:t>с</w:t>
      </w:r>
      <w:r w:rsidRPr="00E770C3">
        <w:rPr>
          <w:i/>
        </w:rPr>
        <w:t>сийский углеводородов до нуля; это не происходит только потому, что «Газпром» с</w:t>
      </w:r>
      <w:r w:rsidRPr="00E770C3">
        <w:rPr>
          <w:i/>
        </w:rPr>
        <w:t>у</w:t>
      </w:r>
      <w:r w:rsidRPr="00E770C3">
        <w:rPr>
          <w:i/>
        </w:rPr>
        <w:t>мел в свое время навязать европейским потребителям долгосрочные контракты, избавление от которых будет встречено в Европе со вздохом облегч</w:t>
      </w:r>
      <w:r w:rsidRPr="00E770C3">
        <w:rPr>
          <w:i/>
        </w:rPr>
        <w:t>е</w:t>
      </w:r>
      <w:r w:rsidRPr="00E770C3">
        <w:rPr>
          <w:i/>
        </w:rPr>
        <w:t>ния. Что же касае</w:t>
      </w:r>
      <w:r w:rsidRPr="00E770C3">
        <w:rPr>
          <w:i/>
        </w:rPr>
        <w:t>т</w:t>
      </w:r>
      <w:r w:rsidRPr="00E770C3">
        <w:rPr>
          <w:i/>
        </w:rPr>
        <w:t>ся экспорта товаров в Россию, на котором якобы «держится германская промышле</w:t>
      </w:r>
      <w:r w:rsidRPr="00E770C3">
        <w:rPr>
          <w:i/>
        </w:rPr>
        <w:t>н</w:t>
      </w:r>
      <w:r w:rsidRPr="00E770C3">
        <w:rPr>
          <w:i/>
        </w:rPr>
        <w:t>ность», то в 2013 году он составил всего лишь 3,3% (36 из 1094 млрд. совокупного эк</w:t>
      </w:r>
      <w:r w:rsidRPr="00E770C3">
        <w:rPr>
          <w:i/>
        </w:rPr>
        <w:t>с</w:t>
      </w:r>
      <w:r w:rsidRPr="00E770C3">
        <w:rPr>
          <w:i/>
        </w:rPr>
        <w:t>порта). Проще говоря, потерю российского рынка сбыта европейские производители переживут и не чихнут.</w:t>
      </w:r>
    </w:p>
    <w:p w:rsidR="000573F6" w:rsidRPr="00E770C3" w:rsidRDefault="000573F6" w:rsidP="006E7D12">
      <w:pPr>
        <w:spacing w:line="288" w:lineRule="auto"/>
        <w:ind w:firstLine="454"/>
        <w:jc w:val="both"/>
        <w:rPr>
          <w:i/>
        </w:rPr>
      </w:pPr>
      <w:r w:rsidRPr="00E770C3">
        <w:rPr>
          <w:i/>
        </w:rPr>
        <w:t>Вне зависимости от того, как и когда разрешится «крымский кризис», пути</w:t>
      </w:r>
      <w:r w:rsidRPr="00E770C3">
        <w:rPr>
          <w:i/>
        </w:rPr>
        <w:t>н</w:t>
      </w:r>
      <w:r w:rsidRPr="00E770C3">
        <w:rPr>
          <w:i/>
        </w:rPr>
        <w:t>ская Россия уже проиграла, а новая революционная Украина уже выиграла. Никто из отве</w:t>
      </w:r>
      <w:r w:rsidRPr="00E770C3">
        <w:rPr>
          <w:i/>
        </w:rPr>
        <w:t>т</w:t>
      </w:r>
      <w:r w:rsidRPr="00E770C3">
        <w:rPr>
          <w:i/>
        </w:rPr>
        <w:t>ственных политических лидеров Запада и Востока не забудет вечер 1 марта 2014 г., когда Совет Федерации – не задавая ни одного вопроса, дружно и единогла</w:t>
      </w:r>
      <w:r w:rsidRPr="00E770C3">
        <w:rPr>
          <w:i/>
        </w:rPr>
        <w:t>с</w:t>
      </w:r>
      <w:r w:rsidRPr="00E770C3">
        <w:rPr>
          <w:i/>
        </w:rPr>
        <w:t>но – пр</w:t>
      </w:r>
      <w:r w:rsidRPr="00E770C3">
        <w:rPr>
          <w:i/>
        </w:rPr>
        <w:t>о</w:t>
      </w:r>
      <w:r w:rsidRPr="00E770C3">
        <w:rPr>
          <w:i/>
        </w:rPr>
        <w:t>голосовал за войну против мирной соседней страны, населенной братьями по крови, вере и общей истории. Истерика российских СМИ и милитаристский угар зомбирова</w:t>
      </w:r>
      <w:r w:rsidRPr="00E770C3">
        <w:rPr>
          <w:i/>
        </w:rPr>
        <w:t>н</w:t>
      </w:r>
      <w:r w:rsidRPr="00E770C3">
        <w:rPr>
          <w:i/>
        </w:rPr>
        <w:t>ной быдло-массы также не прошли незамеченными. Последствия будут – серьезные и долговременные.</w:t>
      </w:r>
    </w:p>
    <w:p w:rsidR="000573F6" w:rsidRPr="00E770C3" w:rsidRDefault="000573F6" w:rsidP="006E7D12">
      <w:pPr>
        <w:spacing w:line="288" w:lineRule="auto"/>
        <w:ind w:firstLine="454"/>
        <w:jc w:val="both"/>
        <w:rPr>
          <w:i/>
        </w:rPr>
      </w:pPr>
      <w:r w:rsidRPr="00E770C3">
        <w:rPr>
          <w:i/>
        </w:rPr>
        <w:t>Для Украины общая угроза со стороны внешнего агрессора оказалась мощне</w:t>
      </w:r>
      <w:r w:rsidRPr="00E770C3">
        <w:rPr>
          <w:i/>
        </w:rPr>
        <w:t>й</w:t>
      </w:r>
      <w:r w:rsidRPr="00E770C3">
        <w:rPr>
          <w:i/>
        </w:rPr>
        <w:t>шим инструментом консолидации общества. Остатки «совка» стремительно в</w:t>
      </w:r>
      <w:r w:rsidRPr="00E770C3">
        <w:rPr>
          <w:i/>
        </w:rPr>
        <w:t>ы</w:t>
      </w:r>
      <w:r w:rsidRPr="00E770C3">
        <w:rPr>
          <w:i/>
        </w:rPr>
        <w:t>летают из сознания бывших советских подданных, ныне превращающихся в граждан демократической европейской страны. Опрос, проведенный 9 марта украинским т</w:t>
      </w:r>
      <w:r w:rsidRPr="00E770C3">
        <w:rPr>
          <w:i/>
        </w:rPr>
        <w:t>е</w:t>
      </w:r>
      <w:r w:rsidRPr="00E770C3">
        <w:rPr>
          <w:i/>
        </w:rPr>
        <w:t>леканалом «1+1» дал совершенно феерический результат: вступление Украины в ЕС поддержало 77%, вступление в НАТО – 70%. Великий Национальный Лидер России добился такого результата, для достижения которого у новой украинской власти в мирное время ушли бы долгие годы».</w:t>
      </w:r>
    </w:p>
    <w:p w:rsidR="000573F6" w:rsidRDefault="000573F6" w:rsidP="00E770C3">
      <w:pPr>
        <w:spacing w:line="288" w:lineRule="auto"/>
        <w:ind w:firstLine="454"/>
        <w:jc w:val="right"/>
      </w:pPr>
      <w:r>
        <w:t>(«Мюнхен-2014» отменяется (мартовские тезисы) — Марк Сол)</w:t>
      </w:r>
    </w:p>
    <w:p w:rsidR="000573F6" w:rsidRDefault="000573F6" w:rsidP="006E7D12">
      <w:pPr>
        <w:spacing w:line="288" w:lineRule="auto"/>
        <w:ind w:firstLine="454"/>
        <w:jc w:val="both"/>
      </w:pPr>
    </w:p>
    <w:p w:rsidR="000573F6" w:rsidRDefault="000573F6" w:rsidP="006E7D12">
      <w:pPr>
        <w:spacing w:line="288" w:lineRule="auto"/>
        <w:ind w:firstLine="454"/>
        <w:jc w:val="both"/>
      </w:pPr>
      <w:r>
        <w:t>Каковы же предварительные итоги и прогнозы? Да, Крым захвачен русско-фашистскими войсками и танки Путина скапливаются на границах Украины. Да, многие вопиют, требуя немедленной реакции Запада всеми возможными политическими, эк</w:t>
      </w:r>
      <w:r>
        <w:t>о</w:t>
      </w:r>
      <w:r>
        <w:t>номическими и даже военными средствами. Их можно понять. Но вводить авианосцы в Черное море и бомбить агрессора не нужно – Путин не остановится перед развязыв</w:t>
      </w:r>
      <w:r>
        <w:t>а</w:t>
      </w:r>
      <w:r>
        <w:t>нием ядерной войны. Этот Неонерон не задумываясь сожжёт не только свой свихну</w:t>
      </w:r>
      <w:r>
        <w:t>в</w:t>
      </w:r>
      <w:r>
        <w:t>шийся пятый Рим, но и весь нормальный мир!</w:t>
      </w:r>
    </w:p>
    <w:p w:rsidR="000573F6" w:rsidRDefault="000573F6" w:rsidP="00E770C3">
      <w:pPr>
        <w:pStyle w:val="BodyTextIndent2"/>
      </w:pPr>
      <w:r>
        <w:t>Реагировать Западу следует не торопясь, с чувством, с толком, с расстановкой, методично и настойчиво. Лишь длительный и мучительный процесс вразумления, – не Путина, нет, с ним уже опоздали, и он уходит в историю, – а всего русского народа м</w:t>
      </w:r>
      <w:r>
        <w:t>о</w:t>
      </w:r>
      <w:r>
        <w:t>жет излечить взбесившуюся страну. Ее народ – а ответственность должна быть ко</w:t>
      </w:r>
      <w:r>
        <w:t>л</w:t>
      </w:r>
      <w:r>
        <w:t>лективной! – должен пройти через пустые прилавки и витрины, через пустой кошелек и тяжелый труд, через национальное унижение. Только таким способом можно дост</w:t>
      </w:r>
      <w:r>
        <w:t>у</w:t>
      </w:r>
      <w:r>
        <w:t>чаться до его сознания.</w:t>
      </w:r>
    </w:p>
    <w:p w:rsidR="000573F6" w:rsidRDefault="000573F6" w:rsidP="006E7D12">
      <w:pPr>
        <w:spacing w:line="288" w:lineRule="auto"/>
        <w:ind w:firstLine="454"/>
        <w:jc w:val="both"/>
      </w:pPr>
      <w:r>
        <w:t>А это необходимо, поскольку две трети россиян считают Крым и восточные реги</w:t>
      </w:r>
      <w:r>
        <w:t>о</w:t>
      </w:r>
      <w:r>
        <w:t>ны Украины «по существу российскими территориями» и уверены, что Москва вправе применить военную силу для защиты их населения. Такие данные были получены в р</w:t>
      </w:r>
      <w:r>
        <w:t>е</w:t>
      </w:r>
      <w:r>
        <w:t>зультате соцопроса, проведенного «Левада-центром» 7-10 марта. Значит, народ болен. Значит, в интересах всего мира эту имперскую болезнь вылечить!</w:t>
      </w:r>
    </w:p>
    <w:p w:rsidR="000573F6" w:rsidRDefault="000573F6" w:rsidP="006E7D12">
      <w:pPr>
        <w:spacing w:line="288" w:lineRule="auto"/>
        <w:ind w:firstLine="454"/>
        <w:jc w:val="both"/>
      </w:pPr>
    </w:p>
    <w:p w:rsidR="000573F6" w:rsidRDefault="000573F6" w:rsidP="006E7D12">
      <w:pPr>
        <w:spacing w:line="288" w:lineRule="auto"/>
        <w:ind w:firstLine="454"/>
        <w:jc w:val="both"/>
      </w:pPr>
      <w:r w:rsidRPr="00E770C3">
        <w:rPr>
          <w:u w:val="single"/>
        </w:rPr>
        <w:t>Как пишет Константин Боровой:</w:t>
      </w:r>
      <w:r>
        <w:t xml:space="preserve"> </w:t>
      </w:r>
      <w:r w:rsidRPr="00E770C3">
        <w:rPr>
          <w:i/>
        </w:rPr>
        <w:t>«Лечить</w:t>
      </w:r>
      <w:r>
        <w:rPr>
          <w:i/>
        </w:rPr>
        <w:t xml:space="preserve"> </w:t>
      </w:r>
      <w:r w:rsidRPr="00E770C3">
        <w:rPr>
          <w:i/>
        </w:rPr>
        <w:t>– так до полного выздоровления. Долго и последовательно. Немецкому народу на выздоровление понадобилось 20 лет. Н</w:t>
      </w:r>
      <w:r w:rsidRPr="00E770C3">
        <w:rPr>
          <w:i/>
        </w:rPr>
        <w:t>е</w:t>
      </w:r>
      <w:r w:rsidRPr="00E770C3">
        <w:rPr>
          <w:i/>
        </w:rPr>
        <w:t>обходимо добиться того, чтобы каждый лопоухий крымчанин, каждый истеричный в</w:t>
      </w:r>
      <w:r w:rsidRPr="00E770C3">
        <w:rPr>
          <w:i/>
        </w:rPr>
        <w:t>о</w:t>
      </w:r>
      <w:r w:rsidRPr="00E770C3">
        <w:rPr>
          <w:i/>
        </w:rPr>
        <w:t>енный пенсионер из Челябинска, каждый законотворческий активист, мечтающие о мир</w:t>
      </w:r>
      <w:r w:rsidRPr="00E770C3">
        <w:rPr>
          <w:i/>
        </w:rPr>
        <w:t>о</w:t>
      </w:r>
      <w:r w:rsidRPr="00E770C3">
        <w:rPr>
          <w:i/>
        </w:rPr>
        <w:t>вом господстве, о величии, построенном на варварстве, испили полную чашу лекарства, прописанного мировым сообществом. Тот, кто не способен понять пр</w:t>
      </w:r>
      <w:r w:rsidRPr="00E770C3">
        <w:rPr>
          <w:i/>
        </w:rPr>
        <w:t>а</w:t>
      </w:r>
      <w:r w:rsidRPr="00E770C3">
        <w:rPr>
          <w:i/>
        </w:rPr>
        <w:t>вил жизни в современном мире головным мозгом, поймет их желудком».</w:t>
      </w:r>
    </w:p>
    <w:p w:rsidR="000573F6" w:rsidRDefault="000573F6" w:rsidP="00E770C3">
      <w:pPr>
        <w:spacing w:line="288" w:lineRule="auto"/>
        <w:ind w:firstLine="454"/>
        <w:jc w:val="right"/>
      </w:pPr>
      <w:r>
        <w:t>(Мании национального величия. Начало лечения — Эхо М)</w:t>
      </w:r>
    </w:p>
    <w:p w:rsidR="000573F6" w:rsidRDefault="000573F6" w:rsidP="006E7D12">
      <w:pPr>
        <w:spacing w:line="288" w:lineRule="auto"/>
        <w:ind w:firstLine="454"/>
        <w:jc w:val="both"/>
      </w:pPr>
      <w:r>
        <w:pict>
          <v:rect id="_x0000_i1025" style="width:0;height:1.5pt" o:hralign="center" o:hrstd="t" o:hr="t" fillcolor="gray" stroked="f"/>
        </w:pict>
      </w:r>
    </w:p>
    <w:p w:rsidR="000573F6" w:rsidRDefault="000573F6" w:rsidP="006E7D12">
      <w:pPr>
        <w:spacing w:line="288" w:lineRule="auto"/>
        <w:ind w:firstLine="454"/>
        <w:jc w:val="both"/>
      </w:pPr>
    </w:p>
    <w:p w:rsidR="000573F6" w:rsidRDefault="000573F6" w:rsidP="006E7D12">
      <w:pPr>
        <w:spacing w:line="288" w:lineRule="auto"/>
        <w:ind w:firstLine="454"/>
        <w:jc w:val="both"/>
      </w:pPr>
    </w:p>
    <w:p w:rsidR="000573F6" w:rsidRDefault="000573F6" w:rsidP="006E7D12">
      <w:pPr>
        <w:spacing w:line="288" w:lineRule="auto"/>
        <w:ind w:firstLine="454"/>
        <w:jc w:val="both"/>
      </w:pPr>
      <w:r>
        <w:t>И последнее. Редактор «Лебедя» советует не заострять внимания на России, чт</w:t>
      </w:r>
      <w:r>
        <w:t>о</w:t>
      </w:r>
      <w:r>
        <w:t>бы не вызывать обвинений в русофобии, а вместо этого предлагает сосредоточиться на позитиве. Хорошо, как же без позитива! Он есть у меня. Украина выбрала путь к свету, она уходит на Запад и хотя бы часть восточных славян ждет нормальное буд</w:t>
      </w:r>
      <w:r>
        <w:t>у</w:t>
      </w:r>
      <w:r>
        <w:t>щее, а не гибельная евразийская яма. Там складывается политическая система евр</w:t>
      </w:r>
      <w:r>
        <w:t>о</w:t>
      </w:r>
      <w:r>
        <w:t>пейского образца, которая со временем обеспечит стабильность, демократию и расш</w:t>
      </w:r>
      <w:r>
        <w:t>и</w:t>
      </w:r>
      <w:r>
        <w:t>рение роли гражданского общества (в России оно называется анархией и разгулом эк</w:t>
      </w:r>
      <w:r>
        <w:t>с</w:t>
      </w:r>
      <w:r>
        <w:t>тремизма). Это прекрасно!</w:t>
      </w:r>
    </w:p>
    <w:p w:rsidR="000573F6" w:rsidRDefault="000573F6" w:rsidP="006E7D12">
      <w:pPr>
        <w:spacing w:line="288" w:lineRule="auto"/>
        <w:ind w:firstLine="454"/>
        <w:jc w:val="both"/>
      </w:pPr>
      <w:r>
        <w:t>Но в том-то и дело, что костлявая рука Путина тащит Украину назад. Так что дело уже не столько в ней, сколько в России. На наших глазах, своими руками она роет себе яму. Украина уже никогда не забудет ее предательского удара в спину в самый тяж</w:t>
      </w:r>
      <w:r>
        <w:t>е</w:t>
      </w:r>
      <w:r>
        <w:t>лый момент, не забудет ее антиукраинской истерии, ее ненависти. Валерий Лебедев надеялся на расцвет русского языка в Новой Киевской Руси? Странная надежда! Язык оккупантов вряд ли будет привлекателен оккупированным и в этом можно будет уб</w:t>
      </w:r>
      <w:r>
        <w:t>е</w:t>
      </w:r>
      <w:r>
        <w:t>диться очень скоро. Бойкот российских товаров уже начался, боюсь, ими дело не огр</w:t>
      </w:r>
      <w:r>
        <w:t>а</w:t>
      </w:r>
      <w:r>
        <w:t>ничится. Русский язык будет теперь ассоциироваться не с Пушкиным и Толстым, а с Путиным и руссо-туристо в камуфляже, с ложью и насилием.</w:t>
      </w:r>
    </w:p>
    <w:p w:rsidR="000573F6" w:rsidRDefault="000573F6" w:rsidP="006E7D12">
      <w:pPr>
        <w:spacing w:line="288" w:lineRule="auto"/>
        <w:ind w:firstLine="454"/>
        <w:jc w:val="both"/>
      </w:pPr>
      <w:r>
        <w:t>Больше россияне могут не болтать о мифическом «братстве» двух народов – такие братья и сестры и даром никому не нужны. Россия сбросила маску и стала открытым врагом, но навсегда отталкивая от себя Украину – с кем она остается? А ни с кем! У нее как всегда нет союзников, кроме армии и флота, но содержать более-менее пр</w:t>
      </w:r>
      <w:r>
        <w:t>и</w:t>
      </w:r>
      <w:r>
        <w:t>личные вооруженные силы она уже не может – ни экономически, ни технологически.</w:t>
      </w:r>
    </w:p>
    <w:p w:rsidR="000573F6" w:rsidRDefault="000573F6" w:rsidP="006E7D12">
      <w:pPr>
        <w:spacing w:line="288" w:lineRule="auto"/>
        <w:ind w:firstLine="454"/>
        <w:jc w:val="both"/>
      </w:pPr>
      <w:r>
        <w:t>Поэтому пусть не удивляется, когда пользуясь крымским прецедентом, ее колонии начнут ставить на повестку дня референдумы, посвященные отделению от нее самой. Это и республики Кавказа, и Якутия, и Карелия, и Тыва, и Татарстан, и Башкортостан, и Бурятия, и Пруссия и Курилы. Впрочем, в этом отношении власть уже предусмотр</w:t>
      </w:r>
      <w:r>
        <w:t>и</w:t>
      </w:r>
      <w:r>
        <w:t>тельно подстраховалась и с декабря 2013 г. (Путин давно замыслил нападение!) тол</w:t>
      </w:r>
      <w:r>
        <w:t>ь</w:t>
      </w:r>
      <w:r>
        <w:t>ко за призыв к референдуму, подобному крымскому, в России можно огрести до пяти лет заключения – задумайтесь об этом, крымчане! Но ведь, в конце концов, может во</w:t>
      </w:r>
      <w:r>
        <w:t>з</w:t>
      </w:r>
      <w:r>
        <w:t>никнуть и глобальный вопрос – отделения России от планеты Земля…</w:t>
      </w:r>
    </w:p>
    <w:p w:rsidR="000573F6" w:rsidRDefault="000573F6" w:rsidP="006E7D12">
      <w:pPr>
        <w:spacing w:line="288" w:lineRule="auto"/>
        <w:ind w:firstLine="454"/>
        <w:jc w:val="both"/>
      </w:pPr>
    </w:p>
    <w:p w:rsidR="000573F6" w:rsidRPr="00E770C3" w:rsidRDefault="000573F6" w:rsidP="006E7D12">
      <w:pPr>
        <w:spacing w:line="288" w:lineRule="auto"/>
        <w:ind w:firstLine="454"/>
        <w:jc w:val="both"/>
        <w:rPr>
          <w:i/>
        </w:rPr>
      </w:pPr>
      <w:r>
        <w:t>Первая Крымская война также начиналась в обстановке большого патриотического подъёма, особенно в коренных русских губерниях. Царский манифест об её объявл</w:t>
      </w:r>
      <w:r>
        <w:t>е</w:t>
      </w:r>
      <w:r>
        <w:t>нии встретили восторженно, радостное событие воспевали в стихах и в прозе, ставили театральные представления, на святое дело жертвовали средства, провизию и рекр</w:t>
      </w:r>
      <w:r>
        <w:t>у</w:t>
      </w:r>
      <w:r>
        <w:t xml:space="preserve">тов. Друг Пушкина князь Вяземский писал: </w:t>
      </w:r>
      <w:r w:rsidRPr="00E770C3">
        <w:rPr>
          <w:i/>
        </w:rPr>
        <w:t>«Англия и Франция могут действовать и де</w:t>
      </w:r>
      <w:r w:rsidRPr="00E770C3">
        <w:rPr>
          <w:i/>
        </w:rPr>
        <w:t>й</w:t>
      </w:r>
      <w:r w:rsidRPr="00E770C3">
        <w:rPr>
          <w:i/>
        </w:rPr>
        <w:t>ствуют на Турцию торговлей, так называемым просвещением, а мы не имеем над ней этого торгового влияния. Мы можем налечь на не</w:t>
      </w:r>
      <w:r>
        <w:rPr>
          <w:i/>
        </w:rPr>
        <w:t>ё</w:t>
      </w:r>
      <w:r w:rsidRPr="00E770C3">
        <w:rPr>
          <w:i/>
        </w:rPr>
        <w:t xml:space="preserve"> только физической с</w:t>
      </w:r>
      <w:r w:rsidRPr="00E770C3">
        <w:rPr>
          <w:i/>
        </w:rPr>
        <w:t>и</w:t>
      </w:r>
      <w:r w:rsidRPr="00E770C3">
        <w:rPr>
          <w:i/>
        </w:rPr>
        <w:t>лой. Следов</w:t>
      </w:r>
      <w:r w:rsidRPr="00E770C3">
        <w:rPr>
          <w:i/>
        </w:rPr>
        <w:t>а</w:t>
      </w:r>
      <w:r w:rsidRPr="00E770C3">
        <w:rPr>
          <w:i/>
        </w:rPr>
        <w:t>тельно, когда обстоятельства того требуют, и нужно брать силой, а не словами».</w:t>
      </w:r>
    </w:p>
    <w:p w:rsidR="000573F6" w:rsidRDefault="000573F6" w:rsidP="006E7D12">
      <w:pPr>
        <w:spacing w:line="288" w:lineRule="auto"/>
        <w:ind w:firstLine="454"/>
        <w:jc w:val="both"/>
      </w:pPr>
    </w:p>
    <w:p w:rsidR="000573F6" w:rsidRDefault="000573F6" w:rsidP="006E7D12">
      <w:pPr>
        <w:spacing w:line="288" w:lineRule="auto"/>
        <w:ind w:firstLine="454"/>
        <w:jc w:val="both"/>
      </w:pPr>
      <w:r>
        <w:t>Полтора века прошло, а ничего не изменилось – достаточно заменить слово Ту</w:t>
      </w:r>
      <w:r>
        <w:t>р</w:t>
      </w:r>
      <w:r>
        <w:t>ция на Украину, чтобы убедиться в этом. Россия всё та же: столь же недалёкий сам</w:t>
      </w:r>
      <w:r>
        <w:t>о</w:t>
      </w:r>
      <w:r>
        <w:t xml:space="preserve">держец, полное отсутствие союзников, отсталая промышленность, наука и армия – и всё то же стремление брать силой. </w:t>
      </w:r>
    </w:p>
    <w:p w:rsidR="000573F6" w:rsidRPr="006E7D12" w:rsidRDefault="000573F6" w:rsidP="006E7D12">
      <w:pPr>
        <w:spacing w:line="288" w:lineRule="auto"/>
        <w:ind w:firstLine="454"/>
        <w:jc w:val="both"/>
      </w:pPr>
      <w:r>
        <w:t>История повторяется, и снова против зарвавшейся державы единым фронтом в</w:t>
      </w:r>
      <w:r>
        <w:t>ы</w:t>
      </w:r>
      <w:r>
        <w:t>ступил весь Запад. Очевидно, что и финал этого фарса будет таким же! Вторая Кры</w:t>
      </w:r>
      <w:r>
        <w:t>м</w:t>
      </w:r>
      <w:r>
        <w:t>ская война неизбежно закончится разгромом России.</w:t>
      </w:r>
    </w:p>
    <w:p w:rsidR="000573F6" w:rsidRPr="006E7D12" w:rsidRDefault="000573F6" w:rsidP="006E7D12">
      <w:pPr>
        <w:spacing w:line="288" w:lineRule="auto"/>
        <w:ind w:firstLine="454"/>
        <w:jc w:val="both"/>
      </w:pPr>
    </w:p>
    <w:p w:rsidR="000573F6" w:rsidRPr="006E7D12" w:rsidRDefault="000573F6" w:rsidP="006E7D12">
      <w:pPr>
        <w:spacing w:line="288" w:lineRule="auto"/>
        <w:ind w:firstLine="454"/>
        <w:jc w:val="right"/>
      </w:pPr>
      <w:r>
        <w:t>http://lebed.com/</w:t>
      </w:r>
    </w:p>
    <w:sectPr w:rsidR="000573F6" w:rsidRPr="006E7D12" w:rsidSect="000231B0">
      <w:pgSz w:w="11907" w:h="16840" w:code="9"/>
      <w:pgMar w:top="567" w:right="567" w:bottom="567" w:left="1418" w:header="567" w:footer="567" w:gutter="0"/>
      <w:cols w:space="708"/>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stylePaneFormatFilter w:val="3F01"/>
  <w:defaultTabStop w:val="708"/>
  <w:autoHyphenation/>
  <w:hyphenationZone w:val="357"/>
  <w:drawingGridHorizontalSpacing w:val="120"/>
  <w:drawingGridVerticalSpacing w:val="163"/>
  <w:displayHorizontalDrawingGridEvery w:val="0"/>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7D12"/>
    <w:rsid w:val="000231B0"/>
    <w:rsid w:val="000573F6"/>
    <w:rsid w:val="0007751E"/>
    <w:rsid w:val="00334E54"/>
    <w:rsid w:val="00400957"/>
    <w:rsid w:val="006E7D12"/>
    <w:rsid w:val="007011CE"/>
    <w:rsid w:val="007D2F34"/>
    <w:rsid w:val="00865E32"/>
    <w:rsid w:val="0094536C"/>
    <w:rsid w:val="009A48CE"/>
    <w:rsid w:val="00DC6F66"/>
    <w:rsid w:val="00DD1413"/>
    <w:rsid w:val="00E770C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Arial"/>
      <w:color w:val="000000"/>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6E7D12"/>
    <w:pPr>
      <w:spacing w:line="288" w:lineRule="auto"/>
      <w:ind w:firstLine="454"/>
      <w:jc w:val="center"/>
    </w:pPr>
    <w:rPr>
      <w:b/>
      <w:color w:val="FF0000"/>
      <w:sz w:val="40"/>
      <w:szCs w:val="40"/>
    </w:rPr>
  </w:style>
  <w:style w:type="character" w:customStyle="1" w:styleId="TitleChar">
    <w:name w:val="Title Char"/>
    <w:basedOn w:val="DefaultParagraphFont"/>
    <w:link w:val="Title"/>
    <w:uiPriority w:val="10"/>
    <w:rsid w:val="00587BF4"/>
    <w:rPr>
      <w:rFonts w:asciiTheme="majorHAnsi" w:eastAsiaTheme="majorEastAsia" w:hAnsiTheme="majorHAnsi" w:cstheme="majorBidi"/>
      <w:b/>
      <w:bCs/>
      <w:color w:val="000000"/>
      <w:kern w:val="28"/>
      <w:sz w:val="32"/>
      <w:szCs w:val="32"/>
      <w:lang w:val="ru-RU" w:eastAsia="ru-RU"/>
    </w:rPr>
  </w:style>
  <w:style w:type="paragraph" w:styleId="BodyTextIndent">
    <w:name w:val="Body Text Indent"/>
    <w:basedOn w:val="Normal"/>
    <w:link w:val="BodyTextIndentChar"/>
    <w:uiPriority w:val="99"/>
    <w:rsid w:val="006E7D12"/>
    <w:pPr>
      <w:spacing w:line="288" w:lineRule="auto"/>
      <w:ind w:firstLine="454"/>
      <w:jc w:val="both"/>
    </w:pPr>
    <w:rPr>
      <w:i/>
    </w:rPr>
  </w:style>
  <w:style w:type="character" w:customStyle="1" w:styleId="BodyTextIndentChar">
    <w:name w:val="Body Text Indent Char"/>
    <w:basedOn w:val="DefaultParagraphFont"/>
    <w:link w:val="BodyTextIndent"/>
    <w:uiPriority w:val="99"/>
    <w:semiHidden/>
    <w:rsid w:val="00587BF4"/>
    <w:rPr>
      <w:rFonts w:ascii="Arial" w:hAnsi="Arial" w:cs="Arial"/>
      <w:color w:val="000000"/>
      <w:sz w:val="24"/>
      <w:szCs w:val="24"/>
      <w:lang w:val="ru-RU" w:eastAsia="ru-RU"/>
    </w:rPr>
  </w:style>
  <w:style w:type="character" w:styleId="Hyperlink">
    <w:name w:val="Hyperlink"/>
    <w:basedOn w:val="DefaultParagraphFont"/>
    <w:uiPriority w:val="99"/>
    <w:rsid w:val="006E7D12"/>
    <w:rPr>
      <w:rFonts w:cs="Times New Roman"/>
      <w:color w:val="0000FF"/>
      <w:u w:val="single"/>
    </w:rPr>
  </w:style>
  <w:style w:type="paragraph" w:styleId="BodyTextIndent2">
    <w:name w:val="Body Text Indent 2"/>
    <w:basedOn w:val="Normal"/>
    <w:link w:val="BodyTextIndent2Char"/>
    <w:uiPriority w:val="99"/>
    <w:rsid w:val="006E7D12"/>
    <w:pPr>
      <w:spacing w:line="288" w:lineRule="auto"/>
      <w:ind w:firstLine="454"/>
      <w:jc w:val="both"/>
    </w:pPr>
  </w:style>
  <w:style w:type="character" w:customStyle="1" w:styleId="BodyTextIndent2Char">
    <w:name w:val="Body Text Indent 2 Char"/>
    <w:basedOn w:val="DefaultParagraphFont"/>
    <w:link w:val="BodyTextIndent2"/>
    <w:uiPriority w:val="99"/>
    <w:semiHidden/>
    <w:rsid w:val="00587BF4"/>
    <w:rPr>
      <w:rFonts w:ascii="Arial" w:hAnsi="Arial" w:cs="Arial"/>
      <w:color w:val="000000"/>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j.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asparov.ru" TargetMode="External"/><Relationship Id="rId5" Type="http://schemas.openxmlformats.org/officeDocument/2006/relationships/hyperlink" Target="http://www.grani.ru" TargetMode="External"/><Relationship Id="rId4" Type="http://schemas.openxmlformats.org/officeDocument/2006/relationships/hyperlink" Target="http://demoscope.ru/weekly/ssp/rus_lan_97.php?reg=7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11</Pages>
  <Words>4990</Words>
  <Characters>28447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Вторая Крымская война</dc:title>
  <dc:subject/>
  <dc:creator>user</dc:creator>
  <cp:keywords/>
  <dc:description/>
  <cp:lastModifiedBy>user</cp:lastModifiedBy>
  <cp:revision>2</cp:revision>
  <dcterms:created xsi:type="dcterms:W3CDTF">2015-09-26T14:00:00Z</dcterms:created>
  <dcterms:modified xsi:type="dcterms:W3CDTF">2015-09-26T14:00:00Z</dcterms:modified>
</cp:coreProperties>
</file>