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399" w:rsidRPr="0044278B" w:rsidRDefault="006B0399" w:rsidP="005E3210">
      <w:pPr>
        <w:spacing w:after="0" w:line="288" w:lineRule="auto"/>
        <w:ind w:firstLine="454"/>
        <w:jc w:val="center"/>
        <w:rPr>
          <w:rFonts w:ascii="Arial" w:hAnsi="Arial" w:cs="Arial"/>
          <w:b/>
          <w:color w:val="FF0000"/>
          <w:sz w:val="40"/>
          <w:szCs w:val="40"/>
        </w:rPr>
      </w:pPr>
      <w:r w:rsidRPr="0044278B">
        <w:rPr>
          <w:rFonts w:ascii="Arial" w:hAnsi="Arial" w:cs="Arial"/>
          <w:b/>
          <w:color w:val="FF0000"/>
          <w:sz w:val="40"/>
          <w:szCs w:val="40"/>
        </w:rPr>
        <w:t>Альфред КОХ – о России,</w:t>
      </w:r>
    </w:p>
    <w:p w:rsidR="006B0399" w:rsidRPr="0044278B" w:rsidRDefault="006B0399" w:rsidP="005E3210">
      <w:pPr>
        <w:spacing w:after="0" w:line="288" w:lineRule="auto"/>
        <w:ind w:firstLine="454"/>
        <w:jc w:val="center"/>
        <w:rPr>
          <w:rFonts w:ascii="Arial" w:hAnsi="Arial" w:cs="Arial"/>
          <w:b/>
          <w:color w:val="FF0000"/>
          <w:sz w:val="40"/>
          <w:szCs w:val="40"/>
        </w:rPr>
      </w:pPr>
      <w:r w:rsidRPr="0044278B">
        <w:rPr>
          <w:rFonts w:ascii="Arial" w:hAnsi="Arial" w:cs="Arial"/>
          <w:b/>
          <w:color w:val="FF0000"/>
          <w:sz w:val="40"/>
          <w:szCs w:val="40"/>
        </w:rPr>
        <w:t>россиянах и «русском мире»</w:t>
      </w:r>
    </w:p>
    <w:p w:rsidR="006B0399" w:rsidRPr="0044278B" w:rsidRDefault="006B0399" w:rsidP="005E3210">
      <w:pPr>
        <w:spacing w:after="0" w:line="288" w:lineRule="auto"/>
        <w:ind w:firstLine="454"/>
        <w:jc w:val="center"/>
        <w:rPr>
          <w:rFonts w:ascii="Arial" w:hAnsi="Arial" w:cs="Arial"/>
          <w:sz w:val="24"/>
          <w:szCs w:val="24"/>
        </w:rPr>
      </w:pPr>
      <w:r w:rsidRPr="0044278B">
        <w:rPr>
          <w:rFonts w:ascii="Arial" w:hAnsi="Arial" w:cs="Arial"/>
          <w:sz w:val="24"/>
          <w:szCs w:val="24"/>
        </w:rPr>
        <w:t>(взято из книги А.Кох, И.Свинаренко «Ящик водки», 2009)</w:t>
      </w:r>
    </w:p>
    <w:p w:rsidR="006B0399" w:rsidRPr="0044278B" w:rsidRDefault="006B0399" w:rsidP="005E3210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6B0399" w:rsidRPr="0044278B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>
        <w:rPr>
          <w:rFonts w:ascii="Arial" w:hAnsi="Arial" w:cs="Arial"/>
        </w:rPr>
        <w:t>…</w:t>
      </w:r>
      <w:r w:rsidRPr="0044278B">
        <w:rPr>
          <w:rFonts w:ascii="Arial" w:hAnsi="Arial" w:cs="Arial"/>
        </w:rPr>
        <w:t>Вот наши великие предки, из новой и новейшей истории России, там П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>тр Пе</w:t>
      </w:r>
      <w:r w:rsidRPr="0044278B">
        <w:rPr>
          <w:rFonts w:ascii="Arial" w:hAnsi="Arial" w:cs="Arial"/>
        </w:rPr>
        <w:t>р</w:t>
      </w:r>
      <w:r w:rsidRPr="0044278B">
        <w:rPr>
          <w:rFonts w:ascii="Arial" w:hAnsi="Arial" w:cs="Arial"/>
        </w:rPr>
        <w:t>вый, Екатерина Вторая, все Александры и пр., включая Столыпина, ведь они как смо</w:t>
      </w:r>
      <w:r w:rsidRPr="0044278B">
        <w:rPr>
          <w:rFonts w:ascii="Arial" w:hAnsi="Arial" w:cs="Arial"/>
        </w:rPr>
        <w:t>т</w:t>
      </w:r>
      <w:r w:rsidRPr="0044278B">
        <w:rPr>
          <w:rFonts w:ascii="Arial" w:hAnsi="Arial" w:cs="Arial"/>
        </w:rPr>
        <w:t>рели на Россию. У них не было какой-то там рефлексии относительно политических и неполитических методов. Агрессор, мол, или не агрессор. Они думали о стране, о л</w:t>
      </w:r>
      <w:r w:rsidRPr="0044278B">
        <w:rPr>
          <w:rFonts w:ascii="Arial" w:hAnsi="Arial" w:cs="Arial"/>
        </w:rPr>
        <w:t>ю</w:t>
      </w:r>
      <w:r w:rsidRPr="0044278B">
        <w:rPr>
          <w:rFonts w:ascii="Arial" w:hAnsi="Arial" w:cs="Arial"/>
        </w:rPr>
        <w:t>дях, о положении относительно других стран и народов. И вначале пришли к неутеш</w:t>
      </w:r>
      <w:r w:rsidRPr="0044278B">
        <w:rPr>
          <w:rFonts w:ascii="Arial" w:hAnsi="Arial" w:cs="Arial"/>
        </w:rPr>
        <w:t>и</w:t>
      </w:r>
      <w:r w:rsidRPr="0044278B">
        <w:rPr>
          <w:rFonts w:ascii="Arial" w:hAnsi="Arial" w:cs="Arial"/>
        </w:rPr>
        <w:t>тельному выводу. Экономика — слабая, армия — слабая. Геополитическое положение — хуже не придумаешь: на задворках Европы, без выхода к морю, настоящая Азия (К</w:t>
      </w:r>
      <w:r w:rsidRPr="0044278B">
        <w:rPr>
          <w:rFonts w:ascii="Arial" w:hAnsi="Arial" w:cs="Arial"/>
        </w:rPr>
        <w:t>и</w:t>
      </w:r>
      <w:r w:rsidRPr="0044278B">
        <w:rPr>
          <w:rFonts w:ascii="Arial" w:hAnsi="Arial" w:cs="Arial"/>
        </w:rPr>
        <w:t>тай, Индия) — тоже далеко. Экономически, как говорится,</w:t>
      </w:r>
      <w:r>
        <w:rPr>
          <w:rFonts w:ascii="Arial" w:hAnsi="Arial" w:cs="Arial"/>
        </w:rPr>
        <w:t xml:space="preserve"> </w:t>
      </w:r>
      <w:r w:rsidRPr="0044278B">
        <w:rPr>
          <w:rFonts w:ascii="Arial" w:hAnsi="Arial" w:cs="Arial"/>
        </w:rPr>
        <w:t>— зона рискованного земл</w:t>
      </w:r>
      <w:r w:rsidRPr="0044278B">
        <w:rPr>
          <w:rFonts w:ascii="Arial" w:hAnsi="Arial" w:cs="Arial"/>
        </w:rPr>
        <w:t>е</w:t>
      </w:r>
      <w:r w:rsidRPr="0044278B">
        <w:rPr>
          <w:rFonts w:ascii="Arial" w:hAnsi="Arial" w:cs="Arial"/>
        </w:rPr>
        <w:t>делия. Неурожаи, голод. Семь-восемь месяцев в году страна скована снегами, ещ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 xml:space="preserve"> два — распутица. Как быть? Понятно, что в тогдашних географических границах страна не имела сколько-нибудь приличного будущего. Плодородные земли — северное Приче</w:t>
      </w:r>
      <w:r w:rsidRPr="0044278B">
        <w:rPr>
          <w:rFonts w:ascii="Arial" w:hAnsi="Arial" w:cs="Arial"/>
        </w:rPr>
        <w:t>р</w:t>
      </w:r>
      <w:r w:rsidRPr="0044278B">
        <w:rPr>
          <w:rFonts w:ascii="Arial" w:hAnsi="Arial" w:cs="Arial"/>
        </w:rPr>
        <w:t>номорье, Дон, Кубань, Терек, среднее и нижнее течение Волги, Урала, башкирские ст</w:t>
      </w:r>
      <w:r w:rsidRPr="0044278B">
        <w:rPr>
          <w:rFonts w:ascii="Arial" w:hAnsi="Arial" w:cs="Arial"/>
        </w:rPr>
        <w:t>е</w:t>
      </w:r>
      <w:r w:rsidRPr="0044278B">
        <w:rPr>
          <w:rFonts w:ascii="Arial" w:hAnsi="Arial" w:cs="Arial"/>
        </w:rPr>
        <w:t>пи — все под постоянной угрозой нападения. Где турок, где крымчаков, где разных размеров ордынцев, всяких там горцев. Да и казачки царскую власть любят больше на словах, а на деле сами любители пограбить да погулять. Землю-то пахать палкой не загонишь. А заселишь мужиками, так те же казачки оберут до нитки, да ещ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 xml:space="preserve"> и за собой сманят «в казаки».</w:t>
      </w:r>
    </w:p>
    <w:p w:rsidR="006B0399" w:rsidRPr="0044278B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И начал П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>тр Первый воевать с турками. С огромным трудом взял Азов. Да и отдал потом, не выстоял. В Молдавию с Валахией пош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>л («Прутский поход» называется), так в плен попал, жена потом его выкупала из плена. Дербентский поход тоже ничем з</w:t>
      </w:r>
      <w:r w:rsidRPr="0044278B">
        <w:rPr>
          <w:rFonts w:ascii="Arial" w:hAnsi="Arial" w:cs="Arial"/>
        </w:rPr>
        <w:t>а</w:t>
      </w:r>
      <w:r w:rsidRPr="0044278B">
        <w:rPr>
          <w:rFonts w:ascii="Arial" w:hAnsi="Arial" w:cs="Arial"/>
        </w:rPr>
        <w:t>кончился — Османская империя тогда ещ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 xml:space="preserve"> сильная была, России не по зубам. Затеяли со шведами Северную войну. Почти двадцать лет воевали. Получила Россия доступ к морю. Торговлишку, какую-никакую, завела. Но ведь главного вопроса не решила. Как теперь модно говорить, «вопроса о продовольственной безопасности страны». Пахо</w:t>
      </w:r>
      <w:r w:rsidRPr="0044278B">
        <w:rPr>
          <w:rFonts w:ascii="Arial" w:hAnsi="Arial" w:cs="Arial"/>
        </w:rPr>
        <w:t>т</w:t>
      </w:r>
      <w:r w:rsidRPr="0044278B">
        <w:rPr>
          <w:rFonts w:ascii="Arial" w:hAnsi="Arial" w:cs="Arial"/>
        </w:rPr>
        <w:t>ных, плодородных земель-то не прибавилось. Да и порты нужны незамерзающие.</w:t>
      </w:r>
    </w:p>
    <w:p w:rsidR="006B0399" w:rsidRPr="0044278B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И вот взялась Екатерина Вторая снова воевать с турками. Поначалу плохо получ</w:t>
      </w:r>
      <w:r w:rsidRPr="0044278B">
        <w:rPr>
          <w:rFonts w:ascii="Arial" w:hAnsi="Arial" w:cs="Arial"/>
        </w:rPr>
        <w:t>а</w:t>
      </w:r>
      <w:r w:rsidRPr="0044278B">
        <w:rPr>
          <w:rFonts w:ascii="Arial" w:hAnsi="Arial" w:cs="Arial"/>
        </w:rPr>
        <w:t>лось, но потом развоевались (Пот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>мкин, Орловы, Румянцев, Суворов) и пошло дело. Заняли вс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 xml:space="preserve"> северное Причерноморье, Кубань, покорили Крым. Начали осваивать.</w:t>
      </w:r>
    </w:p>
    <w:p w:rsidR="006B0399" w:rsidRPr="0044278B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Построили порты. Торговые и военные. Одесса, Николаев, Севастополь, Новоро</w:t>
      </w:r>
      <w:r w:rsidRPr="0044278B">
        <w:rPr>
          <w:rFonts w:ascii="Arial" w:hAnsi="Arial" w:cs="Arial"/>
        </w:rPr>
        <w:t>с</w:t>
      </w:r>
      <w:r w:rsidRPr="0044278B">
        <w:rPr>
          <w:rFonts w:ascii="Arial" w:hAnsi="Arial" w:cs="Arial"/>
        </w:rPr>
        <w:t>сийск. Распахали землю. Собрали первые урожаи. Стало полегче. «Золотой век» Ек</w:t>
      </w:r>
      <w:r w:rsidRPr="0044278B">
        <w:rPr>
          <w:rFonts w:ascii="Arial" w:hAnsi="Arial" w:cs="Arial"/>
        </w:rPr>
        <w:t>а</w:t>
      </w:r>
      <w:r w:rsidRPr="0044278B">
        <w:rPr>
          <w:rFonts w:ascii="Arial" w:hAnsi="Arial" w:cs="Arial"/>
        </w:rPr>
        <w:t>терины. А народу вс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 xml:space="preserve"> прибавляется и прибавляется. Не хватает земли всех проко</w:t>
      </w:r>
      <w:r w:rsidRPr="0044278B">
        <w:rPr>
          <w:rFonts w:ascii="Arial" w:hAnsi="Arial" w:cs="Arial"/>
        </w:rPr>
        <w:t>р</w:t>
      </w:r>
      <w:r w:rsidRPr="0044278B">
        <w:rPr>
          <w:rFonts w:ascii="Arial" w:hAnsi="Arial" w:cs="Arial"/>
        </w:rPr>
        <w:t>мить.</w:t>
      </w:r>
    </w:p>
    <w:p w:rsidR="006B0399" w:rsidRPr="0044278B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Дальше — больше. Плодородная Грузия. Да связь с ней плохая — Кавказ, горцы. А с юга — персы да те же турки. Снова воевать. Александр и Николай Павловичи, да уж и Александр Второй Николаевич — все отметились на Кавказе и в Закавказье. До Эрз</w:t>
      </w:r>
      <w:r w:rsidRPr="0044278B">
        <w:rPr>
          <w:rFonts w:ascii="Arial" w:hAnsi="Arial" w:cs="Arial"/>
        </w:rPr>
        <w:t>е</w:t>
      </w:r>
      <w:r w:rsidRPr="0044278B">
        <w:rPr>
          <w:rFonts w:ascii="Arial" w:hAnsi="Arial" w:cs="Arial"/>
        </w:rPr>
        <w:t>рума дошли. Была идея Балканы присоединить да в Константинополе столицу сделать: слава Богу, на Балканах народ православный жив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>т, он русского царя примет лучше, чем султана. Но тут уж европейские державы всполошились. Не дали. Англия с Фра</w:t>
      </w:r>
      <w:r w:rsidRPr="0044278B">
        <w:rPr>
          <w:rFonts w:ascii="Arial" w:hAnsi="Arial" w:cs="Arial"/>
        </w:rPr>
        <w:t>н</w:t>
      </w:r>
      <w:r w:rsidRPr="0044278B">
        <w:rPr>
          <w:rFonts w:ascii="Arial" w:hAnsi="Arial" w:cs="Arial"/>
        </w:rPr>
        <w:t>цией ввязались в Крымскую войну и остановили нашу экспансию. Но Терек уже русский и безопасен. Грузия тоже в порядке. А народ вс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 xml:space="preserve"> раст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>т. Прибавляется. Опять не хв</w:t>
      </w:r>
      <w:r w:rsidRPr="0044278B">
        <w:rPr>
          <w:rFonts w:ascii="Arial" w:hAnsi="Arial" w:cs="Arial"/>
        </w:rPr>
        <w:t>а</w:t>
      </w:r>
      <w:r w:rsidRPr="0044278B">
        <w:rPr>
          <w:rFonts w:ascii="Arial" w:hAnsi="Arial" w:cs="Arial"/>
        </w:rPr>
        <w:t>тает земли.</w:t>
      </w:r>
    </w:p>
    <w:p w:rsidR="006B0399" w:rsidRPr="0044278B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Тогда собрался Александр Второй в поход в Азию. С детства будоражили его в</w:t>
      </w:r>
      <w:r w:rsidRPr="0044278B">
        <w:rPr>
          <w:rFonts w:ascii="Arial" w:hAnsi="Arial" w:cs="Arial"/>
        </w:rPr>
        <w:t>о</w:t>
      </w:r>
      <w:r w:rsidRPr="0044278B">
        <w:rPr>
          <w:rFonts w:ascii="Arial" w:hAnsi="Arial" w:cs="Arial"/>
        </w:rPr>
        <w:t>ображение рассказы Жуковского про походы Александра Македонского. Хорезм, С</w:t>
      </w:r>
      <w:r w:rsidRPr="0044278B">
        <w:rPr>
          <w:rFonts w:ascii="Arial" w:hAnsi="Arial" w:cs="Arial"/>
        </w:rPr>
        <w:t>а</w:t>
      </w:r>
      <w:r w:rsidRPr="0044278B">
        <w:rPr>
          <w:rFonts w:ascii="Arial" w:hAnsi="Arial" w:cs="Arial"/>
        </w:rPr>
        <w:t>марканд, Коканд, Фергана. Плодородные долины в междуречьях многоводных рек. Сказочные Согдиана и Бактрия… Прошли огн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>м и мечом. Перешли русские солдаты Амударью и Пяндж. Дальше Панджер, за ним перевал Саланг, а дальше — Пешавар, Кабул, владения британской короны. Остановились. Осмотрелись. Батюшки, завоев</w:t>
      </w:r>
      <w:r w:rsidRPr="0044278B">
        <w:rPr>
          <w:rFonts w:ascii="Arial" w:hAnsi="Arial" w:cs="Arial"/>
        </w:rPr>
        <w:t>а</w:t>
      </w:r>
      <w:r w:rsidRPr="0044278B">
        <w:rPr>
          <w:rFonts w:ascii="Arial" w:hAnsi="Arial" w:cs="Arial"/>
        </w:rPr>
        <w:t>ли-то сколько! А народ раст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>т, прибавляется. Тут крепостное право отменили. Народ из деревень побежал. Кто в город, а кто и на новые земли. Провели первую перепись населения и ахнули: вот мы уже и самая большая страна в Европе.</w:t>
      </w:r>
    </w:p>
    <w:p w:rsidR="006B0399" w:rsidRPr="0044278B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Александр Третий да Николай Второй понастроили железных дорог. Осваивай н</w:t>
      </w:r>
      <w:r w:rsidRPr="0044278B">
        <w:rPr>
          <w:rFonts w:ascii="Arial" w:hAnsi="Arial" w:cs="Arial"/>
        </w:rPr>
        <w:t>а</w:t>
      </w:r>
      <w:r w:rsidRPr="0044278B">
        <w:rPr>
          <w:rFonts w:ascii="Arial" w:hAnsi="Arial" w:cs="Arial"/>
        </w:rPr>
        <w:t>род Россию-матушку. Кто на юг, а кто и на восток. Тут и Транссиб поспел. Столыпин разломал крестьянскую общину. Началось освоение южной Сибири. Сделали прогноз населения на тридцать лет и дальше. Честный, не как Госплан. Четыреста миллионов человек будет жить в Российской империи в 1940 году! В 1980 — шестьсот миллионов. Каково?</w:t>
      </w:r>
    </w:p>
    <w:p w:rsidR="006B0399" w:rsidRPr="0044278B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«А потом приш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>л гегемон, и вс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 xml:space="preserve"> пошло прахом». Когда говорят, что большевики провели индустриализацию и выиграли войну, нужно задать вопрос: «А какой ценой?» Ответ прост. Ценой примерно (!) пятидесяти миллионов убитых в войнах и лагерях и ста пятидесяти миллионов (!!!) неродившихся людей. То есть, говоря сегодняшними цифрами, не родилась ещ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 xml:space="preserve"> одна Россия.</w:t>
      </w:r>
    </w:p>
    <w:p w:rsidR="006B0399" w:rsidRPr="0044278B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Ныне демографическая ситуация чудовищная. Население сокращается. Структура его ухудшается день ото дня. Народ стареет. Скоро, очень скоро на каждого работа</w:t>
      </w:r>
      <w:r w:rsidRPr="0044278B">
        <w:rPr>
          <w:rFonts w:ascii="Arial" w:hAnsi="Arial" w:cs="Arial"/>
        </w:rPr>
        <w:t>ю</w:t>
      </w:r>
      <w:r w:rsidRPr="0044278B">
        <w:rPr>
          <w:rFonts w:ascii="Arial" w:hAnsi="Arial" w:cs="Arial"/>
        </w:rPr>
        <w:t>щего будет два пенсионера. Это несмотря на то что продолжительность жизни, ос</w:t>
      </w:r>
      <w:r w:rsidRPr="0044278B">
        <w:rPr>
          <w:rFonts w:ascii="Arial" w:hAnsi="Arial" w:cs="Arial"/>
        </w:rPr>
        <w:t>о</w:t>
      </w:r>
      <w:r w:rsidRPr="0044278B">
        <w:rPr>
          <w:rFonts w:ascii="Arial" w:hAnsi="Arial" w:cs="Arial"/>
        </w:rPr>
        <w:t>бенно мужчин, не больше шестидесяти лет. Доля русского населения снижается. Есть ещ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 xml:space="preserve"> один штрих к портрету страны: не за горами то время, когда Россия будет пр</w:t>
      </w:r>
      <w:r w:rsidRPr="0044278B">
        <w:rPr>
          <w:rFonts w:ascii="Arial" w:hAnsi="Arial" w:cs="Arial"/>
        </w:rPr>
        <w:t>е</w:t>
      </w:r>
      <w:r w:rsidRPr="0044278B">
        <w:rPr>
          <w:rFonts w:ascii="Arial" w:hAnsi="Arial" w:cs="Arial"/>
        </w:rPr>
        <w:t>имущественно мусульманской.</w:t>
      </w:r>
    </w:p>
    <w:p w:rsidR="006B0399" w:rsidRPr="0044278B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Даже той территории, которая осталась за Российской Федерацией после развала Советского Союза, нам много. Мы третий год подряд собираем пшеницы больше, чем можем съесть. Зерно пропадает. Пора признаться в страшном: население страны не в состоянии обслужить е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 xml:space="preserve"> территорию. Для таких просторов нас мало. Попросту говоря, предыдущие триста лет перед Россией стояла задача подогнать территорию (прежде всего по качеству) под растущее население. Теперь ситуация обратная. Нужно насел</w:t>
      </w:r>
      <w:r w:rsidRPr="0044278B">
        <w:rPr>
          <w:rFonts w:ascii="Arial" w:hAnsi="Arial" w:cs="Arial"/>
        </w:rPr>
        <w:t>е</w:t>
      </w:r>
      <w:r w:rsidRPr="0044278B">
        <w:rPr>
          <w:rFonts w:ascii="Arial" w:hAnsi="Arial" w:cs="Arial"/>
        </w:rPr>
        <w:t>ние (теперь уже прежде всего по количеству) подогнать под размеры страны. Рассмо</w:t>
      </w:r>
      <w:r w:rsidRPr="0044278B">
        <w:rPr>
          <w:rFonts w:ascii="Arial" w:hAnsi="Arial" w:cs="Arial"/>
        </w:rPr>
        <w:t>т</w:t>
      </w:r>
      <w:r w:rsidRPr="0044278B">
        <w:rPr>
          <w:rFonts w:ascii="Arial" w:hAnsi="Arial" w:cs="Arial"/>
        </w:rPr>
        <w:t>рим все возможные источники роста населения страны.</w:t>
      </w:r>
    </w:p>
    <w:p w:rsidR="006B0399" w:rsidRPr="0044278B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Конечно, нужно по всей эсэнговии собрать в Россию людей, которые именно е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 xml:space="preserve"> считают своей Родиной. Да здесь, видать, потенциал почти исчерпан. Из Казахстана и Средней Азии все, кто хотел, уже, наверное, приехали. Да ещ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 xml:space="preserve"> и таджиков прихватили. Из Закавказья тоже. С изрядной толикой грузин, армян и азербайджанцев. Из Приба</w:t>
      </w:r>
      <w:r w:rsidRPr="0044278B">
        <w:rPr>
          <w:rFonts w:ascii="Arial" w:hAnsi="Arial" w:cs="Arial"/>
        </w:rPr>
        <w:t>л</w:t>
      </w:r>
      <w:r w:rsidRPr="0044278B">
        <w:rPr>
          <w:rFonts w:ascii="Arial" w:hAnsi="Arial" w:cs="Arial"/>
        </w:rPr>
        <w:t>тики, несмотря на «ущемление прав русскоязычного населения», ехать не спешат, да и не приедут. Дурных нема. Они уж почти в Европе, а тут опять визы, бестолковость ро</w:t>
      </w:r>
      <w:r w:rsidRPr="0044278B">
        <w:rPr>
          <w:rFonts w:ascii="Arial" w:hAnsi="Arial" w:cs="Arial"/>
        </w:rPr>
        <w:t>с</w:t>
      </w:r>
      <w:r w:rsidRPr="0044278B">
        <w:rPr>
          <w:rFonts w:ascii="Arial" w:hAnsi="Arial" w:cs="Arial"/>
        </w:rPr>
        <w:t>сийская… ну, в общем, сами понимаете. Опять же в армию могут замести. И с Укра</w:t>
      </w:r>
      <w:r w:rsidRPr="0044278B">
        <w:rPr>
          <w:rFonts w:ascii="Arial" w:hAnsi="Arial" w:cs="Arial"/>
        </w:rPr>
        <w:t>и</w:t>
      </w:r>
      <w:r w:rsidRPr="0044278B">
        <w:rPr>
          <w:rFonts w:ascii="Arial" w:hAnsi="Arial" w:cs="Arial"/>
        </w:rPr>
        <w:t>ной вряд ли что получится. Разве на заработки приедут в Россию, а семьи везти насо</w:t>
      </w:r>
      <w:r w:rsidRPr="0044278B">
        <w:rPr>
          <w:rFonts w:ascii="Arial" w:hAnsi="Arial" w:cs="Arial"/>
        </w:rPr>
        <w:t>в</w:t>
      </w:r>
      <w:r w:rsidRPr="0044278B">
        <w:rPr>
          <w:rFonts w:ascii="Arial" w:hAnsi="Arial" w:cs="Arial"/>
        </w:rPr>
        <w:t>сем — шалишь. Ни жилья, ни работы постоянной.</w:t>
      </w:r>
    </w:p>
    <w:p w:rsidR="006B0399" w:rsidRPr="0044278B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Давайте зададимся вопросом: а есть ли в мировой истории страна, которая также оказалась перед необходимостью резкого (в разы) увеличения населения для осво</w:t>
      </w:r>
      <w:r w:rsidRPr="0044278B">
        <w:rPr>
          <w:rFonts w:ascii="Arial" w:hAnsi="Arial" w:cs="Arial"/>
        </w:rPr>
        <w:t>е</w:t>
      </w:r>
      <w:r w:rsidRPr="0044278B">
        <w:rPr>
          <w:rFonts w:ascii="Arial" w:hAnsi="Arial" w:cs="Arial"/>
        </w:rPr>
        <w:t>ния своей территории? Ответ очевиден. Это — Соедин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>нные Штаты Америки в XIX в</w:t>
      </w:r>
      <w:r w:rsidRPr="0044278B">
        <w:rPr>
          <w:rFonts w:ascii="Arial" w:hAnsi="Arial" w:cs="Arial"/>
        </w:rPr>
        <w:t>е</w:t>
      </w:r>
      <w:r w:rsidRPr="0044278B">
        <w:rPr>
          <w:rFonts w:ascii="Arial" w:hAnsi="Arial" w:cs="Arial"/>
        </w:rPr>
        <w:t>ке, после присоединения Луизианы, Техаса и Калифорнии, а также продвижения пи</w:t>
      </w:r>
      <w:r w:rsidRPr="0044278B">
        <w:rPr>
          <w:rFonts w:ascii="Arial" w:hAnsi="Arial" w:cs="Arial"/>
        </w:rPr>
        <w:t>о</w:t>
      </w:r>
      <w:r w:rsidRPr="0044278B">
        <w:rPr>
          <w:rFonts w:ascii="Arial" w:hAnsi="Arial" w:cs="Arial"/>
        </w:rPr>
        <w:t>неров на Средний Запад.</w:t>
      </w:r>
    </w:p>
    <w:p w:rsidR="006B0399" w:rsidRPr="0044278B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Через океан от Америки была перенасел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>нная Европа, с е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 xml:space="preserve"> войнами, свирепыми монархами, неурожаями, погромами, эпидемиями и прочими </w:t>
      </w:r>
      <w:r>
        <w:rPr>
          <w:rFonts w:ascii="Arial" w:hAnsi="Arial" w:cs="Arial"/>
        </w:rPr>
        <w:t>«</w:t>
      </w:r>
      <w:r w:rsidRPr="0044278B">
        <w:rPr>
          <w:rFonts w:ascii="Arial" w:hAnsi="Arial" w:cs="Arial"/>
        </w:rPr>
        <w:t>прелестями</w:t>
      </w:r>
      <w:r>
        <w:rPr>
          <w:rFonts w:ascii="Arial" w:hAnsi="Arial" w:cs="Arial"/>
        </w:rPr>
        <w:t>»</w:t>
      </w:r>
      <w:r w:rsidRPr="0044278B">
        <w:rPr>
          <w:rFonts w:ascii="Arial" w:hAnsi="Arial" w:cs="Arial"/>
        </w:rPr>
        <w:t xml:space="preserve"> тогдашней жизни. Один неурожай картофеля в Ирландии — и, пожалуйста, получи Америка ми</w:t>
      </w:r>
      <w:r w:rsidRPr="0044278B">
        <w:rPr>
          <w:rFonts w:ascii="Arial" w:hAnsi="Arial" w:cs="Arial"/>
        </w:rPr>
        <w:t>л</w:t>
      </w:r>
      <w:r w:rsidRPr="0044278B">
        <w:rPr>
          <w:rFonts w:ascii="Arial" w:hAnsi="Arial" w:cs="Arial"/>
        </w:rPr>
        <w:t>лион граждан. Еврейские погромы в царской России — ещ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 xml:space="preserve"> один миллион. Потянулись колонисты в Америку. В Землю Обетованную, где текут молочные реки и кисельные берега. Где землю раздают бесплатно, в собственность — кто быстрее доскачет, з</w:t>
      </w:r>
      <w:r w:rsidRPr="0044278B">
        <w:rPr>
          <w:rFonts w:ascii="Arial" w:hAnsi="Arial" w:cs="Arial"/>
        </w:rPr>
        <w:t>а</w:t>
      </w:r>
      <w:r w:rsidRPr="0044278B">
        <w:rPr>
          <w:rFonts w:ascii="Arial" w:hAnsi="Arial" w:cs="Arial"/>
        </w:rPr>
        <w:t>бь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>т колышек, пометит. Государство осознало позитивность этого процесса и создало эффективную бюрократическую машину натурализации колонистов. Кто был в музее иммиграции на Эллис-Айленде в Нью-Йорке, тот может оценить масштабы этого пр</w:t>
      </w:r>
      <w:r w:rsidRPr="0044278B">
        <w:rPr>
          <w:rFonts w:ascii="Arial" w:hAnsi="Arial" w:cs="Arial"/>
        </w:rPr>
        <w:t>о</w:t>
      </w:r>
      <w:r w:rsidRPr="0044278B">
        <w:rPr>
          <w:rFonts w:ascii="Arial" w:hAnsi="Arial" w:cs="Arial"/>
        </w:rPr>
        <w:t>цесса.</w:t>
      </w:r>
    </w:p>
    <w:p w:rsidR="006B0399" w:rsidRPr="0044278B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Конечно, скажете вы, Старый Свет был в социальном и культурном плане дост</w:t>
      </w:r>
      <w:r w:rsidRPr="0044278B">
        <w:rPr>
          <w:rFonts w:ascii="Arial" w:hAnsi="Arial" w:cs="Arial"/>
        </w:rPr>
        <w:t>а</w:t>
      </w:r>
      <w:r w:rsidRPr="0044278B">
        <w:rPr>
          <w:rFonts w:ascii="Arial" w:hAnsi="Arial" w:cs="Arial"/>
        </w:rPr>
        <w:t>точно близок к Америке. Действительно, он был преимущественно христианский, св</w:t>
      </w:r>
      <w:r w:rsidRPr="0044278B">
        <w:rPr>
          <w:rFonts w:ascii="Arial" w:hAnsi="Arial" w:cs="Arial"/>
        </w:rPr>
        <w:t>я</w:t>
      </w:r>
      <w:r w:rsidRPr="0044278B">
        <w:rPr>
          <w:rFonts w:ascii="Arial" w:hAnsi="Arial" w:cs="Arial"/>
        </w:rPr>
        <w:t>занный с Новым Светом огромным количеством родственных и исторических связей. Приток такого населения не требовал преодоления культурного барьера между мес</w:t>
      </w:r>
      <w:r w:rsidRPr="0044278B">
        <w:rPr>
          <w:rFonts w:ascii="Arial" w:hAnsi="Arial" w:cs="Arial"/>
        </w:rPr>
        <w:t>т</w:t>
      </w:r>
      <w:r w:rsidRPr="0044278B">
        <w:rPr>
          <w:rFonts w:ascii="Arial" w:hAnsi="Arial" w:cs="Arial"/>
        </w:rPr>
        <w:t>ным населением и приезжающими колонистами.</w:t>
      </w:r>
    </w:p>
    <w:p w:rsidR="006B0399" w:rsidRPr="0044278B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В России ситуация сейчас намного хуже. Потенциальные источники притока имм</w:t>
      </w:r>
      <w:r w:rsidRPr="0044278B">
        <w:rPr>
          <w:rFonts w:ascii="Arial" w:hAnsi="Arial" w:cs="Arial"/>
        </w:rPr>
        <w:t>и</w:t>
      </w:r>
      <w:r w:rsidRPr="0044278B">
        <w:rPr>
          <w:rFonts w:ascii="Arial" w:hAnsi="Arial" w:cs="Arial"/>
        </w:rPr>
        <w:t>грантов должны удовлетворять двум критериям. Жизнь людей должна быть беднее, чем в России, и перенасел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>нность не должна оставлять никаких шансов для более-менее сносных перспектив. Таким критериям удовлетворяет сегодня только Южная и Юго-Восточная Азия. Если быть более точным, то материковый Китай и Индия.</w:t>
      </w:r>
    </w:p>
    <w:p w:rsidR="006B0399" w:rsidRPr="0044278B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Индия обладает некоторыми преимуществами по следующим причинам. Во-первых, индусы более-менее представляют себе европейский строй мысли (спасибо британскому владычеству) и прилично говорят по-английски, что, хотя бы на первых порах, облегчит взаимодействие с ними. Во-вторых, индусы, как показала практика их поведения в других странах (США, Великобритания, ЮАР, нефтяные арабские страны), неагрессивны, стараются получить хорошее образование и работать в реальном се</w:t>
      </w:r>
      <w:r w:rsidRPr="0044278B">
        <w:rPr>
          <w:rFonts w:ascii="Arial" w:hAnsi="Arial" w:cs="Arial"/>
        </w:rPr>
        <w:t>к</w:t>
      </w:r>
      <w:r w:rsidRPr="0044278B">
        <w:rPr>
          <w:rFonts w:ascii="Arial" w:hAnsi="Arial" w:cs="Arial"/>
        </w:rPr>
        <w:t>торе экономики.</w:t>
      </w:r>
    </w:p>
    <w:p w:rsidR="006B0399" w:rsidRPr="0044278B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Однако есть и существенные препятствия для стимулирования притока именно и</w:t>
      </w:r>
      <w:r w:rsidRPr="0044278B">
        <w:rPr>
          <w:rFonts w:ascii="Arial" w:hAnsi="Arial" w:cs="Arial"/>
        </w:rPr>
        <w:t>н</w:t>
      </w:r>
      <w:r w:rsidRPr="0044278B">
        <w:rPr>
          <w:rFonts w:ascii="Arial" w:hAnsi="Arial" w:cs="Arial"/>
        </w:rPr>
        <w:t>дусов. Прежде всего это российский климат. Потом, что индусу в России делать? Инд</w:t>
      </w:r>
      <w:r w:rsidRPr="0044278B">
        <w:rPr>
          <w:rFonts w:ascii="Arial" w:hAnsi="Arial" w:cs="Arial"/>
        </w:rPr>
        <w:t>у</w:t>
      </w:r>
      <w:r w:rsidRPr="0044278B">
        <w:rPr>
          <w:rFonts w:ascii="Arial" w:hAnsi="Arial" w:cs="Arial"/>
        </w:rPr>
        <w:t>стриальные центры и так страдают от относительной перенасел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>нности, а в глубинку, тем более сибирскую или дальневосточную, он не поедет ни за какие коврижки, п</w:t>
      </w:r>
      <w:r w:rsidRPr="0044278B">
        <w:rPr>
          <w:rFonts w:ascii="Arial" w:hAnsi="Arial" w:cs="Arial"/>
        </w:rPr>
        <w:t>о</w:t>
      </w:r>
      <w:r w:rsidRPr="0044278B">
        <w:rPr>
          <w:rFonts w:ascii="Arial" w:hAnsi="Arial" w:cs="Arial"/>
        </w:rPr>
        <w:t>скольку, не обладая опытом выживания в наших условиях, не зная адекватной агр</w:t>
      </w:r>
      <w:r w:rsidRPr="0044278B">
        <w:rPr>
          <w:rFonts w:ascii="Arial" w:hAnsi="Arial" w:cs="Arial"/>
        </w:rPr>
        <w:t>о</w:t>
      </w:r>
      <w:r w:rsidRPr="0044278B">
        <w:rPr>
          <w:rFonts w:ascii="Arial" w:hAnsi="Arial" w:cs="Arial"/>
        </w:rPr>
        <w:t>культуры, он вряд ли обеспечит себе в России более заманчивые перспективы, чем в родной Индии.</w:t>
      </w:r>
    </w:p>
    <w:p w:rsidR="006B0399" w:rsidRPr="0044278B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Итак, оста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>тся Китай. Нужно иметь мужество признать: приток иммигрантов из К</w:t>
      </w:r>
      <w:r w:rsidRPr="0044278B">
        <w:rPr>
          <w:rFonts w:ascii="Arial" w:hAnsi="Arial" w:cs="Arial"/>
        </w:rPr>
        <w:t>и</w:t>
      </w:r>
      <w:r w:rsidRPr="0044278B">
        <w:rPr>
          <w:rFonts w:ascii="Arial" w:hAnsi="Arial" w:cs="Arial"/>
        </w:rPr>
        <w:t>тая — неизбежность. Собственно, этот процесс ид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>т уже давно, и сч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>т китайских имм</w:t>
      </w:r>
      <w:r w:rsidRPr="0044278B">
        <w:rPr>
          <w:rFonts w:ascii="Arial" w:hAnsi="Arial" w:cs="Arial"/>
        </w:rPr>
        <w:t>и</w:t>
      </w:r>
      <w:r w:rsidRPr="0044278B">
        <w:rPr>
          <w:rFonts w:ascii="Arial" w:hAnsi="Arial" w:cs="Arial"/>
        </w:rPr>
        <w:t>грантов перевалил за миллион. Надо быть слепым, чтобы этого не заметить.</w:t>
      </w:r>
    </w:p>
    <w:p w:rsidR="006B0399" w:rsidRPr="0044278B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И действительно, чему здесь удивляться? Стало банальностью повторять: «Свято место, пусто не бывает». Пятьдесят</w:t>
      </w:r>
      <w:r>
        <w:rPr>
          <w:rFonts w:ascii="Arial" w:hAnsi="Arial" w:cs="Arial"/>
        </w:rPr>
        <w:t>-</w:t>
      </w:r>
      <w:r w:rsidRPr="0044278B">
        <w:rPr>
          <w:rFonts w:ascii="Arial" w:hAnsi="Arial" w:cs="Arial"/>
        </w:rPr>
        <w:t>семьдесят миллионов китайцев, проживающих вдоль нашей дальневосточной границы, а напротив —¦ пустота (если есть миллион, то хорошо). Климат — не беда. Вряд ли на том, китайском, берегу Амура и Уссури он зн</w:t>
      </w:r>
      <w:r w:rsidRPr="0044278B">
        <w:rPr>
          <w:rFonts w:ascii="Arial" w:hAnsi="Arial" w:cs="Arial"/>
        </w:rPr>
        <w:t>а</w:t>
      </w:r>
      <w:r w:rsidRPr="0044278B">
        <w:rPr>
          <w:rFonts w:ascii="Arial" w:hAnsi="Arial" w:cs="Arial"/>
        </w:rPr>
        <w:t>чительно мягче.</w:t>
      </w:r>
    </w:p>
    <w:p w:rsidR="006B0399" w:rsidRPr="0044278B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Культурный разрыв? А им-то что? Китайский шовинизм, за четыре тысячи лет с</w:t>
      </w:r>
      <w:r w:rsidRPr="0044278B">
        <w:rPr>
          <w:rFonts w:ascii="Arial" w:hAnsi="Arial" w:cs="Arial"/>
        </w:rPr>
        <w:t>у</w:t>
      </w:r>
      <w:r w:rsidRPr="0044278B">
        <w:rPr>
          <w:rFonts w:ascii="Arial" w:hAnsi="Arial" w:cs="Arial"/>
        </w:rPr>
        <w:t>ществования китайского этноса и государственности, настолько стал элементом н</w:t>
      </w:r>
      <w:r w:rsidRPr="0044278B">
        <w:rPr>
          <w:rFonts w:ascii="Arial" w:hAnsi="Arial" w:cs="Arial"/>
        </w:rPr>
        <w:t>а</w:t>
      </w:r>
      <w:r w:rsidRPr="0044278B">
        <w:rPr>
          <w:rFonts w:ascii="Arial" w:hAnsi="Arial" w:cs="Arial"/>
        </w:rPr>
        <w:t>циональной менталъности, что китайцы не испытывают необходимости не только в межнациональном общении, но даже в формальных контактах с нашими государстве</w:t>
      </w:r>
      <w:r w:rsidRPr="0044278B">
        <w:rPr>
          <w:rFonts w:ascii="Arial" w:hAnsi="Arial" w:cs="Arial"/>
        </w:rPr>
        <w:t>н</w:t>
      </w:r>
      <w:r w:rsidRPr="0044278B">
        <w:rPr>
          <w:rFonts w:ascii="Arial" w:hAnsi="Arial" w:cs="Arial"/>
        </w:rPr>
        <w:t>ными институтами.</w:t>
      </w:r>
    </w:p>
    <w:p w:rsidR="006B0399" w:rsidRPr="0044278B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Русский изучать — пустое дело. Для торговли на барахолке достаточно словарного запаса Эллочки-людоедки. Да и русский — явление временное: через десять лет, нас, китайцев, здесь будет абсолютное большинство, и вот тогда эти дикари будут сами изучать китайский.</w:t>
      </w:r>
    </w:p>
    <w:p w:rsidR="006B0399" w:rsidRPr="0044278B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Представление китайцев о разделении всего мира на Поднебесную и варваров сравнимо разве что с древнегреческим. Сознание собственной исключительности и ц</w:t>
      </w:r>
      <w:r w:rsidRPr="0044278B">
        <w:rPr>
          <w:rFonts w:ascii="Arial" w:hAnsi="Arial" w:cs="Arial"/>
        </w:rPr>
        <w:t>и</w:t>
      </w:r>
      <w:r w:rsidRPr="0044278B">
        <w:rPr>
          <w:rFonts w:ascii="Arial" w:hAnsi="Arial" w:cs="Arial"/>
        </w:rPr>
        <w:t>вилизованности в противовес остальному миру настолько сильно, что не требует док</w:t>
      </w:r>
      <w:r w:rsidRPr="0044278B">
        <w:rPr>
          <w:rFonts w:ascii="Arial" w:hAnsi="Arial" w:cs="Arial"/>
        </w:rPr>
        <w:t>а</w:t>
      </w:r>
      <w:r w:rsidRPr="0044278B">
        <w:rPr>
          <w:rFonts w:ascii="Arial" w:hAnsi="Arial" w:cs="Arial"/>
        </w:rPr>
        <w:t>зательств. Это сродни нашей убежд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>нности относительно какой-то особой российской духовности.</w:t>
      </w:r>
    </w:p>
    <w:p w:rsidR="006B0399" w:rsidRPr="0044278B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Агрессивная китайская экспансия на российский Дальний Восток напоминает порой какую-то разновидность оккупации. Это вам не индусы, которые чувствуют себя гост</w:t>
      </w:r>
      <w:r w:rsidRPr="0044278B">
        <w:rPr>
          <w:rFonts w:ascii="Arial" w:hAnsi="Arial" w:cs="Arial"/>
        </w:rPr>
        <w:t>я</w:t>
      </w:r>
      <w:r w:rsidRPr="0044278B">
        <w:rPr>
          <w:rFonts w:ascii="Arial" w:hAnsi="Arial" w:cs="Arial"/>
        </w:rPr>
        <w:t>ми. Это вполне дееспособные, легко адаптирующиеся, самодостаточные трудоголики, не гнушающиеся никаким бизнесом, будь то проституция, торговля наркотиками или, наоборот, вполне респектабельная мелкооптовая торговля, швейное дело или даже сельское хозяйство. Абсолютно здоровая, с точки зрения иммигранта, китайская вс</w:t>
      </w:r>
      <w:r w:rsidRPr="0044278B">
        <w:rPr>
          <w:rFonts w:ascii="Arial" w:hAnsi="Arial" w:cs="Arial"/>
        </w:rPr>
        <w:t>е</w:t>
      </w:r>
      <w:r w:rsidRPr="0044278B">
        <w:rPr>
          <w:rFonts w:ascii="Arial" w:hAnsi="Arial" w:cs="Arial"/>
        </w:rPr>
        <w:t>ядность расцветает махровым цветом на почве российской коррупции, разгильдяйства и лени.</w:t>
      </w:r>
    </w:p>
    <w:p w:rsidR="006B0399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Миграция больших масс китайцев на российскую территорию — процесс абсолю</w:t>
      </w:r>
      <w:r w:rsidRPr="0044278B">
        <w:rPr>
          <w:rFonts w:ascii="Arial" w:hAnsi="Arial" w:cs="Arial"/>
        </w:rPr>
        <w:t>т</w:t>
      </w:r>
      <w:r w:rsidRPr="0044278B">
        <w:rPr>
          <w:rFonts w:ascii="Arial" w:hAnsi="Arial" w:cs="Arial"/>
        </w:rPr>
        <w:t>но объективный. Противостоять ему — вс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 xml:space="preserve"> равно что пытаться остановить ураган. Действительно, что такое ураган? Это перемещение воздуха из области высокого да</w:t>
      </w:r>
      <w:r w:rsidRPr="0044278B">
        <w:rPr>
          <w:rFonts w:ascii="Arial" w:hAnsi="Arial" w:cs="Arial"/>
        </w:rPr>
        <w:t>в</w:t>
      </w:r>
      <w:r w:rsidRPr="0044278B">
        <w:rPr>
          <w:rFonts w:ascii="Arial" w:hAnsi="Arial" w:cs="Arial"/>
        </w:rPr>
        <w:t>ления в область низкого. Что такое китайская миграция на наш Дальний Восток? Пер</w:t>
      </w:r>
      <w:r w:rsidRPr="0044278B">
        <w:rPr>
          <w:rFonts w:ascii="Arial" w:hAnsi="Arial" w:cs="Arial"/>
        </w:rPr>
        <w:t>е</w:t>
      </w:r>
      <w:r w:rsidRPr="0044278B">
        <w:rPr>
          <w:rFonts w:ascii="Arial" w:hAnsi="Arial" w:cs="Arial"/>
        </w:rPr>
        <w:t>текание людей из района их высокой концентрации в район, где плотность населения крайне низка. Этот объективный процесс нельзя остановить никакими, пусть даже с</w:t>
      </w:r>
      <w:r w:rsidRPr="0044278B">
        <w:rPr>
          <w:rFonts w:ascii="Arial" w:hAnsi="Arial" w:cs="Arial"/>
        </w:rPr>
        <w:t>а</w:t>
      </w:r>
      <w:r w:rsidRPr="0044278B">
        <w:rPr>
          <w:rFonts w:ascii="Arial" w:hAnsi="Arial" w:cs="Arial"/>
        </w:rPr>
        <w:t>мыми ж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>сткими мерами государственного реагирования: многочисленные когорты и легионы не смогли противостоять Великому Переселению Народов, несмотря на их железную дисциплину, децимацию и прочие хорошо известные доказательства ри</w:t>
      </w:r>
      <w:r w:rsidRPr="0044278B">
        <w:rPr>
          <w:rFonts w:ascii="Arial" w:hAnsi="Arial" w:cs="Arial"/>
        </w:rPr>
        <w:t>м</w:t>
      </w:r>
      <w:r w:rsidRPr="0044278B">
        <w:rPr>
          <w:rFonts w:ascii="Arial" w:hAnsi="Arial" w:cs="Arial"/>
        </w:rPr>
        <w:t xml:space="preserve">ской воли и мощи. Ну вспомните же Гумилева-младшего, Вернадского, пассионарность и ноосферу с саранчой. Это уже почти биология, химия, физика. Это же Второй закон термодинамики! Куда там государству, когда в действие вступают законы природы! </w:t>
      </w:r>
    </w:p>
    <w:p w:rsidR="006B0399" w:rsidRPr="0044278B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Итак, либо драконовскими мерами государственного регулирования пытаться о</w:t>
      </w:r>
      <w:r w:rsidRPr="0044278B">
        <w:rPr>
          <w:rFonts w:ascii="Arial" w:hAnsi="Arial" w:cs="Arial"/>
        </w:rPr>
        <w:t>с</w:t>
      </w:r>
      <w:r w:rsidRPr="0044278B">
        <w:rPr>
          <w:rFonts w:ascii="Arial" w:hAnsi="Arial" w:cs="Arial"/>
        </w:rPr>
        <w:t>тановить китайскую миграцию и тогда получить е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 xml:space="preserve"> практически в тех же объ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>мах, но абсолютно нелегальную, в основном криминальную, порождающую межэтнические конфликты, ненависть и всплеск коррупции среди чиновников, которые хоть как-то с</w:t>
      </w:r>
      <w:r w:rsidRPr="0044278B">
        <w:rPr>
          <w:rFonts w:ascii="Arial" w:hAnsi="Arial" w:cs="Arial"/>
        </w:rPr>
        <w:t>о</w:t>
      </w:r>
      <w:r w:rsidRPr="0044278B">
        <w:rPr>
          <w:rFonts w:ascii="Arial" w:hAnsi="Arial" w:cs="Arial"/>
        </w:rPr>
        <w:t>прикасаются с нелегальными иммигрантами. При нашей-то всеобщей скинхедской кс</w:t>
      </w:r>
      <w:r w:rsidRPr="0044278B">
        <w:rPr>
          <w:rFonts w:ascii="Arial" w:hAnsi="Arial" w:cs="Arial"/>
        </w:rPr>
        <w:t>е</w:t>
      </w:r>
      <w:r w:rsidRPr="0044278B">
        <w:rPr>
          <w:rFonts w:ascii="Arial" w:hAnsi="Arial" w:cs="Arial"/>
        </w:rPr>
        <w:t>нофобии это чревато тотальной кровавой поножовщиной. Либо, наоборот, максимал</w:t>
      </w:r>
      <w:r w:rsidRPr="0044278B">
        <w:rPr>
          <w:rFonts w:ascii="Arial" w:hAnsi="Arial" w:cs="Arial"/>
        </w:rPr>
        <w:t>ь</w:t>
      </w:r>
      <w:r w:rsidRPr="0044278B">
        <w:rPr>
          <w:rFonts w:ascii="Arial" w:hAnsi="Arial" w:cs="Arial"/>
        </w:rPr>
        <w:t>но облегчить процедуру легализации иммигранта, а все силы и средства бросить на создание быстрой и эффективной технологии адаптации и натурализации нового гра</w:t>
      </w:r>
      <w:r w:rsidRPr="0044278B">
        <w:rPr>
          <w:rFonts w:ascii="Arial" w:hAnsi="Arial" w:cs="Arial"/>
        </w:rPr>
        <w:t>ж</w:t>
      </w:r>
      <w:r w:rsidRPr="0044278B">
        <w:rPr>
          <w:rFonts w:ascii="Arial" w:hAnsi="Arial" w:cs="Arial"/>
        </w:rPr>
        <w:t>данина. Например, как говорится, в порядке бреда, почему всех новых граждан «пр</w:t>
      </w:r>
      <w:r w:rsidRPr="0044278B">
        <w:rPr>
          <w:rFonts w:ascii="Arial" w:hAnsi="Arial" w:cs="Arial"/>
        </w:rPr>
        <w:t>и</w:t>
      </w:r>
      <w:r w:rsidRPr="0044278B">
        <w:rPr>
          <w:rFonts w:ascii="Arial" w:hAnsi="Arial" w:cs="Arial"/>
        </w:rPr>
        <w:t>зывного возраста» не забирать в армию?</w:t>
      </w:r>
    </w:p>
    <w:p w:rsidR="006B0399" w:rsidRPr="0044278B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Если процедура натурализации иммигранта будет простой и понятной, а на новой родине он сможет получить пустующую сейчас землю или работу, иметь возможность открыть свой, пусть маленький, бизнес, то мы получим в достаточно сжатые сроки миллионы лояльных и трудолюбивых граждан. Об этом свидетельствует опыт кита</w:t>
      </w:r>
      <w:r w:rsidRPr="0044278B">
        <w:rPr>
          <w:rFonts w:ascii="Arial" w:hAnsi="Arial" w:cs="Arial"/>
        </w:rPr>
        <w:t>й</w:t>
      </w:r>
      <w:r w:rsidRPr="0044278B">
        <w:rPr>
          <w:rFonts w:ascii="Arial" w:hAnsi="Arial" w:cs="Arial"/>
        </w:rPr>
        <w:t>ской иммиграции в США и другие страны. А уж тяга китайцев к образованию стала, н</w:t>
      </w:r>
      <w:r w:rsidRPr="0044278B">
        <w:rPr>
          <w:rFonts w:ascii="Arial" w:hAnsi="Arial" w:cs="Arial"/>
        </w:rPr>
        <w:t>а</w:t>
      </w:r>
      <w:r w:rsidRPr="0044278B">
        <w:rPr>
          <w:rFonts w:ascii="Arial" w:hAnsi="Arial" w:cs="Arial"/>
        </w:rPr>
        <w:t>верное, общим местом… к комментарию Коха</w:t>
      </w:r>
    </w:p>
    <w:p w:rsidR="006B0399" w:rsidRPr="0044278B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О том, что китайская экспансия неизбежна, писал еще Чехов (Суворину, в 1890 г</w:t>
      </w:r>
      <w:r w:rsidRPr="0044278B">
        <w:rPr>
          <w:rFonts w:ascii="Arial" w:hAnsi="Arial" w:cs="Arial"/>
        </w:rPr>
        <w:t>о</w:t>
      </w:r>
      <w:r w:rsidRPr="0044278B">
        <w:rPr>
          <w:rFonts w:ascii="Arial" w:hAnsi="Arial" w:cs="Arial"/>
        </w:rPr>
        <w:t>ду, из Благовещенска): «Китайцы начинают встречаться с Иркутска, а здесь их больше, чем мух… Китайцы возьмут у нас Амур — это несомненно, …все смеются, что Россия хлопочет о Болгарии, которая гроша медного не стоит, и совсем забыла об Амуре».</w:t>
      </w:r>
    </w:p>
    <w:p w:rsidR="006B0399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Поднимал тему и Солженицын — ещ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 xml:space="preserve"> в те времена, когда китайские рестораны в Москве считались экзотикой. При этом он полагал, что китайцы вс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>-таки отнимут у нас Сибирь и Дальний Восток, а не ассимилируются. Пример с населением прерий англ</w:t>
      </w:r>
      <w:r w:rsidRPr="0044278B">
        <w:rPr>
          <w:rFonts w:ascii="Arial" w:hAnsi="Arial" w:cs="Arial"/>
        </w:rPr>
        <w:t>и</w:t>
      </w:r>
      <w:r w:rsidRPr="0044278B">
        <w:rPr>
          <w:rFonts w:ascii="Arial" w:hAnsi="Arial" w:cs="Arial"/>
        </w:rPr>
        <w:t>чанами мне кажется как раз удачным в том смысле, что работает на нашу с Солжен</w:t>
      </w:r>
      <w:r w:rsidRPr="0044278B">
        <w:rPr>
          <w:rFonts w:ascii="Arial" w:hAnsi="Arial" w:cs="Arial"/>
        </w:rPr>
        <w:t>и</w:t>
      </w:r>
      <w:r w:rsidRPr="0044278B">
        <w:rPr>
          <w:rFonts w:ascii="Arial" w:hAnsi="Arial" w:cs="Arial"/>
        </w:rPr>
        <w:t>цыным версию. Приезжие англичане не ассимилировались с местным населением типа команчей, а, напротив, насадили в Новом Свете свою идеологию, привили там свой язык, свою веру и свои традиции. Чтоб это вс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 xml:space="preserve"> удалось, они там провели этническую чистку. По справедливости, натовская авиация за это должна была бомбить Штаты с тем же усердием, что и Югославию. Но оставим в стороне вопросы морали и справе</w:t>
      </w:r>
      <w:r w:rsidRPr="0044278B">
        <w:rPr>
          <w:rFonts w:ascii="Arial" w:hAnsi="Arial" w:cs="Arial"/>
        </w:rPr>
        <w:t>д</w:t>
      </w:r>
      <w:r w:rsidRPr="0044278B">
        <w:rPr>
          <w:rFonts w:ascii="Arial" w:hAnsi="Arial" w:cs="Arial"/>
        </w:rPr>
        <w:t>ливости. Если посмотреть на вопрос цинично, то белые иммигранты построили на ме</w:t>
      </w:r>
      <w:r w:rsidRPr="0044278B">
        <w:rPr>
          <w:rFonts w:ascii="Arial" w:hAnsi="Arial" w:cs="Arial"/>
        </w:rPr>
        <w:t>с</w:t>
      </w:r>
      <w:r w:rsidRPr="0044278B">
        <w:rPr>
          <w:rFonts w:ascii="Arial" w:hAnsi="Arial" w:cs="Arial"/>
        </w:rPr>
        <w:t>те пустых унылых прерий с редкими вигвамами довольно приличную страну. Похоже, и китайцы собираются пойти по этому пути, при том что другого у них, боюсь, и нет. Я видел там у них, в Китае, новые прекрасные города, построенные в последние пять—десять лет. Это не картонные халабуды, в которых селятся в России русские же б</w:t>
      </w:r>
      <w:r w:rsidRPr="0044278B">
        <w:rPr>
          <w:rFonts w:ascii="Arial" w:hAnsi="Arial" w:cs="Arial"/>
        </w:rPr>
        <w:t>е</w:t>
      </w:r>
      <w:r w:rsidRPr="0044278B">
        <w:rPr>
          <w:rFonts w:ascii="Arial" w:hAnsi="Arial" w:cs="Arial"/>
        </w:rPr>
        <w:t>женцы (русские беженцы — это звучит как-то по-оксюморонски; попробуйте себе пре</w:t>
      </w:r>
      <w:r w:rsidRPr="0044278B">
        <w:rPr>
          <w:rFonts w:ascii="Arial" w:hAnsi="Arial" w:cs="Arial"/>
        </w:rPr>
        <w:t>д</w:t>
      </w:r>
      <w:r w:rsidRPr="0044278B">
        <w:rPr>
          <w:rFonts w:ascii="Arial" w:hAnsi="Arial" w:cs="Arial"/>
        </w:rPr>
        <w:t>ставить беженцев американских или, к слову, китайских) из бывших союзных республик — я такие пос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>лки видел в центральной России, — но современные мегаполисы с н</w:t>
      </w:r>
      <w:r w:rsidRPr="0044278B">
        <w:rPr>
          <w:rFonts w:ascii="Arial" w:hAnsi="Arial" w:cs="Arial"/>
        </w:rPr>
        <w:t>е</w:t>
      </w:r>
      <w:r w:rsidRPr="0044278B">
        <w:rPr>
          <w:rFonts w:ascii="Arial" w:hAnsi="Arial" w:cs="Arial"/>
        </w:rPr>
        <w:t>боскр</w:t>
      </w:r>
      <w:r>
        <w:rPr>
          <w:rFonts w:ascii="Arial" w:hAnsi="Arial" w:cs="Arial"/>
        </w:rPr>
        <w:t>ё</w:t>
      </w:r>
      <w:r w:rsidRPr="0044278B">
        <w:rPr>
          <w:rFonts w:ascii="Arial" w:hAnsi="Arial" w:cs="Arial"/>
        </w:rPr>
        <w:t xml:space="preserve">бами и транспортными развязками. Не строят сегодня у нас таких городов. И не пашут на коровах по колено в воде, и не едят вареных куриных пальцев, и не возят урожай на грузовых велосипедах, как это легко делают китайцы. </w:t>
      </w:r>
    </w:p>
    <w:p w:rsidR="006B0399" w:rsidRPr="009B2A68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 w:rsidRPr="0044278B">
        <w:rPr>
          <w:rFonts w:ascii="Arial" w:hAnsi="Arial" w:cs="Arial"/>
        </w:rPr>
        <w:t>Надо также принять к сведению, что, по статистике, на одного русского приходится десять китайцев. Это куда более катастрофично, чем на десять девчонок — девять р</w:t>
      </w:r>
      <w:r w:rsidRPr="0044278B">
        <w:rPr>
          <w:rFonts w:ascii="Arial" w:hAnsi="Arial" w:cs="Arial"/>
        </w:rPr>
        <w:t>е</w:t>
      </w:r>
      <w:r w:rsidRPr="0044278B">
        <w:rPr>
          <w:rFonts w:ascii="Arial" w:hAnsi="Arial" w:cs="Arial"/>
        </w:rPr>
        <w:t>бят. Пока что эти превосходящие силы китайцев размножаются очень вяло по причине жестких санкций к многодетным. В России такие санкции законодательством не пред</w:t>
      </w:r>
      <w:r w:rsidRPr="0044278B">
        <w:rPr>
          <w:rFonts w:ascii="Arial" w:hAnsi="Arial" w:cs="Arial"/>
        </w:rPr>
        <w:t>у</w:t>
      </w:r>
      <w:r w:rsidRPr="0044278B">
        <w:rPr>
          <w:rFonts w:ascii="Arial" w:hAnsi="Arial" w:cs="Arial"/>
        </w:rPr>
        <w:t>смотрены, так что плодиться и размножаться они будут неуправляемо… В отличие от русских, которым размножаться никто не мешает — более того, нас к этому призывает титульная религия. Плодитесь, стало быть, и размножайтесь… Все условия созданы, ан нет</w:t>
      </w:r>
      <w:r w:rsidRPr="009B2A68">
        <w:rPr>
          <w:rFonts w:ascii="Arial" w:hAnsi="Arial" w:cs="Arial"/>
        </w:rPr>
        <w:t>!</w:t>
      </w:r>
    </w:p>
    <w:p w:rsidR="006B0399" w:rsidRPr="005E3210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>
        <w:rPr>
          <w:rFonts w:ascii="Arial" w:hAnsi="Arial" w:cs="Arial"/>
        </w:rPr>
        <w:t>…</w:t>
      </w:r>
    </w:p>
    <w:p w:rsidR="006B0399" w:rsidRPr="005E3210" w:rsidRDefault="006B0399" w:rsidP="005E3210">
      <w:pPr>
        <w:pStyle w:val="book"/>
        <w:spacing w:before="0" w:beforeAutospacing="0" w:after="0" w:afterAutospacing="0" w:line="288" w:lineRule="auto"/>
        <w:ind w:firstLine="454"/>
        <w:jc w:val="both"/>
        <w:rPr>
          <w:rFonts w:ascii="Arial" w:hAnsi="Arial" w:cs="Arial"/>
        </w:rPr>
      </w:pPr>
      <w:r>
        <w:rPr>
          <w:rFonts w:ascii="Arial" w:hAnsi="Arial" w:cs="Arial"/>
        </w:rPr>
        <w:t>…</w:t>
      </w:r>
    </w:p>
    <w:sectPr w:rsidR="006B0399" w:rsidRPr="005E3210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3D3F4B"/>
    <w:rsid w:val="00402E16"/>
    <w:rsid w:val="0044278B"/>
    <w:rsid w:val="00474A8E"/>
    <w:rsid w:val="004C3A93"/>
    <w:rsid w:val="004E7757"/>
    <w:rsid w:val="005067A0"/>
    <w:rsid w:val="005E3210"/>
    <w:rsid w:val="0065025B"/>
    <w:rsid w:val="006B0399"/>
    <w:rsid w:val="006C1184"/>
    <w:rsid w:val="00706395"/>
    <w:rsid w:val="0091655A"/>
    <w:rsid w:val="009A04C6"/>
    <w:rsid w:val="009B2A68"/>
    <w:rsid w:val="00A86F82"/>
    <w:rsid w:val="00AE1B7B"/>
    <w:rsid w:val="00C623FD"/>
    <w:rsid w:val="00CE7D86"/>
    <w:rsid w:val="00E749DB"/>
    <w:rsid w:val="00FD0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ok">
    <w:name w:val="book"/>
    <w:basedOn w:val="Normal"/>
    <w:uiPriority w:val="99"/>
    <w:rsid w:val="004427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6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5</Pages>
  <Words>2352</Words>
  <Characters>13411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Альфред КОХ – о России,</dc:title>
  <dc:subject/>
  <dc:creator>stas</dc:creator>
  <cp:keywords/>
  <dc:description/>
  <cp:lastModifiedBy>user</cp:lastModifiedBy>
  <cp:revision>4</cp:revision>
  <dcterms:created xsi:type="dcterms:W3CDTF">2015-08-30T21:10:00Z</dcterms:created>
  <dcterms:modified xsi:type="dcterms:W3CDTF">2015-09-15T10:43:00Z</dcterms:modified>
</cp:coreProperties>
</file>